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E9D65E" w14:textId="77777777" w:rsidR="00644987" w:rsidRDefault="00644987" w:rsidP="0034231D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144E97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144E97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144E97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55D1DA92" w14:textId="77777777" w:rsidR="001764F6" w:rsidRPr="00144E97" w:rsidRDefault="001764F6" w:rsidP="0034231D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135ACE35" w14:textId="5394A2CB" w:rsidR="004B71BE" w:rsidRDefault="009A63BE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644987" w:rsidRPr="00144E97">
        <w:rPr>
          <w:rFonts w:ascii="Angsana New" w:hAnsi="Angsana New"/>
          <w:sz w:val="30"/>
          <w:szCs w:val="30"/>
          <w:cs/>
        </w:rPr>
        <w:tab/>
        <w:t>เกณฑ์การจัดทำงบการเงิน</w:t>
      </w:r>
      <w:r w:rsidR="004B71BE" w:rsidRPr="00144E97">
        <w:rPr>
          <w:rFonts w:ascii="Angsana New" w:hAnsi="Angsana New"/>
          <w:sz w:val="30"/>
          <w:szCs w:val="30"/>
          <w:cs/>
        </w:rPr>
        <w:t>ระหว่างกาล</w:t>
      </w:r>
    </w:p>
    <w:p w14:paraId="7AB1D813" w14:textId="1EE534FC" w:rsidR="00745D88" w:rsidRPr="00144E97" w:rsidRDefault="009A63BE" w:rsidP="00061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2</w:t>
      </w:r>
      <w:r w:rsidR="00742140" w:rsidRPr="00144E97">
        <w:rPr>
          <w:rFonts w:ascii="Angsana New" w:hAnsi="Angsana New"/>
          <w:sz w:val="30"/>
          <w:szCs w:val="30"/>
        </w:rPr>
        <w:tab/>
      </w:r>
      <w:r w:rsidR="00CE0166" w:rsidRPr="00144E97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13BB5827" w14:textId="4420F068" w:rsidR="00487C44" w:rsidRPr="00144E97" w:rsidRDefault="009A63BE" w:rsidP="00A3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</w:t>
      </w:r>
      <w:r w:rsidR="00644987" w:rsidRPr="00144E97">
        <w:rPr>
          <w:rFonts w:ascii="Angsana New" w:hAnsi="Angsana New"/>
          <w:sz w:val="30"/>
          <w:szCs w:val="30"/>
        </w:rPr>
        <w:tab/>
      </w:r>
      <w:r w:rsidR="00A37243" w:rsidRPr="00144E97">
        <w:rPr>
          <w:rFonts w:ascii="Angsana New" w:hAnsi="Angsana New"/>
          <w:sz w:val="30"/>
          <w:szCs w:val="30"/>
          <w:cs/>
        </w:rPr>
        <w:t xml:space="preserve">ลูกหนี้การค้า </w:t>
      </w:r>
      <w:r w:rsidR="00644987" w:rsidRPr="00144E97">
        <w:rPr>
          <w:rFonts w:ascii="Angsana New" w:hAnsi="Angsana New"/>
          <w:sz w:val="30"/>
          <w:szCs w:val="30"/>
          <w:cs/>
        </w:rPr>
        <w:tab/>
      </w:r>
    </w:p>
    <w:p w14:paraId="26CAEBAB" w14:textId="0AA39816" w:rsidR="00A56312" w:rsidRPr="00144E97" w:rsidRDefault="009A63BE" w:rsidP="009A63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4</w:t>
      </w:r>
      <w:r w:rsidR="002D73D6" w:rsidRPr="00144E97">
        <w:rPr>
          <w:rFonts w:ascii="Angsana New" w:hAnsi="Angsana New"/>
          <w:sz w:val="30"/>
          <w:szCs w:val="30"/>
        </w:rPr>
        <w:tab/>
      </w:r>
      <w:r w:rsidR="002D73D6" w:rsidRPr="00144E97">
        <w:rPr>
          <w:rFonts w:ascii="Angsana New" w:hAnsi="Angsana New"/>
          <w:sz w:val="30"/>
          <w:szCs w:val="30"/>
          <w:cs/>
        </w:rPr>
        <w:t>เงินลงทุนในบริษัท</w:t>
      </w:r>
      <w:r>
        <w:rPr>
          <w:rFonts w:ascii="Angsana New" w:hAnsi="Angsana New" w:hint="cs"/>
          <w:sz w:val="30"/>
          <w:szCs w:val="30"/>
          <w:cs/>
        </w:rPr>
        <w:t>ย่อย บริษัท</w:t>
      </w:r>
      <w:r w:rsidR="002D73D6" w:rsidRPr="00144E97">
        <w:rPr>
          <w:rFonts w:ascii="Angsana New" w:hAnsi="Angsana New"/>
          <w:sz w:val="30"/>
          <w:szCs w:val="30"/>
          <w:cs/>
        </w:rPr>
        <w:t>ร่วม</w:t>
      </w:r>
      <w:r w:rsidR="00F86DA2" w:rsidRPr="00144E97">
        <w:rPr>
          <w:rFonts w:ascii="Angsana New" w:hAnsi="Angsana New"/>
          <w:sz w:val="30"/>
          <w:szCs w:val="30"/>
          <w:cs/>
        </w:rPr>
        <w:t>และการร่วมค้า</w:t>
      </w:r>
      <w:r w:rsidR="00A56312" w:rsidRPr="00144E97">
        <w:rPr>
          <w:rFonts w:ascii="Angsana New" w:hAnsi="Angsana New"/>
          <w:sz w:val="30"/>
          <w:szCs w:val="30"/>
          <w:cs/>
        </w:rPr>
        <w:tab/>
      </w:r>
      <w:r w:rsidR="00A56312" w:rsidRPr="00144E97">
        <w:rPr>
          <w:rFonts w:ascii="Angsana New" w:hAnsi="Angsana New"/>
          <w:sz w:val="30"/>
          <w:szCs w:val="30"/>
          <w:cs/>
        </w:rPr>
        <w:tab/>
      </w:r>
    </w:p>
    <w:p w14:paraId="51BFC614" w14:textId="7ED3EE4E" w:rsidR="00A37243" w:rsidRDefault="009A63BE" w:rsidP="00A3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5</w:t>
      </w:r>
      <w:r w:rsidR="00A37243" w:rsidRPr="00144E97">
        <w:rPr>
          <w:rFonts w:ascii="Angsana New" w:hAnsi="Angsana New"/>
          <w:sz w:val="30"/>
          <w:szCs w:val="30"/>
          <w:cs/>
        </w:rPr>
        <w:tab/>
      </w:r>
      <w:r w:rsidR="008C5800" w:rsidRPr="00144E97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BE3E79">
        <w:rPr>
          <w:rFonts w:ascii="Angsana New" w:hAnsi="Angsana New" w:hint="cs"/>
          <w:sz w:val="30"/>
          <w:szCs w:val="30"/>
          <w:cs/>
        </w:rPr>
        <w:t>และสินทรัพย์สิทธิการเช่า</w:t>
      </w:r>
    </w:p>
    <w:p w14:paraId="236A1B73" w14:textId="3C15BE51" w:rsidR="003C0ABC" w:rsidRPr="00144E97" w:rsidRDefault="003C0ABC" w:rsidP="00A3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ab/>
      </w:r>
      <w:r w:rsidR="00420288">
        <w:rPr>
          <w:rFonts w:ascii="Angsana New" w:hAnsi="Angsana New" w:hint="cs"/>
          <w:sz w:val="30"/>
          <w:szCs w:val="30"/>
          <w:cs/>
        </w:rPr>
        <w:t>สำรองกิจกรรมความรับผิดชอบต่อสังคม</w:t>
      </w:r>
    </w:p>
    <w:p w14:paraId="451EC7A1" w14:textId="740F18F3" w:rsidR="00C43DDE" w:rsidRPr="00144E97" w:rsidRDefault="003C0ABC" w:rsidP="00936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7</w:t>
      </w:r>
      <w:r w:rsidR="00C43DDE" w:rsidRPr="00144E97">
        <w:rPr>
          <w:rFonts w:ascii="Angsana New" w:hAnsi="Angsana New"/>
          <w:sz w:val="30"/>
          <w:szCs w:val="30"/>
        </w:rPr>
        <w:tab/>
      </w:r>
      <w:r w:rsidR="00D85313" w:rsidRPr="00D85313">
        <w:rPr>
          <w:rFonts w:ascii="Angsana New" w:hAnsi="Angsana New"/>
          <w:sz w:val="30"/>
          <w:szCs w:val="30"/>
          <w:cs/>
        </w:rPr>
        <w:t>ส่วนงานดำเนินงาน</w:t>
      </w:r>
    </w:p>
    <w:p w14:paraId="48DD4793" w14:textId="7E9A17D7" w:rsidR="00B04F19" w:rsidRDefault="003C0ABC" w:rsidP="00B04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8</w:t>
      </w:r>
      <w:r w:rsidR="00A56312" w:rsidRPr="00144E97">
        <w:rPr>
          <w:rFonts w:ascii="Angsana New" w:hAnsi="Angsana New"/>
          <w:sz w:val="30"/>
          <w:szCs w:val="30"/>
          <w:cs/>
        </w:rPr>
        <w:tab/>
      </w:r>
      <w:r w:rsidR="00D85313" w:rsidRPr="00D85313">
        <w:rPr>
          <w:rFonts w:ascii="Angsana New" w:hAnsi="Angsana New"/>
          <w:sz w:val="30"/>
          <w:szCs w:val="30"/>
          <w:cs/>
        </w:rPr>
        <w:t>ภาษีเงินได้</w:t>
      </w:r>
    </w:p>
    <w:p w14:paraId="31AB688C" w14:textId="03ECC508" w:rsidR="00A56312" w:rsidRPr="00144E97" w:rsidRDefault="003C0ABC" w:rsidP="00842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9</w:t>
      </w:r>
      <w:r w:rsidR="00CA72D0">
        <w:rPr>
          <w:rFonts w:ascii="Angsana New" w:hAnsi="Angsana New"/>
          <w:sz w:val="30"/>
          <w:szCs w:val="30"/>
        </w:rPr>
        <w:tab/>
      </w:r>
      <w:r w:rsidR="00D85313"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17D69C67" w14:textId="49D28498" w:rsidR="00B04F19" w:rsidRDefault="003C0ABC" w:rsidP="00B04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70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10</w:t>
      </w:r>
      <w:r w:rsidR="00CD1101" w:rsidRPr="00144E97">
        <w:rPr>
          <w:rFonts w:ascii="Angsana New" w:hAnsi="Angsana New"/>
          <w:sz w:val="30"/>
          <w:szCs w:val="30"/>
        </w:rPr>
        <w:tab/>
      </w:r>
      <w:r w:rsidR="00D85313" w:rsidRPr="00D85313">
        <w:rPr>
          <w:rFonts w:ascii="Angsana New" w:hAnsi="Angsana New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2E7914DB" w14:textId="2A3062F0" w:rsidR="00D24500" w:rsidRDefault="00D830A6" w:rsidP="00B04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70"/>
        </w:tabs>
        <w:spacing w:line="240" w:lineRule="auto"/>
        <w:ind w:left="1260" w:hanging="1260"/>
        <w:rPr>
          <w:rFonts w:ascii="Angsana New" w:hAnsi="Angsana New"/>
          <w:sz w:val="30"/>
          <w:szCs w:val="30"/>
          <w:cs/>
        </w:rPr>
      </w:pPr>
      <w:r w:rsidRPr="00D830A6">
        <w:rPr>
          <w:rFonts w:ascii="Angsana New" w:hAnsi="Angsana New"/>
          <w:sz w:val="30"/>
          <w:szCs w:val="30"/>
        </w:rPr>
        <w:t>1</w:t>
      </w:r>
      <w:r w:rsidR="00D25576">
        <w:rPr>
          <w:rFonts w:ascii="Angsana New" w:hAnsi="Angsana New"/>
          <w:sz w:val="30"/>
          <w:szCs w:val="30"/>
        </w:rPr>
        <w:t>1</w:t>
      </w:r>
      <w:r w:rsidR="00D24500">
        <w:rPr>
          <w:rFonts w:ascii="Angsana New" w:hAnsi="Angsana New"/>
          <w:sz w:val="30"/>
          <w:szCs w:val="30"/>
        </w:rPr>
        <w:tab/>
      </w:r>
      <w:r w:rsidR="00D24500" w:rsidRPr="00D24500">
        <w:rPr>
          <w:rFonts w:ascii="Angsana New" w:hAnsi="Angsana New"/>
          <w:sz w:val="30"/>
          <w:szCs w:val="30"/>
          <w:cs/>
        </w:rPr>
        <w:t>การจัดประเภทรายการใหม่</w:t>
      </w:r>
    </w:p>
    <w:p w14:paraId="7621E248" w14:textId="77777777" w:rsidR="00933B80" w:rsidRDefault="00933B80" w:rsidP="002A75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  <w:tab w:val="left" w:pos="1530"/>
        </w:tabs>
        <w:spacing w:line="240" w:lineRule="auto"/>
        <w:ind w:left="1260" w:hanging="12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ab/>
      </w:r>
    </w:p>
    <w:p w14:paraId="0CF2E45D" w14:textId="77777777" w:rsidR="007D4F3A" w:rsidRPr="007D4F3A" w:rsidRDefault="007D4F3A" w:rsidP="001E5073">
      <w:pPr>
        <w:pStyle w:val="a"/>
        <w:tabs>
          <w:tab w:val="clear" w:pos="1080"/>
        </w:tabs>
        <w:ind w:left="540" w:hanging="540"/>
        <w:jc w:val="thaiDistribute"/>
        <w:rPr>
          <w:rFonts w:ascii="Angsana New" w:hAnsi="Angsana New"/>
          <w:cs/>
        </w:rPr>
      </w:pPr>
      <w:r w:rsidRPr="007D4F3A">
        <w:rPr>
          <w:rFonts w:ascii="Angsana New" w:hAnsi="Angsana New" w:cs="Angsana New"/>
          <w:lang w:val="en-US"/>
        </w:rPr>
        <w:tab/>
        <w:t xml:space="preserve">              </w:t>
      </w:r>
      <w:r w:rsidRPr="007D4F3A">
        <w:rPr>
          <w:rFonts w:ascii="Angsana New" w:hAnsi="Angsana New" w:cs="Angsana New" w:hint="cs"/>
          <w:cs/>
          <w:lang w:val="en-US"/>
        </w:rPr>
        <w:t xml:space="preserve"> </w:t>
      </w:r>
    </w:p>
    <w:p w14:paraId="5D2F6F2B" w14:textId="77777777" w:rsidR="00FF4BEE" w:rsidRPr="00144E97" w:rsidRDefault="00FF4BEE" w:rsidP="00A56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  <w:cs/>
        </w:rPr>
      </w:pPr>
    </w:p>
    <w:p w14:paraId="7FC8A4FA" w14:textId="77777777"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14:paraId="4F6DFB49" w14:textId="77777777"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14:paraId="494E1216" w14:textId="77777777"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14:paraId="5318A56A" w14:textId="77777777"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14:paraId="738EC206" w14:textId="77777777"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14:paraId="46B65D4F" w14:textId="77777777"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14:paraId="5D2686B9" w14:textId="77777777"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14:paraId="2A0B5E0C" w14:textId="77777777" w:rsidR="00FF4BEE" w:rsidRPr="00144E97" w:rsidRDefault="00726579" w:rsidP="00A73C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</w:tabs>
        <w:rPr>
          <w:rFonts w:ascii="Angsana New" w:hAnsi="Angsana New"/>
          <w:sz w:val="30"/>
          <w:szCs w:val="30"/>
          <w:cs/>
        </w:rPr>
      </w:pPr>
      <w:r w:rsidRPr="00144E97">
        <w:rPr>
          <w:rFonts w:ascii="Angsana New" w:hAnsi="Angsana New"/>
          <w:sz w:val="30"/>
          <w:szCs w:val="30"/>
        </w:rPr>
        <w:tab/>
      </w:r>
      <w:r w:rsidRPr="00144E97">
        <w:rPr>
          <w:rFonts w:ascii="Angsana New" w:hAnsi="Angsana New"/>
          <w:sz w:val="30"/>
          <w:szCs w:val="30"/>
        </w:rPr>
        <w:tab/>
      </w:r>
      <w:r w:rsidRPr="00144E97">
        <w:rPr>
          <w:rFonts w:ascii="Angsana New" w:hAnsi="Angsana New"/>
          <w:sz w:val="30"/>
          <w:szCs w:val="30"/>
        </w:rPr>
        <w:tab/>
      </w:r>
      <w:r w:rsidRPr="00144E97">
        <w:rPr>
          <w:rFonts w:ascii="Angsana New" w:hAnsi="Angsana New"/>
          <w:sz w:val="30"/>
          <w:szCs w:val="30"/>
        </w:rPr>
        <w:tab/>
      </w:r>
      <w:r w:rsidRPr="00144E97">
        <w:rPr>
          <w:rFonts w:ascii="Angsana New" w:hAnsi="Angsana New"/>
          <w:sz w:val="30"/>
          <w:szCs w:val="30"/>
        </w:rPr>
        <w:tab/>
      </w:r>
      <w:r w:rsidRPr="00144E97">
        <w:rPr>
          <w:rFonts w:ascii="Angsana New" w:hAnsi="Angsana New"/>
          <w:sz w:val="30"/>
          <w:szCs w:val="30"/>
        </w:rPr>
        <w:tab/>
      </w:r>
    </w:p>
    <w:p w14:paraId="1123A8FC" w14:textId="77777777"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14:paraId="20168EFC" w14:textId="77777777" w:rsidR="0099323E" w:rsidRPr="00144E97" w:rsidRDefault="0099323E" w:rsidP="00A73C5C">
      <w:pPr>
        <w:rPr>
          <w:rFonts w:ascii="Angsana New" w:hAnsi="Angsana New"/>
          <w:sz w:val="30"/>
          <w:szCs w:val="30"/>
          <w:cs/>
        </w:rPr>
        <w:sectPr w:rsidR="0099323E" w:rsidRPr="00144E97" w:rsidSect="00BF20C3">
          <w:headerReference w:type="default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pgNumType w:start="14"/>
          <w:cols w:space="720"/>
        </w:sectPr>
      </w:pPr>
    </w:p>
    <w:p w14:paraId="1C781F4F" w14:textId="77777777" w:rsidR="009F2180" w:rsidRPr="00EA4476" w:rsidRDefault="009F2180" w:rsidP="00EF3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EA4476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</w:t>
      </w:r>
      <w:r w:rsidR="00352798" w:rsidRPr="00EA4476">
        <w:rPr>
          <w:rFonts w:ascii="Angsana New" w:hAnsi="Angsana New"/>
          <w:sz w:val="30"/>
          <w:szCs w:val="30"/>
          <w:cs/>
        </w:rPr>
        <w:t>ระหว่างกาล</w:t>
      </w:r>
      <w:r w:rsidRPr="00EA4476">
        <w:rPr>
          <w:rFonts w:ascii="Angsana New" w:hAnsi="Angsana New"/>
          <w:sz w:val="30"/>
          <w:szCs w:val="30"/>
          <w:cs/>
        </w:rPr>
        <w:t>นี้</w:t>
      </w:r>
    </w:p>
    <w:p w14:paraId="4755D14C" w14:textId="77777777" w:rsidR="009F2180" w:rsidRPr="00EA4476" w:rsidRDefault="009F2180" w:rsidP="00EF3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24B21E8" w14:textId="66418EEF" w:rsidR="009F2180" w:rsidRPr="00EA4476" w:rsidRDefault="009F2180" w:rsidP="00EF3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4476">
        <w:rPr>
          <w:rFonts w:ascii="Angsana New" w:hAnsi="Angsana New"/>
          <w:sz w:val="30"/>
          <w:szCs w:val="30"/>
          <w:cs/>
        </w:rPr>
        <w:t>งบการเงิน</w:t>
      </w:r>
      <w:r w:rsidR="003B5EBA" w:rsidRPr="00EA4476">
        <w:rPr>
          <w:rFonts w:ascii="Angsana New" w:hAnsi="Angsana New"/>
          <w:sz w:val="30"/>
          <w:szCs w:val="30"/>
          <w:cs/>
        </w:rPr>
        <w:t>ระหว่างกาล</w:t>
      </w:r>
      <w:r w:rsidR="003D1D13" w:rsidRPr="00EA4476">
        <w:rPr>
          <w:rFonts w:ascii="Angsana New" w:hAnsi="Angsana New"/>
          <w:sz w:val="30"/>
          <w:szCs w:val="30"/>
          <w:cs/>
        </w:rPr>
        <w:t>นี้</w:t>
      </w:r>
      <w:r w:rsidRPr="00EA4476">
        <w:rPr>
          <w:rFonts w:ascii="Angsana New" w:hAnsi="Angsana New"/>
          <w:sz w:val="30"/>
          <w:szCs w:val="30"/>
          <w:cs/>
        </w:rPr>
        <w:t>ได้รับอนุมัติ</w:t>
      </w:r>
      <w:r w:rsidR="00560E43" w:rsidRPr="00EA4476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EA4476">
        <w:rPr>
          <w:rFonts w:ascii="Angsana New" w:hAnsi="Angsana New"/>
          <w:sz w:val="30"/>
          <w:szCs w:val="30"/>
          <w:cs/>
        </w:rPr>
        <w:t>จาก</w:t>
      </w:r>
      <w:r w:rsidR="009B75F0" w:rsidRPr="00EA4476">
        <w:rPr>
          <w:rFonts w:ascii="Angsana New" w:hAnsi="Angsana New"/>
          <w:sz w:val="30"/>
          <w:szCs w:val="30"/>
          <w:cs/>
        </w:rPr>
        <w:t>คณะ</w:t>
      </w:r>
      <w:r w:rsidR="00AA061E" w:rsidRPr="00EA4476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94410E">
        <w:rPr>
          <w:rFonts w:ascii="Angsana New" w:hAnsi="Angsana New"/>
          <w:sz w:val="30"/>
          <w:szCs w:val="30"/>
        </w:rPr>
        <w:t xml:space="preserve"> 15 </w:t>
      </w:r>
      <w:r w:rsidR="0094410E">
        <w:rPr>
          <w:rFonts w:ascii="Angsana New" w:hAnsi="Angsana New" w:hint="cs"/>
          <w:sz w:val="30"/>
          <w:szCs w:val="30"/>
          <w:cs/>
        </w:rPr>
        <w:t>พฤ</w:t>
      </w:r>
      <w:r w:rsidR="00661AD7">
        <w:rPr>
          <w:rFonts w:ascii="Angsana New" w:hAnsi="Angsana New" w:hint="cs"/>
          <w:sz w:val="30"/>
          <w:szCs w:val="30"/>
          <w:cs/>
        </w:rPr>
        <w:t>ศ</w:t>
      </w:r>
      <w:r w:rsidR="0094410E">
        <w:rPr>
          <w:rFonts w:ascii="Angsana New" w:hAnsi="Angsana New" w:hint="cs"/>
          <w:sz w:val="30"/>
          <w:szCs w:val="30"/>
          <w:cs/>
        </w:rPr>
        <w:t xml:space="preserve">จิกายน </w:t>
      </w:r>
      <w:r w:rsidR="00BF20C3">
        <w:rPr>
          <w:rFonts w:ascii="Angsana New" w:hAnsi="Angsana New"/>
          <w:sz w:val="30"/>
          <w:szCs w:val="30"/>
        </w:rPr>
        <w:t>2564</w:t>
      </w:r>
    </w:p>
    <w:p w14:paraId="3FBEEA23" w14:textId="77777777" w:rsidR="00A13F31" w:rsidRPr="004161E0" w:rsidRDefault="00A13F31" w:rsidP="009A63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1A290BDF" w14:textId="77777777" w:rsidR="00FC04D5" w:rsidRPr="00EA4476" w:rsidRDefault="00FC04D5" w:rsidP="00EF3232">
      <w:pPr>
        <w:pStyle w:val="Heading5"/>
        <w:numPr>
          <w:ilvl w:val="0"/>
          <w:numId w:val="16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sz w:val="30"/>
          <w:szCs w:val="30"/>
        </w:rPr>
      </w:pPr>
      <w:r w:rsidRPr="00EA4476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352798" w:rsidRPr="00EA4476">
        <w:rPr>
          <w:rFonts w:ascii="Angsana New" w:hAnsi="Angsana New"/>
          <w:sz w:val="30"/>
          <w:szCs w:val="30"/>
          <w:cs/>
        </w:rPr>
        <w:t>ระหว่างกาล</w:t>
      </w:r>
      <w:r w:rsidR="00A30371" w:rsidRPr="00EA4476">
        <w:rPr>
          <w:rFonts w:ascii="Angsana New" w:hAnsi="Angsana New"/>
          <w:sz w:val="30"/>
          <w:szCs w:val="30"/>
          <w:cs/>
        </w:rPr>
        <w:t xml:space="preserve"> </w:t>
      </w:r>
    </w:p>
    <w:p w14:paraId="33B9249B" w14:textId="77777777" w:rsidR="00FC04D5" w:rsidRPr="004161E0" w:rsidRDefault="00FC04D5" w:rsidP="00EF3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8"/>
          <w:szCs w:val="28"/>
        </w:rPr>
      </w:pPr>
    </w:p>
    <w:p w14:paraId="31D8FB7F" w14:textId="21B4AE23" w:rsidR="009A63BE" w:rsidRPr="00D9777E" w:rsidRDefault="00472A4E" w:rsidP="000824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EA4476">
        <w:rPr>
          <w:rFonts w:ascii="Angsana New" w:hAnsi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D130F3" w:rsidRPr="00EA4476">
        <w:rPr>
          <w:rFonts w:ascii="Angsana New" w:hAnsi="Angsana New"/>
          <w:sz w:val="30"/>
          <w:szCs w:val="30"/>
        </w:rPr>
        <w:t>34</w:t>
      </w:r>
      <w:r w:rsidRPr="00EA4476">
        <w:rPr>
          <w:rFonts w:ascii="Angsana New" w:hAnsi="Angsana New"/>
          <w:sz w:val="30"/>
          <w:szCs w:val="30"/>
          <w:cs/>
        </w:rPr>
        <w:t xml:space="preserve"> </w:t>
      </w:r>
      <w:r w:rsidR="000824F1">
        <w:rPr>
          <w:rFonts w:ascii="Angsana New" w:hAnsi="Angsana New"/>
          <w:sz w:val="30"/>
          <w:szCs w:val="30"/>
        </w:rPr>
        <w:t xml:space="preserve">  </w:t>
      </w:r>
      <w:r w:rsidRPr="00EA4476">
        <w:rPr>
          <w:rFonts w:ascii="Angsana New" w:hAnsi="Angsana New"/>
          <w:sz w:val="30"/>
          <w:szCs w:val="30"/>
          <w:cs/>
        </w:rPr>
        <w:t xml:space="preserve">เรื่อง </w:t>
      </w:r>
      <w:r w:rsidRPr="00EA4476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A4476">
        <w:rPr>
          <w:rFonts w:ascii="Angsana New" w:hAnsi="Angsana New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9A63BE">
        <w:rPr>
          <w:rFonts w:ascii="Angsana New" w:hAnsi="Angsana New"/>
          <w:sz w:val="30"/>
          <w:szCs w:val="30"/>
        </w:rPr>
        <w:t xml:space="preserve"> </w:t>
      </w:r>
      <w:r w:rsidR="009A63BE" w:rsidRPr="00A30E9A">
        <w:rPr>
          <w:rFonts w:ascii="Angsana New" w:hAnsi="Angsana New" w:hint="cs"/>
          <w:sz w:val="30"/>
          <w:szCs w:val="30"/>
          <w:cs/>
        </w:rPr>
        <w:t>โดย</w:t>
      </w:r>
      <w:r w:rsidR="009A63BE" w:rsidRPr="00A30E9A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0824F1">
        <w:rPr>
          <w:rFonts w:ascii="Angsana New" w:hAnsi="Angsana New"/>
          <w:sz w:val="30"/>
          <w:szCs w:val="30"/>
        </w:rPr>
        <w:t xml:space="preserve">  </w:t>
      </w:r>
      <w:r w:rsidR="009A63BE" w:rsidRPr="00A30E9A">
        <w:rPr>
          <w:rFonts w:ascii="Angsana New" w:hAnsi="Angsana New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="009A63BE" w:rsidRPr="00A30E9A">
        <w:rPr>
          <w:rFonts w:ascii="Angsana New" w:hAnsi="Angsana New" w:hint="cs"/>
          <w:sz w:val="30"/>
          <w:szCs w:val="30"/>
          <w:cs/>
        </w:rPr>
        <w:t xml:space="preserve"> </w:t>
      </w:r>
      <w:r w:rsidR="009A63BE" w:rsidRPr="00A30E9A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9A63BE" w:rsidRPr="00A30E9A">
        <w:rPr>
          <w:rFonts w:ascii="Angsana New" w:hAnsi="Angsana New"/>
          <w:sz w:val="30"/>
          <w:szCs w:val="30"/>
        </w:rPr>
        <w:t xml:space="preserve"> 31 </w:t>
      </w:r>
      <w:r w:rsidR="009A63BE" w:rsidRPr="00A30E9A">
        <w:rPr>
          <w:rFonts w:ascii="Angsana New" w:hAnsi="Angsana New"/>
          <w:sz w:val="30"/>
          <w:szCs w:val="30"/>
          <w:cs/>
        </w:rPr>
        <w:t>ธันวาคม</w:t>
      </w:r>
      <w:r w:rsidR="009A63BE" w:rsidRPr="00A30E9A">
        <w:rPr>
          <w:rFonts w:ascii="Angsana New" w:hAnsi="Angsana New"/>
          <w:sz w:val="30"/>
          <w:szCs w:val="30"/>
        </w:rPr>
        <w:t xml:space="preserve"> 2563</w:t>
      </w:r>
      <w:r w:rsidR="009A63BE" w:rsidRPr="00A30E9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C350D01" w14:textId="77777777" w:rsidR="009A63BE" w:rsidRPr="00EA4476" w:rsidRDefault="009A63BE" w:rsidP="009A63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 w:hanging="504"/>
        <w:jc w:val="thaiDistribute"/>
        <w:rPr>
          <w:rFonts w:ascii="Angsana New" w:hAnsi="Angsana New"/>
          <w:sz w:val="30"/>
          <w:szCs w:val="30"/>
        </w:rPr>
      </w:pPr>
    </w:p>
    <w:p w14:paraId="4A40BF59" w14:textId="4AF3EDA6" w:rsidR="009A63BE" w:rsidRPr="00EA4476" w:rsidRDefault="009A63BE" w:rsidP="009A63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4476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 w:rsidRPr="00EA4476">
        <w:rPr>
          <w:rFonts w:ascii="Angsana New" w:hAnsi="Angsana New" w:hint="cs"/>
          <w:sz w:val="30"/>
          <w:szCs w:val="30"/>
          <w:cs/>
        </w:rPr>
        <w:t>และการประมาณการ</w:t>
      </w:r>
      <w:r w:rsidRPr="00EA4476">
        <w:rPr>
          <w:rFonts w:ascii="Angsana New" w:hAnsi="Angsana New"/>
          <w:sz w:val="30"/>
          <w:szCs w:val="30"/>
          <w:cs/>
        </w:rPr>
        <w:t>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</w:t>
      </w:r>
      <w:r w:rsidRPr="00EA4476">
        <w:rPr>
          <w:rFonts w:ascii="Angsana New" w:hAnsi="Angsana New" w:hint="cs"/>
          <w:sz w:val="30"/>
          <w:szCs w:val="30"/>
          <w:cs/>
        </w:rPr>
        <w:t xml:space="preserve"> นโยบายการบัญชี </w:t>
      </w:r>
      <w:r w:rsidR="000824F1">
        <w:rPr>
          <w:rFonts w:ascii="Angsana New" w:hAnsi="Angsana New"/>
          <w:sz w:val="30"/>
          <w:szCs w:val="30"/>
        </w:rPr>
        <w:t xml:space="preserve">  </w:t>
      </w:r>
      <w:r w:rsidRPr="00EA4476">
        <w:rPr>
          <w:rFonts w:ascii="Angsana New" w:hAnsi="Angsana New" w:hint="cs"/>
          <w:sz w:val="30"/>
          <w:szCs w:val="30"/>
          <w:cs/>
        </w:rPr>
        <w:t>วิธีการคำนวณ</w:t>
      </w:r>
      <w:r w:rsidRPr="00EA4476">
        <w:rPr>
          <w:rFonts w:ascii="Angsana New" w:hAnsi="Angsana New"/>
          <w:sz w:val="30"/>
          <w:szCs w:val="30"/>
          <w:cs/>
        </w:rPr>
        <w:t>และแหล่งข้อมูลสำคัญที่ใช้ในการประมาณการซึ่งอาจมีความไม่แน่นอนนั้น</w:t>
      </w:r>
      <w:r w:rsidRPr="00EA4476">
        <w:rPr>
          <w:rFonts w:ascii="Angsana New" w:hAnsi="Angsana New" w:hint="cs"/>
          <w:sz w:val="30"/>
          <w:szCs w:val="30"/>
          <w:cs/>
        </w:rPr>
        <w:t>ไม่แตกต่างจากที่อธิบายไว้ในงบ</w:t>
      </w:r>
      <w:r w:rsidRPr="00EA4476">
        <w:rPr>
          <w:rFonts w:ascii="Angsana New" w:hAnsi="Angsana New"/>
          <w:sz w:val="30"/>
          <w:szCs w:val="30"/>
          <w:cs/>
        </w:rPr>
        <w:t xml:space="preserve">การเงินสำหรับปีสิ้นสุดวันที่ </w:t>
      </w:r>
      <w:r w:rsidRPr="00EA4476">
        <w:rPr>
          <w:rFonts w:ascii="Angsana New" w:hAnsi="Angsana New"/>
          <w:sz w:val="30"/>
          <w:szCs w:val="30"/>
        </w:rPr>
        <w:t xml:space="preserve">31 </w:t>
      </w:r>
      <w:r w:rsidRPr="00EA447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EA4476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  <w:r w:rsidRPr="00EA4476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1CAE1D9" w14:textId="6B8A489F" w:rsidR="00280552" w:rsidRPr="009A63BE" w:rsidRDefault="00665CB3" w:rsidP="009A63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A63BE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F46E74B" w14:textId="77777777" w:rsidR="00FC04D5" w:rsidRPr="003B2C2E" w:rsidRDefault="00095950" w:rsidP="009D4A29">
      <w:pPr>
        <w:pStyle w:val="Heading5"/>
        <w:numPr>
          <w:ilvl w:val="0"/>
          <w:numId w:val="16"/>
        </w:numPr>
        <w:tabs>
          <w:tab w:val="left" w:pos="540"/>
        </w:tabs>
        <w:spacing w:line="240" w:lineRule="auto"/>
        <w:ind w:right="65" w:hanging="900"/>
        <w:jc w:val="thaiDistribute"/>
        <w:rPr>
          <w:rFonts w:ascii="Angsana New" w:hAnsi="Angsana New"/>
          <w:sz w:val="30"/>
          <w:szCs w:val="30"/>
          <w:cs/>
        </w:rPr>
      </w:pPr>
      <w:r w:rsidRPr="003B2C2E">
        <w:rPr>
          <w:rFonts w:ascii="Angsana New" w:hAnsi="Angsana New"/>
          <w:sz w:val="30"/>
          <w:szCs w:val="30"/>
          <w:cs/>
        </w:rPr>
        <w:t>บุคคลหรือ</w:t>
      </w:r>
      <w:r w:rsidR="00A62D43" w:rsidRPr="003B2C2E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Pr="003B2C2E">
        <w:rPr>
          <w:rFonts w:ascii="Angsana New" w:hAnsi="Angsana New"/>
          <w:sz w:val="30"/>
          <w:szCs w:val="30"/>
          <w:cs/>
        </w:rPr>
        <w:t xml:space="preserve"> </w:t>
      </w:r>
    </w:p>
    <w:p w14:paraId="3E24218F" w14:textId="77777777" w:rsidR="00E631C3" w:rsidRPr="00B81D01" w:rsidRDefault="00E631C3" w:rsidP="00165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22"/>
          <w:szCs w:val="22"/>
        </w:rPr>
      </w:pPr>
    </w:p>
    <w:p w14:paraId="0B28385B" w14:textId="39D29D41" w:rsidR="00782F63" w:rsidRPr="003B2C2E" w:rsidRDefault="00782F63" w:rsidP="00165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3B2C2E">
        <w:rPr>
          <w:rFonts w:ascii="Angsana New" w:hAnsi="Angsana New" w:hint="cs"/>
          <w:sz w:val="30"/>
          <w:szCs w:val="30"/>
          <w:cs/>
        </w:rPr>
        <w:t>ความสัมพันธ์ที่มีกับบริษัทย่อย บริษัทร่วม และการร่วมค้า</w:t>
      </w:r>
      <w:r w:rsidR="00800994">
        <w:rPr>
          <w:rFonts w:ascii="Angsana New" w:hAnsi="Angsana New" w:hint="cs"/>
          <w:sz w:val="30"/>
          <w:szCs w:val="30"/>
          <w:cs/>
        </w:rPr>
        <w:t>ที่มีการเปลี่ยนแปลงอย่างมีสาระสำคัญ</w:t>
      </w:r>
      <w:r w:rsidRPr="003B2C2E">
        <w:rPr>
          <w:rFonts w:ascii="Angsana New" w:hAnsi="Angsana New" w:hint="cs"/>
          <w:sz w:val="30"/>
          <w:szCs w:val="30"/>
          <w:cs/>
        </w:rPr>
        <w:t xml:space="preserve">ได้เปิดเผยในหมายเหตุประกอบงบการเงินข้อที่ </w:t>
      </w:r>
      <w:r w:rsidR="00075D39" w:rsidRPr="00075D39">
        <w:rPr>
          <w:rFonts w:ascii="Angsana New" w:hAnsi="Angsana New" w:hint="cs"/>
          <w:sz w:val="30"/>
          <w:szCs w:val="30"/>
        </w:rPr>
        <w:t>4</w:t>
      </w:r>
    </w:p>
    <w:p w14:paraId="2106A086" w14:textId="77777777" w:rsidR="009601EC" w:rsidRPr="00B81D01" w:rsidRDefault="009601EC" w:rsidP="00165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22"/>
          <w:szCs w:val="22"/>
        </w:rPr>
      </w:pPr>
    </w:p>
    <w:p w14:paraId="186043E7" w14:textId="09D74ABD" w:rsidR="00964098" w:rsidRDefault="00964098" w:rsidP="009640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</w:t>
      </w:r>
      <w:r w:rsidR="00842835">
        <w:rPr>
          <w:rFonts w:ascii="Angsana New" w:hAnsi="Angsana New"/>
          <w:sz w:val="30"/>
          <w:szCs w:val="30"/>
          <w:cs/>
        </w:rPr>
        <w:t>เก้าเดือน</w:t>
      </w:r>
      <w:r w:rsidRPr="00144E97">
        <w:rPr>
          <w:rFonts w:ascii="Angsana New" w:hAnsi="Angsana New"/>
          <w:sz w:val="30"/>
          <w:szCs w:val="30"/>
          <w:cs/>
        </w:rPr>
        <w:t>สิ้นสุดวันที่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="00842835">
        <w:rPr>
          <w:rFonts w:ascii="Angsana New" w:hAnsi="Angsana New"/>
          <w:sz w:val="30"/>
          <w:szCs w:val="30"/>
        </w:rPr>
        <w:t xml:space="preserve">30 </w:t>
      </w:r>
      <w:r w:rsidR="00842835">
        <w:rPr>
          <w:rFonts w:ascii="Angsana New" w:hAnsi="Angsana New"/>
          <w:sz w:val="30"/>
          <w:szCs w:val="30"/>
          <w:cs/>
        </w:rPr>
        <w:t>กันยายน</w:t>
      </w:r>
      <w:r w:rsidRPr="00144E97">
        <w:rPr>
          <w:rFonts w:ascii="Angsana New" w:hAnsi="Angsana New"/>
          <w:sz w:val="30"/>
          <w:szCs w:val="30"/>
          <w:cs/>
        </w:rPr>
        <w:t xml:space="preserve"> </w:t>
      </w:r>
      <w:r w:rsidRPr="00AF4CBA">
        <w:rPr>
          <w:rFonts w:ascii="Angsana New" w:hAnsi="Angsana New"/>
          <w:sz w:val="30"/>
          <w:szCs w:val="30"/>
          <w:cs/>
        </w:rPr>
        <w:t>มีดังนี้</w:t>
      </w:r>
    </w:p>
    <w:p w14:paraId="235ADF39" w14:textId="77777777" w:rsidR="00B81D01" w:rsidRDefault="00B81D01" w:rsidP="009640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tbl>
      <w:tblPr>
        <w:tblW w:w="911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57"/>
        <w:gridCol w:w="1080"/>
        <w:gridCol w:w="270"/>
        <w:gridCol w:w="990"/>
        <w:gridCol w:w="270"/>
        <w:gridCol w:w="990"/>
        <w:gridCol w:w="270"/>
        <w:gridCol w:w="990"/>
      </w:tblGrid>
      <w:tr w:rsidR="00842835" w:rsidRPr="008A3FF3" w14:paraId="6D479366" w14:textId="77777777" w:rsidTr="000E05ED">
        <w:trPr>
          <w:tblHeader/>
        </w:trPr>
        <w:tc>
          <w:tcPr>
            <w:tcW w:w="4257" w:type="dxa"/>
          </w:tcPr>
          <w:p w14:paraId="4F602038" w14:textId="44099414" w:rsidR="00842835" w:rsidRPr="008A3FF3" w:rsidRDefault="00B81D01" w:rsidP="00B8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40" w:type="dxa"/>
            <w:gridSpan w:val="3"/>
          </w:tcPr>
          <w:p w14:paraId="35C0D5A4" w14:textId="77777777" w:rsidR="00842835" w:rsidRPr="008A3FF3" w:rsidRDefault="00842835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8A3FF3">
              <w:rPr>
                <w:rFonts w:ascii="Angsana New" w:eastAsia="MS Mincho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41D0D17D" w14:textId="77777777" w:rsidR="00842835" w:rsidRPr="008A3FF3" w:rsidRDefault="00842835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03018B3F" w14:textId="77777777" w:rsidR="00842835" w:rsidRPr="008A3FF3" w:rsidRDefault="00842835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42835" w:rsidRPr="008A3FF3" w14:paraId="3283FC2B" w14:textId="77777777" w:rsidTr="000E05ED">
        <w:trPr>
          <w:tblHeader/>
        </w:trPr>
        <w:tc>
          <w:tcPr>
            <w:tcW w:w="4257" w:type="dxa"/>
          </w:tcPr>
          <w:p w14:paraId="6DEEB401" w14:textId="77777777" w:rsidR="00842835" w:rsidRPr="008A3FF3" w:rsidRDefault="00842835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8A3FF3">
              <w:rPr>
                <w:rFonts w:ascii="Angsana New" w:eastAsia="MS Mincho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8A3FF3">
              <w:rPr>
                <w:rFonts w:ascii="Angsana New" w:eastAsia="MS Mincho" w:hAnsi="Angsana New"/>
                <w:b/>
                <w:i/>
                <w:iCs/>
                <w:sz w:val="30"/>
                <w:szCs w:val="30"/>
              </w:rPr>
              <w:t>30</w:t>
            </w:r>
            <w:r w:rsidRPr="008A3FF3">
              <w:rPr>
                <w:rFonts w:ascii="Angsana New" w:eastAsia="MS Mincho" w:hAnsi="Angsana New"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080" w:type="dxa"/>
          </w:tcPr>
          <w:p w14:paraId="797C762F" w14:textId="1732AE29" w:rsidR="00842835" w:rsidRPr="008A3FF3" w:rsidRDefault="00842835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6CED19A" w14:textId="77777777" w:rsidR="00842835" w:rsidRPr="008A3FF3" w:rsidRDefault="00842835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4BC368" w14:textId="090E9CAD" w:rsidR="00842835" w:rsidRPr="008A3FF3" w:rsidRDefault="00842835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0944B0A" w14:textId="77777777" w:rsidR="00842835" w:rsidRPr="008A3FF3" w:rsidRDefault="00842835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0FABCF" w14:textId="63CEB9CF" w:rsidR="00842835" w:rsidRPr="008A3FF3" w:rsidRDefault="00842835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83ECA56" w14:textId="77777777" w:rsidR="00842835" w:rsidRPr="008A3FF3" w:rsidRDefault="00842835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BE5308A" w14:textId="0D18435B" w:rsidR="00842835" w:rsidRPr="008A3FF3" w:rsidRDefault="00842835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2563</w:t>
            </w:r>
          </w:p>
        </w:tc>
      </w:tr>
      <w:tr w:rsidR="00842835" w:rsidRPr="008A3FF3" w14:paraId="336826D2" w14:textId="77777777" w:rsidTr="000E05ED">
        <w:trPr>
          <w:tblHeader/>
        </w:trPr>
        <w:tc>
          <w:tcPr>
            <w:tcW w:w="4257" w:type="dxa"/>
          </w:tcPr>
          <w:p w14:paraId="0C6DD5E4" w14:textId="77777777" w:rsidR="00842835" w:rsidRPr="008A3FF3" w:rsidRDefault="00842835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14:paraId="6CB33E41" w14:textId="77777777" w:rsidR="00842835" w:rsidRPr="008A3FF3" w:rsidRDefault="00842835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42835" w:rsidRPr="008A3FF3" w14:paraId="7DB4BD60" w14:textId="77777777" w:rsidTr="000E05ED">
        <w:tc>
          <w:tcPr>
            <w:tcW w:w="4257" w:type="dxa"/>
          </w:tcPr>
          <w:p w14:paraId="3DA60CA6" w14:textId="77777777" w:rsidR="00842835" w:rsidRPr="008A3FF3" w:rsidRDefault="00842835" w:rsidP="00842835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6400549" w14:textId="77777777" w:rsidR="00842835" w:rsidRPr="008A3FF3" w:rsidRDefault="00842835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179837" w14:textId="77777777" w:rsidR="00842835" w:rsidRPr="008A3FF3" w:rsidRDefault="00842835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372F88" w14:textId="77777777" w:rsidR="00842835" w:rsidRPr="008A3FF3" w:rsidRDefault="00842835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2714B4" w14:textId="77777777" w:rsidR="00842835" w:rsidRPr="008A3FF3" w:rsidRDefault="00842835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520762" w14:textId="77777777" w:rsidR="00842835" w:rsidRPr="008A3FF3" w:rsidRDefault="00842835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F1F87E" w14:textId="77777777" w:rsidR="00842835" w:rsidRPr="008A3FF3" w:rsidRDefault="00842835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5D6D4F6" w14:textId="77777777" w:rsidR="00842835" w:rsidRPr="008A3FF3" w:rsidRDefault="00842835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0E05ED" w:rsidRPr="008A3FF3" w14:paraId="79820C43" w14:textId="77777777" w:rsidTr="000E05ED">
        <w:tc>
          <w:tcPr>
            <w:tcW w:w="4257" w:type="dxa"/>
          </w:tcPr>
          <w:p w14:paraId="19D20E2E" w14:textId="77777777" w:rsidR="000E05ED" w:rsidRPr="008A3FF3" w:rsidRDefault="000E05ED" w:rsidP="000E05ED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และ</w:t>
            </w: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080" w:type="dxa"/>
          </w:tcPr>
          <w:p w14:paraId="2A76A965" w14:textId="58DDA8EC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4D4163" w14:textId="77777777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D24790" w14:textId="77777777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10158F" w14:textId="77777777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17FC45" w14:textId="1F0ACB3E" w:rsidR="000E05ED" w:rsidRPr="00F74FC7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</w:t>
            </w: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,865,334</w:t>
            </w:r>
          </w:p>
        </w:tc>
        <w:tc>
          <w:tcPr>
            <w:tcW w:w="270" w:type="dxa"/>
          </w:tcPr>
          <w:p w14:paraId="5035BD6E" w14:textId="77777777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B1010C" w14:textId="4C4357D3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1,267,869</w:t>
            </w:r>
          </w:p>
        </w:tc>
      </w:tr>
      <w:tr w:rsidR="000E05ED" w:rsidRPr="008A3FF3" w14:paraId="56E47F1A" w14:textId="77777777" w:rsidTr="000E05ED">
        <w:tc>
          <w:tcPr>
            <w:tcW w:w="4257" w:type="dxa"/>
          </w:tcPr>
          <w:p w14:paraId="0D1D5D8E" w14:textId="77777777" w:rsidR="000E05ED" w:rsidRPr="008A3FF3" w:rsidRDefault="000E05ED" w:rsidP="000E05ED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ซื้อสินค้า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และ</w:t>
            </w: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1080" w:type="dxa"/>
          </w:tcPr>
          <w:p w14:paraId="3A9AC3C3" w14:textId="4AA63DB3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54EC00" w14:textId="77777777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EEA5DF" w14:textId="77777777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5E4F1A" w14:textId="77777777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0D7249" w14:textId="7C23CE14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100,635</w:t>
            </w:r>
          </w:p>
        </w:tc>
        <w:tc>
          <w:tcPr>
            <w:tcW w:w="270" w:type="dxa"/>
          </w:tcPr>
          <w:p w14:paraId="77E62C30" w14:textId="77777777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3A2D30" w14:textId="132C31BA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71,422</w:t>
            </w:r>
          </w:p>
        </w:tc>
      </w:tr>
      <w:tr w:rsidR="000E05ED" w:rsidRPr="008A3FF3" w14:paraId="1E20CF95" w14:textId="77777777" w:rsidTr="000E05ED">
        <w:tc>
          <w:tcPr>
            <w:tcW w:w="4257" w:type="dxa"/>
          </w:tcPr>
          <w:p w14:paraId="16ECDB2B" w14:textId="77777777" w:rsidR="000E05ED" w:rsidRPr="008A3FF3" w:rsidRDefault="000E05ED" w:rsidP="000E05ED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080" w:type="dxa"/>
          </w:tcPr>
          <w:p w14:paraId="17A0C87B" w14:textId="6699DF4E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37D195" w14:textId="77777777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6FEBC4" w14:textId="77777777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B47F3D" w14:textId="77777777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823A7B" w14:textId="04A5DD31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7,484</w:t>
            </w:r>
          </w:p>
        </w:tc>
        <w:tc>
          <w:tcPr>
            <w:tcW w:w="270" w:type="dxa"/>
          </w:tcPr>
          <w:p w14:paraId="700A22C6" w14:textId="77777777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E4F892" w14:textId="3D5AA890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15,354</w:t>
            </w:r>
          </w:p>
        </w:tc>
      </w:tr>
      <w:tr w:rsidR="000E05ED" w:rsidRPr="008A3FF3" w14:paraId="3A6CA879" w14:textId="77777777" w:rsidTr="000E05ED">
        <w:tc>
          <w:tcPr>
            <w:tcW w:w="4257" w:type="dxa"/>
          </w:tcPr>
          <w:p w14:paraId="6BC85919" w14:textId="77777777" w:rsidR="000E05ED" w:rsidRPr="008A3FF3" w:rsidRDefault="000E05ED" w:rsidP="000E05ED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000F0959" w14:textId="3818A707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E65926" w14:textId="77777777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F6DB07" w14:textId="77777777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3D62F3" w14:textId="77777777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09E217" w14:textId="0B7DC8D2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2,593</w:t>
            </w:r>
          </w:p>
        </w:tc>
        <w:tc>
          <w:tcPr>
            <w:tcW w:w="270" w:type="dxa"/>
          </w:tcPr>
          <w:p w14:paraId="73334FB7" w14:textId="77777777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8604A3" w14:textId="06047D7F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2,108</w:t>
            </w:r>
          </w:p>
        </w:tc>
      </w:tr>
      <w:tr w:rsidR="000E05ED" w:rsidRPr="008A3FF3" w14:paraId="06F1571F" w14:textId="77777777" w:rsidTr="000E05ED">
        <w:tc>
          <w:tcPr>
            <w:tcW w:w="4257" w:type="dxa"/>
          </w:tcPr>
          <w:p w14:paraId="67808122" w14:textId="77777777" w:rsidR="000E05ED" w:rsidRDefault="000E05ED" w:rsidP="000E05ED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47E6D26A" w14:textId="24CC7C67" w:rsidR="000E05ED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22F6E8" w14:textId="77777777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6730A5" w14:textId="77777777" w:rsidR="000E05ED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C20847" w14:textId="77777777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C45991" w14:textId="197849E2" w:rsidR="000E05ED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403,050</w:t>
            </w:r>
          </w:p>
        </w:tc>
        <w:tc>
          <w:tcPr>
            <w:tcW w:w="270" w:type="dxa"/>
          </w:tcPr>
          <w:p w14:paraId="5BACFE58" w14:textId="77777777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A65AAD" w14:textId="18F1E3B4" w:rsidR="000E05ED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309,978</w:t>
            </w:r>
          </w:p>
        </w:tc>
      </w:tr>
      <w:tr w:rsidR="000E05ED" w:rsidRPr="008A3FF3" w14:paraId="0FADADCA" w14:textId="77777777" w:rsidTr="000E05ED">
        <w:tc>
          <w:tcPr>
            <w:tcW w:w="4257" w:type="dxa"/>
          </w:tcPr>
          <w:p w14:paraId="73A8038B" w14:textId="77777777" w:rsidR="000E05ED" w:rsidRPr="008A3FF3" w:rsidRDefault="000E05ED" w:rsidP="000E05ED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0F9CF00C" w14:textId="53CD527C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B1BC47" w14:textId="77777777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90A0F2" w14:textId="77777777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7B43C0" w14:textId="77777777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E2DC71" w14:textId="2D2E4C4C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168</w:t>
            </w:r>
          </w:p>
        </w:tc>
        <w:tc>
          <w:tcPr>
            <w:tcW w:w="270" w:type="dxa"/>
          </w:tcPr>
          <w:p w14:paraId="232F9DAA" w14:textId="77777777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C04897" w14:textId="65315B58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204</w:t>
            </w:r>
          </w:p>
        </w:tc>
      </w:tr>
      <w:tr w:rsidR="000E05ED" w:rsidRPr="008A3FF3" w14:paraId="4EB452FC" w14:textId="77777777" w:rsidTr="000E05ED">
        <w:tc>
          <w:tcPr>
            <w:tcW w:w="4257" w:type="dxa"/>
          </w:tcPr>
          <w:p w14:paraId="14F0C546" w14:textId="77777777" w:rsidR="000E05ED" w:rsidRPr="008A3FF3" w:rsidRDefault="000E05ED" w:rsidP="000E05ED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ค่าบริการสนับสนุน</w:t>
            </w:r>
          </w:p>
        </w:tc>
        <w:tc>
          <w:tcPr>
            <w:tcW w:w="1080" w:type="dxa"/>
          </w:tcPr>
          <w:p w14:paraId="73CCCC51" w14:textId="06E23B70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C740FB" w14:textId="77777777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1492E9" w14:textId="47C51D36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54B131" w14:textId="77777777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1E4F4A" w14:textId="62A7598A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47,337</w:t>
            </w:r>
          </w:p>
        </w:tc>
        <w:tc>
          <w:tcPr>
            <w:tcW w:w="270" w:type="dxa"/>
          </w:tcPr>
          <w:p w14:paraId="76D4887B" w14:textId="77777777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84E0E3" w14:textId="3E40ACEA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36,143</w:t>
            </w:r>
          </w:p>
        </w:tc>
      </w:tr>
      <w:tr w:rsidR="000E05ED" w:rsidRPr="008A3FF3" w14:paraId="0B064422" w14:textId="77777777" w:rsidTr="000E05ED">
        <w:trPr>
          <w:trHeight w:val="281"/>
        </w:trPr>
        <w:tc>
          <w:tcPr>
            <w:tcW w:w="4257" w:type="dxa"/>
          </w:tcPr>
          <w:p w14:paraId="76E06450" w14:textId="77777777" w:rsidR="000E05ED" w:rsidRPr="008A3FF3" w:rsidRDefault="000E05ED" w:rsidP="000E05ED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ขนส่งรับคืน</w:t>
            </w:r>
          </w:p>
        </w:tc>
        <w:tc>
          <w:tcPr>
            <w:tcW w:w="1080" w:type="dxa"/>
          </w:tcPr>
          <w:p w14:paraId="197537F1" w14:textId="300EE9BE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EFDB2A" w14:textId="77777777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B7A017" w14:textId="1100086E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857749" w14:textId="77777777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3DF8B3" w14:textId="4922F9BE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9,477</w:t>
            </w:r>
          </w:p>
        </w:tc>
        <w:tc>
          <w:tcPr>
            <w:tcW w:w="270" w:type="dxa"/>
          </w:tcPr>
          <w:p w14:paraId="067AA1F4" w14:textId="77777777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A3C696" w14:textId="08A4CC15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11,759</w:t>
            </w:r>
          </w:p>
        </w:tc>
      </w:tr>
      <w:tr w:rsidR="000E05ED" w:rsidRPr="008A3FF3" w14:paraId="2A915B98" w14:textId="77777777" w:rsidTr="000E05ED">
        <w:tc>
          <w:tcPr>
            <w:tcW w:w="4257" w:type="dxa"/>
          </w:tcPr>
          <w:p w14:paraId="0A708573" w14:textId="77777777" w:rsidR="000E05ED" w:rsidRPr="008A3FF3" w:rsidRDefault="000E05ED" w:rsidP="000E05ED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9BC4FFE" w14:textId="77777777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557420" w14:textId="77777777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54D9F3" w14:textId="77777777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3A0F74" w14:textId="77777777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6F9642" w14:textId="77777777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0E40F8A" w14:textId="77777777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34BF07" w14:textId="77777777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</w:tr>
      <w:tr w:rsidR="000E05ED" w:rsidRPr="008A3FF3" w14:paraId="37E16280" w14:textId="77777777" w:rsidTr="000E05ED">
        <w:tc>
          <w:tcPr>
            <w:tcW w:w="4257" w:type="dxa"/>
          </w:tcPr>
          <w:p w14:paraId="7F2D1B42" w14:textId="77777777" w:rsidR="000E05ED" w:rsidRPr="00800994" w:rsidRDefault="000E05ED" w:rsidP="000E05ED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800994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007BB68E" w14:textId="77777777" w:rsidR="000E05ED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171791" w14:textId="77777777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EFCF13" w14:textId="77777777" w:rsidR="000E05ED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E7D01F" w14:textId="77777777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283102" w14:textId="77777777" w:rsidR="000E05ED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ECF68F" w14:textId="77777777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BBCE2C" w14:textId="77777777" w:rsidR="000E05ED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0E05ED" w:rsidRPr="008A3FF3" w14:paraId="06BD07F4" w14:textId="77777777" w:rsidTr="000E05ED">
        <w:tc>
          <w:tcPr>
            <w:tcW w:w="4257" w:type="dxa"/>
          </w:tcPr>
          <w:p w14:paraId="5C8C8D48" w14:textId="77777777" w:rsidR="000E05ED" w:rsidRPr="008A3FF3" w:rsidRDefault="000E05ED" w:rsidP="000E05ED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   </w:t>
            </w: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</w:tcPr>
          <w:p w14:paraId="1714F99F" w14:textId="181968D7" w:rsidR="000E05ED" w:rsidRPr="00891C66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 w:rsidRPr="00891C66">
              <w:rPr>
                <w:rFonts w:ascii="Angsana New" w:eastAsia="MS Mincho" w:hAnsi="Angsana New"/>
                <w:sz w:val="30"/>
                <w:szCs w:val="30"/>
              </w:rPr>
              <w:t>233,52</w:t>
            </w:r>
            <w:r w:rsidR="00891C66" w:rsidRPr="00891C66">
              <w:rPr>
                <w:rFonts w:ascii="Angsana New" w:eastAsia="MS Mincho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AB902E9" w14:textId="77777777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B15652" w14:textId="006004E2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176,135</w:t>
            </w:r>
          </w:p>
        </w:tc>
        <w:tc>
          <w:tcPr>
            <w:tcW w:w="270" w:type="dxa"/>
          </w:tcPr>
          <w:p w14:paraId="1C49720A" w14:textId="77777777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A8B2D6" w14:textId="7EA80D37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87,905</w:t>
            </w:r>
          </w:p>
        </w:tc>
        <w:tc>
          <w:tcPr>
            <w:tcW w:w="270" w:type="dxa"/>
          </w:tcPr>
          <w:p w14:paraId="0AE1A758" w14:textId="77777777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DD8827" w14:textId="6459B97B" w:rsidR="000E05ED" w:rsidRPr="008A3FF3" w:rsidRDefault="00891C66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64</w:t>
            </w:r>
            <w:r w:rsidR="000E05ED">
              <w:rPr>
                <w:rFonts w:ascii="Angsana New" w:eastAsia="MS Mincho" w:hAnsi="Angsana New"/>
                <w:sz w:val="30"/>
                <w:szCs w:val="30"/>
              </w:rPr>
              <w:t>,6</w:t>
            </w:r>
            <w:r>
              <w:rPr>
                <w:rFonts w:ascii="Angsana New" w:eastAsia="MS Mincho" w:hAnsi="Angsana New"/>
                <w:sz w:val="30"/>
                <w:szCs w:val="30"/>
              </w:rPr>
              <w:t>41</w:t>
            </w:r>
          </w:p>
        </w:tc>
      </w:tr>
      <w:tr w:rsidR="000E05ED" w:rsidRPr="008A3FF3" w14:paraId="3EE41279" w14:textId="77777777" w:rsidTr="000E05ED">
        <w:tc>
          <w:tcPr>
            <w:tcW w:w="4257" w:type="dxa"/>
          </w:tcPr>
          <w:p w14:paraId="0117378F" w14:textId="02E1807E" w:rsidR="000E05ED" w:rsidRDefault="000E05ED" w:rsidP="000E05ED">
            <w:pPr>
              <w:tabs>
                <w:tab w:val="left" w:pos="342"/>
              </w:tabs>
              <w:spacing w:line="240" w:lineRule="auto"/>
              <w:ind w:left="465" w:right="-108"/>
              <w:jc w:val="thaiDistribute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00994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1080" w:type="dxa"/>
          </w:tcPr>
          <w:p w14:paraId="72BB112F" w14:textId="77777777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8F26AC" w14:textId="77777777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CB5765" w14:textId="77777777" w:rsidR="000E05ED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E49F65" w14:textId="77777777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C3E081" w14:textId="77777777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C885D2E" w14:textId="77777777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6B568B" w14:textId="77777777" w:rsidR="000E05ED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0E05ED" w:rsidRPr="008A3FF3" w14:paraId="1147855F" w14:textId="77777777" w:rsidTr="000E05ED">
        <w:tc>
          <w:tcPr>
            <w:tcW w:w="4257" w:type="dxa"/>
          </w:tcPr>
          <w:p w14:paraId="1CE6CF92" w14:textId="77777777" w:rsidR="000E05ED" w:rsidRPr="008A3FF3" w:rsidRDefault="000E05ED" w:rsidP="000E05ED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   </w:t>
            </w: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</w:tcPr>
          <w:p w14:paraId="5DB5C2CB" w14:textId="2197A82C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1,531</w:t>
            </w:r>
          </w:p>
        </w:tc>
        <w:tc>
          <w:tcPr>
            <w:tcW w:w="270" w:type="dxa"/>
          </w:tcPr>
          <w:p w14:paraId="20FECCC6" w14:textId="77777777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A029867" w14:textId="154923D0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2,160</w:t>
            </w:r>
          </w:p>
        </w:tc>
        <w:tc>
          <w:tcPr>
            <w:tcW w:w="270" w:type="dxa"/>
          </w:tcPr>
          <w:p w14:paraId="009D8468" w14:textId="77777777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ED4D38" w14:textId="10100340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1,423</w:t>
            </w:r>
          </w:p>
        </w:tc>
        <w:tc>
          <w:tcPr>
            <w:tcW w:w="270" w:type="dxa"/>
          </w:tcPr>
          <w:p w14:paraId="6BB8231A" w14:textId="77777777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2785DF" w14:textId="63828E9A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1,832</w:t>
            </w:r>
          </w:p>
        </w:tc>
      </w:tr>
      <w:tr w:rsidR="000E05ED" w:rsidRPr="000A0940" w14:paraId="479AB69D" w14:textId="77777777" w:rsidTr="000E05ED">
        <w:tc>
          <w:tcPr>
            <w:tcW w:w="4257" w:type="dxa"/>
          </w:tcPr>
          <w:p w14:paraId="573DB631" w14:textId="77777777" w:rsidR="000E05ED" w:rsidRPr="000A0940" w:rsidRDefault="000E05ED" w:rsidP="000E05ED">
            <w:pPr>
              <w:spacing w:line="240" w:lineRule="auto"/>
              <w:rPr>
                <w:rFonts w:ascii="Angsana New" w:eastAsia="MS Mincho" w:hAnsi="Angsana New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758350C3" w14:textId="77777777" w:rsidR="000E05ED" w:rsidRPr="000A0940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9BE364F" w14:textId="77777777" w:rsidR="000E05ED" w:rsidRPr="000A0940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21365D14" w14:textId="77777777" w:rsidR="000E05ED" w:rsidRPr="000A0940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D9D7CB7" w14:textId="77777777" w:rsidR="000E05ED" w:rsidRPr="000A0940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5DC65803" w14:textId="77777777" w:rsidR="000E05ED" w:rsidRPr="000A0940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D2B5BA2" w14:textId="77777777" w:rsidR="000E05ED" w:rsidRPr="000A0940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236728F3" w14:textId="77777777" w:rsidR="000E05ED" w:rsidRPr="000A0940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16"/>
                <w:szCs w:val="16"/>
              </w:rPr>
            </w:pPr>
          </w:p>
        </w:tc>
      </w:tr>
      <w:tr w:rsidR="000E05ED" w:rsidRPr="008A3FF3" w14:paraId="31DB8F3A" w14:textId="77777777" w:rsidTr="000E05ED">
        <w:tc>
          <w:tcPr>
            <w:tcW w:w="4257" w:type="dxa"/>
          </w:tcPr>
          <w:p w14:paraId="35F78D4E" w14:textId="77777777" w:rsidR="000E05ED" w:rsidRPr="008A3FF3" w:rsidRDefault="000E05ED" w:rsidP="000E05ED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74F4AB92" w14:textId="77777777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66EFC1" w14:textId="77777777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08B8B9" w14:textId="77777777" w:rsidR="000E05ED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A3637A" w14:textId="77777777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2C2A19" w14:textId="77777777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57AE56" w14:textId="77777777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C80E5B" w14:textId="77777777" w:rsidR="000E05ED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0E05ED" w:rsidRPr="008A3FF3" w14:paraId="3AE05B8F" w14:textId="77777777" w:rsidTr="000E05ED">
        <w:tc>
          <w:tcPr>
            <w:tcW w:w="4257" w:type="dxa"/>
          </w:tcPr>
          <w:p w14:paraId="4F127990" w14:textId="77777777" w:rsidR="000E05ED" w:rsidRPr="008A3FF3" w:rsidRDefault="000E05ED" w:rsidP="000E05ED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12CE6CD2" w14:textId="5159714F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30,503</w:t>
            </w:r>
          </w:p>
        </w:tc>
        <w:tc>
          <w:tcPr>
            <w:tcW w:w="270" w:type="dxa"/>
          </w:tcPr>
          <w:p w14:paraId="14317029" w14:textId="77777777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A88D64" w14:textId="17012804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24,430</w:t>
            </w:r>
          </w:p>
        </w:tc>
        <w:tc>
          <w:tcPr>
            <w:tcW w:w="270" w:type="dxa"/>
          </w:tcPr>
          <w:p w14:paraId="28450D85" w14:textId="77777777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247922" w14:textId="6F5CD357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30,503</w:t>
            </w:r>
          </w:p>
        </w:tc>
        <w:tc>
          <w:tcPr>
            <w:tcW w:w="270" w:type="dxa"/>
          </w:tcPr>
          <w:p w14:paraId="1E481B0B" w14:textId="77777777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423B0E" w14:textId="77AE28A7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24,430</w:t>
            </w:r>
          </w:p>
        </w:tc>
      </w:tr>
      <w:tr w:rsidR="000E05ED" w:rsidRPr="008A3FF3" w14:paraId="204B2751" w14:textId="77777777" w:rsidTr="000E05ED">
        <w:tc>
          <w:tcPr>
            <w:tcW w:w="4257" w:type="dxa"/>
          </w:tcPr>
          <w:p w14:paraId="4C253DC3" w14:textId="77777777" w:rsidR="000E05ED" w:rsidRPr="008A3FF3" w:rsidRDefault="000E05ED" w:rsidP="000E05ED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ซื้อสินค้า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และ</w:t>
            </w: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1080" w:type="dxa"/>
          </w:tcPr>
          <w:p w14:paraId="4BBF4040" w14:textId="5724A32B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4,463</w:t>
            </w:r>
          </w:p>
        </w:tc>
        <w:tc>
          <w:tcPr>
            <w:tcW w:w="270" w:type="dxa"/>
          </w:tcPr>
          <w:p w14:paraId="0310ABFF" w14:textId="77777777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A319D3" w14:textId="2B169C20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5,033</w:t>
            </w:r>
          </w:p>
        </w:tc>
        <w:tc>
          <w:tcPr>
            <w:tcW w:w="270" w:type="dxa"/>
          </w:tcPr>
          <w:p w14:paraId="5922725E" w14:textId="77777777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98A7244" w14:textId="3EBF23BD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2,647</w:t>
            </w:r>
          </w:p>
        </w:tc>
        <w:tc>
          <w:tcPr>
            <w:tcW w:w="270" w:type="dxa"/>
          </w:tcPr>
          <w:p w14:paraId="6F4E66AE" w14:textId="77777777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C60218" w14:textId="7E44E87B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3,165</w:t>
            </w:r>
          </w:p>
        </w:tc>
      </w:tr>
      <w:tr w:rsidR="000E05ED" w:rsidRPr="008A3FF3" w14:paraId="6EA7D560" w14:textId="77777777" w:rsidTr="000E05ED">
        <w:tc>
          <w:tcPr>
            <w:tcW w:w="4257" w:type="dxa"/>
          </w:tcPr>
          <w:p w14:paraId="7E3004AC" w14:textId="77777777" w:rsidR="000E05ED" w:rsidRPr="008A3FF3" w:rsidRDefault="000E05ED" w:rsidP="000E05ED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133027CF" w14:textId="33949E7C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73E446" w14:textId="77777777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09347C" w14:textId="76FB0A88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230</w:t>
            </w:r>
          </w:p>
        </w:tc>
        <w:tc>
          <w:tcPr>
            <w:tcW w:w="270" w:type="dxa"/>
          </w:tcPr>
          <w:p w14:paraId="322F57D5" w14:textId="77777777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49579A" w14:textId="45CAEF0A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B284E3" w14:textId="77777777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A0DF6B" w14:textId="3C91E5BA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0E05ED" w:rsidRPr="008A3FF3" w14:paraId="72BB980B" w14:textId="77777777" w:rsidTr="000E05ED">
        <w:tc>
          <w:tcPr>
            <w:tcW w:w="4257" w:type="dxa"/>
          </w:tcPr>
          <w:p w14:paraId="37B1A4FC" w14:textId="77777777" w:rsidR="000E05ED" w:rsidRPr="008A3FF3" w:rsidRDefault="000E05ED" w:rsidP="000E05ED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ค่า</w:t>
            </w: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สนับสนุนธุรกิจ</w:t>
            </w:r>
          </w:p>
        </w:tc>
        <w:tc>
          <w:tcPr>
            <w:tcW w:w="1080" w:type="dxa"/>
          </w:tcPr>
          <w:p w14:paraId="35131A9C" w14:textId="6790CA2B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6,371</w:t>
            </w:r>
          </w:p>
        </w:tc>
        <w:tc>
          <w:tcPr>
            <w:tcW w:w="270" w:type="dxa"/>
          </w:tcPr>
          <w:p w14:paraId="38F09BF4" w14:textId="77777777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9BABD9" w14:textId="20EDF798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3,162</w:t>
            </w:r>
          </w:p>
        </w:tc>
        <w:tc>
          <w:tcPr>
            <w:tcW w:w="270" w:type="dxa"/>
          </w:tcPr>
          <w:p w14:paraId="4C1C4CE4" w14:textId="77777777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BEB558" w14:textId="15412342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6,371</w:t>
            </w:r>
          </w:p>
        </w:tc>
        <w:tc>
          <w:tcPr>
            <w:tcW w:w="270" w:type="dxa"/>
          </w:tcPr>
          <w:p w14:paraId="533FF990" w14:textId="77777777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55E83F" w14:textId="24C7A6A3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3,162</w:t>
            </w:r>
          </w:p>
        </w:tc>
      </w:tr>
      <w:tr w:rsidR="000E05ED" w:rsidRPr="008A3FF3" w14:paraId="1356CC2D" w14:textId="77777777" w:rsidTr="000E05ED">
        <w:tc>
          <w:tcPr>
            <w:tcW w:w="4257" w:type="dxa"/>
          </w:tcPr>
          <w:p w14:paraId="21C4D210" w14:textId="77777777" w:rsidR="000E05ED" w:rsidRPr="008A3FF3" w:rsidRDefault="000E05ED" w:rsidP="000E05ED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รายได้จากการลงทุน</w:t>
            </w:r>
          </w:p>
        </w:tc>
        <w:tc>
          <w:tcPr>
            <w:tcW w:w="1080" w:type="dxa"/>
          </w:tcPr>
          <w:p w14:paraId="16BB713A" w14:textId="38A8CCA2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F38780" w14:textId="77777777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A213A4" w14:textId="0EB1DB55" w:rsidR="000E05ED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4,500</w:t>
            </w:r>
          </w:p>
        </w:tc>
        <w:tc>
          <w:tcPr>
            <w:tcW w:w="270" w:type="dxa"/>
          </w:tcPr>
          <w:p w14:paraId="60D841C2" w14:textId="77777777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5F9EBE" w14:textId="7EF25F88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59D51C" w14:textId="77777777" w:rsidR="000E05ED" w:rsidRPr="008A3FF3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517734" w14:textId="1CC7160D" w:rsidR="000E05ED" w:rsidRDefault="000E05ED" w:rsidP="000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</w:tbl>
    <w:p w14:paraId="38EB62C6" w14:textId="77777777" w:rsidR="005D2873" w:rsidRDefault="005D2873" w:rsidP="00E73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C73F48C" w14:textId="77777777" w:rsidR="005D2873" w:rsidRDefault="005D2873" w:rsidP="00E73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BDF0F60" w14:textId="39390B51" w:rsidR="00E7347E" w:rsidRDefault="00E7347E" w:rsidP="009D4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355FF">
        <w:rPr>
          <w:rFonts w:ascii="Angsana New" w:hAnsi="Angsana New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842835">
        <w:rPr>
          <w:rFonts w:ascii="Angsana New" w:hAnsi="Angsana New"/>
          <w:sz w:val="30"/>
          <w:szCs w:val="30"/>
        </w:rPr>
        <w:t xml:space="preserve">30 </w:t>
      </w:r>
      <w:r w:rsidR="00842835">
        <w:rPr>
          <w:rFonts w:ascii="Angsana New" w:hAnsi="Angsana New"/>
          <w:sz w:val="30"/>
          <w:szCs w:val="30"/>
          <w:cs/>
        </w:rPr>
        <w:t>กันยายน</w:t>
      </w:r>
      <w:r w:rsidRPr="00D355FF">
        <w:rPr>
          <w:rFonts w:ascii="Angsana New" w:hAnsi="Angsana New"/>
          <w:sz w:val="30"/>
          <w:szCs w:val="30"/>
        </w:rPr>
        <w:t xml:space="preserve"> </w:t>
      </w:r>
      <w:r w:rsidRPr="00CF50EF">
        <w:rPr>
          <w:rFonts w:ascii="Angsana New" w:hAnsi="Angsana New"/>
          <w:sz w:val="30"/>
          <w:szCs w:val="30"/>
        </w:rPr>
        <w:t>2</w:t>
      </w:r>
      <w:r w:rsidRPr="00D130F3">
        <w:rPr>
          <w:rFonts w:ascii="Angsana New" w:hAnsi="Angsana New"/>
          <w:sz w:val="30"/>
          <w:szCs w:val="30"/>
        </w:rPr>
        <w:t>5</w:t>
      </w:r>
      <w:r w:rsidRPr="00CF50EF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>4</w:t>
      </w:r>
      <w:r w:rsidRPr="00D355FF">
        <w:rPr>
          <w:rFonts w:ascii="Angsana New" w:hAnsi="Angsana New"/>
          <w:sz w:val="30"/>
          <w:szCs w:val="30"/>
        </w:rPr>
        <w:t xml:space="preserve"> </w:t>
      </w:r>
      <w:r w:rsidRPr="00D355FF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D130F3">
        <w:rPr>
          <w:rFonts w:ascii="Angsana New" w:hAnsi="Angsana New"/>
          <w:sz w:val="30"/>
          <w:szCs w:val="30"/>
        </w:rPr>
        <w:t>3</w:t>
      </w:r>
      <w:r w:rsidRPr="00D830A6">
        <w:rPr>
          <w:rFonts w:ascii="Angsana New" w:hAnsi="Angsana New"/>
          <w:sz w:val="30"/>
          <w:szCs w:val="30"/>
        </w:rPr>
        <w:t>1</w:t>
      </w:r>
      <w:r w:rsidRPr="00D355FF">
        <w:rPr>
          <w:rFonts w:ascii="Angsana New" w:hAnsi="Angsana New"/>
          <w:sz w:val="30"/>
          <w:szCs w:val="30"/>
        </w:rPr>
        <w:t xml:space="preserve"> </w:t>
      </w:r>
      <w:r w:rsidRPr="00D355F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CF50EF">
        <w:rPr>
          <w:rFonts w:ascii="Angsana New" w:hAnsi="Angsana New"/>
          <w:sz w:val="30"/>
          <w:szCs w:val="30"/>
        </w:rPr>
        <w:t>2</w:t>
      </w:r>
      <w:r w:rsidRPr="00D130F3">
        <w:rPr>
          <w:rFonts w:ascii="Angsana New" w:hAnsi="Angsana New"/>
          <w:sz w:val="30"/>
          <w:szCs w:val="30"/>
        </w:rPr>
        <w:t>5</w:t>
      </w:r>
      <w:r w:rsidRPr="00CF50EF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>3</w:t>
      </w:r>
      <w:r w:rsidRPr="00D355FF">
        <w:rPr>
          <w:rFonts w:ascii="Angsana New" w:hAnsi="Angsana New"/>
          <w:sz w:val="30"/>
          <w:szCs w:val="30"/>
        </w:rPr>
        <w:t xml:space="preserve"> </w:t>
      </w:r>
      <w:r w:rsidRPr="00D355FF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C6DEC7A" w14:textId="77777777" w:rsidR="00D355FF" w:rsidRPr="00AB2C54" w:rsidRDefault="00D355FF" w:rsidP="00D355FF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9449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15"/>
        <w:gridCol w:w="255"/>
        <w:gridCol w:w="1079"/>
        <w:gridCol w:w="36"/>
        <w:gridCol w:w="236"/>
        <w:gridCol w:w="1169"/>
        <w:gridCol w:w="270"/>
        <w:gridCol w:w="1169"/>
      </w:tblGrid>
      <w:tr w:rsidR="006870BD" w:rsidRPr="00144E97" w14:paraId="15F06DD0" w14:textId="77777777" w:rsidTr="009D4A29">
        <w:trPr>
          <w:trHeight w:hRule="exact" w:val="389"/>
        </w:trPr>
        <w:tc>
          <w:tcPr>
            <w:tcW w:w="4140" w:type="dxa"/>
          </w:tcPr>
          <w:p w14:paraId="6015D58A" w14:textId="77777777" w:rsidR="006870BD" w:rsidRPr="004D7F3F" w:rsidRDefault="006870BD" w:rsidP="001E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29" w:type="dxa"/>
            <w:gridSpan w:val="4"/>
          </w:tcPr>
          <w:p w14:paraId="40AE0B70" w14:textId="77777777" w:rsidR="006870BD" w:rsidRPr="00144E97" w:rsidRDefault="006870BD" w:rsidP="00901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2" w:type="dxa"/>
            <w:gridSpan w:val="2"/>
          </w:tcPr>
          <w:p w14:paraId="6FF9AEA3" w14:textId="77777777" w:rsidR="006870BD" w:rsidRPr="00144E97" w:rsidRDefault="006870BD" w:rsidP="00901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3"/>
          </w:tcPr>
          <w:p w14:paraId="58AD9315" w14:textId="77777777" w:rsidR="006870BD" w:rsidRPr="00144E97" w:rsidRDefault="006870BD" w:rsidP="00901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E41E39" w:rsidRPr="00144E97" w14:paraId="5B44BB61" w14:textId="77777777" w:rsidTr="009D4A29">
        <w:trPr>
          <w:trHeight w:hRule="exact" w:val="389"/>
        </w:trPr>
        <w:tc>
          <w:tcPr>
            <w:tcW w:w="4140" w:type="dxa"/>
          </w:tcPr>
          <w:p w14:paraId="43B18E97" w14:textId="77777777" w:rsidR="00E41E39" w:rsidRPr="00144E97" w:rsidRDefault="00E41E39" w:rsidP="001E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B82262" w14:textId="396FDCE7" w:rsidR="00E41E39" w:rsidRDefault="00E7347E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  <w:gridSpan w:val="2"/>
          </w:tcPr>
          <w:p w14:paraId="6C0BAFD0" w14:textId="77777777" w:rsidR="00E41E39" w:rsidRPr="00144E97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764B0D5" w14:textId="73068A34" w:rsidR="00E41E39" w:rsidRPr="00144E97" w:rsidRDefault="00075D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D39">
              <w:rPr>
                <w:rFonts w:ascii="Angsana New" w:hAnsi="Angsana New"/>
                <w:sz w:val="30"/>
                <w:szCs w:val="30"/>
              </w:rPr>
              <w:t>31</w:t>
            </w:r>
            <w:r w:rsidR="00E41E39" w:rsidRPr="00144E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2" w:type="dxa"/>
            <w:gridSpan w:val="2"/>
          </w:tcPr>
          <w:p w14:paraId="0CE08F02" w14:textId="77777777" w:rsidR="00E41E39" w:rsidRPr="00144E97" w:rsidRDefault="00E41E39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9" w:type="dxa"/>
          </w:tcPr>
          <w:p w14:paraId="1DDAF8F9" w14:textId="098097F0" w:rsidR="00E41E39" w:rsidRDefault="00E7347E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748E399A" w14:textId="77777777" w:rsidR="00E41E39" w:rsidRPr="00144E97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F44BE49" w14:textId="1EE1C4C8" w:rsidR="00E41E39" w:rsidRPr="00144E97" w:rsidRDefault="00075D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D39">
              <w:rPr>
                <w:rFonts w:ascii="Angsana New" w:hAnsi="Angsana New"/>
                <w:sz w:val="30"/>
                <w:szCs w:val="30"/>
              </w:rPr>
              <w:t>31</w:t>
            </w:r>
            <w:r w:rsidR="00E41E39" w:rsidRPr="00144E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842835" w:rsidRPr="00144E97" w14:paraId="5A760F9E" w14:textId="77777777" w:rsidTr="009D4A29">
        <w:trPr>
          <w:trHeight w:hRule="exact" w:val="389"/>
        </w:trPr>
        <w:tc>
          <w:tcPr>
            <w:tcW w:w="4140" w:type="dxa"/>
          </w:tcPr>
          <w:p w14:paraId="76D54F4D" w14:textId="77777777" w:rsidR="00842835" w:rsidRPr="00144E97" w:rsidRDefault="00842835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503FB8" w14:textId="78DEA570" w:rsidR="00842835" w:rsidRDefault="00842835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gridSpan w:val="2"/>
          </w:tcPr>
          <w:p w14:paraId="51A974B2" w14:textId="77777777" w:rsidR="00842835" w:rsidRPr="00144E97" w:rsidRDefault="00842835" w:rsidP="00842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CEEBE6E" w14:textId="77777777" w:rsidR="00842835" w:rsidRPr="00144E97" w:rsidRDefault="00842835" w:rsidP="00842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2" w:type="dxa"/>
            <w:gridSpan w:val="2"/>
          </w:tcPr>
          <w:p w14:paraId="1E0C8623" w14:textId="77777777" w:rsidR="00842835" w:rsidRPr="00144E97" w:rsidRDefault="00842835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9" w:type="dxa"/>
          </w:tcPr>
          <w:p w14:paraId="6182B013" w14:textId="363E25E4" w:rsidR="00842835" w:rsidRDefault="00842835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6DA9AE0E" w14:textId="77777777" w:rsidR="00842835" w:rsidRPr="00144E97" w:rsidRDefault="00842835" w:rsidP="00842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187312B" w14:textId="77777777" w:rsidR="00842835" w:rsidRPr="00144E97" w:rsidRDefault="00842835" w:rsidP="00842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842835" w:rsidRPr="00144E97" w14:paraId="17A7B639" w14:textId="77777777" w:rsidTr="009D4A29">
        <w:trPr>
          <w:trHeight w:hRule="exact" w:val="389"/>
        </w:trPr>
        <w:tc>
          <w:tcPr>
            <w:tcW w:w="4140" w:type="dxa"/>
          </w:tcPr>
          <w:p w14:paraId="7E4207CC" w14:textId="77777777" w:rsidR="00842835" w:rsidRPr="00144E97" w:rsidRDefault="00842835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vAlign w:val="center"/>
          </w:tcPr>
          <w:p w14:paraId="4632106D" w14:textId="77777777" w:rsidR="00842835" w:rsidRPr="00B87F43" w:rsidRDefault="00842835" w:rsidP="0084283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gridSpan w:val="2"/>
            <w:vAlign w:val="center"/>
          </w:tcPr>
          <w:p w14:paraId="09ACEE0F" w14:textId="77777777" w:rsidR="00842835" w:rsidRPr="00B87F43" w:rsidRDefault="00842835" w:rsidP="0084283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vAlign w:val="center"/>
          </w:tcPr>
          <w:p w14:paraId="4A355B5D" w14:textId="77777777" w:rsidR="00842835" w:rsidRPr="00B87F43" w:rsidRDefault="00842835" w:rsidP="0084283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2" w:type="dxa"/>
            <w:gridSpan w:val="2"/>
          </w:tcPr>
          <w:p w14:paraId="7BFED52D" w14:textId="77777777" w:rsidR="00842835" w:rsidRDefault="00842835" w:rsidP="00842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10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9" w:type="dxa"/>
            <w:vAlign w:val="center"/>
          </w:tcPr>
          <w:p w14:paraId="7A4509BE" w14:textId="77777777" w:rsidR="00842835" w:rsidRPr="00B87F43" w:rsidRDefault="00842835" w:rsidP="0084283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vAlign w:val="center"/>
          </w:tcPr>
          <w:p w14:paraId="4593BB87" w14:textId="77777777" w:rsidR="00842835" w:rsidRPr="00B87F43" w:rsidRDefault="00842835" w:rsidP="0084283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vAlign w:val="center"/>
          </w:tcPr>
          <w:p w14:paraId="4F8E0D79" w14:textId="77777777" w:rsidR="00842835" w:rsidRPr="00B87F43" w:rsidRDefault="00842835" w:rsidP="0084283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842835" w:rsidRPr="00144E97" w14:paraId="24811770" w14:textId="77777777" w:rsidTr="009D4A29">
        <w:trPr>
          <w:trHeight w:hRule="exact" w:val="360"/>
        </w:trPr>
        <w:tc>
          <w:tcPr>
            <w:tcW w:w="4140" w:type="dxa"/>
          </w:tcPr>
          <w:p w14:paraId="18066554" w14:textId="77777777" w:rsidR="00842835" w:rsidRPr="00155BAD" w:rsidRDefault="00842835" w:rsidP="0084283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9" w:type="dxa"/>
            <w:gridSpan w:val="9"/>
          </w:tcPr>
          <w:p w14:paraId="4869F8F8" w14:textId="77777777" w:rsidR="00842835" w:rsidRPr="00144E97" w:rsidRDefault="00842835" w:rsidP="00842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4E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42835" w:rsidRPr="00144E97" w14:paraId="1FBFF3DA" w14:textId="77777777" w:rsidTr="009D4A29">
        <w:trPr>
          <w:trHeight w:hRule="exact" w:val="389"/>
        </w:trPr>
        <w:tc>
          <w:tcPr>
            <w:tcW w:w="4140" w:type="dxa"/>
          </w:tcPr>
          <w:p w14:paraId="076CF942" w14:textId="77777777" w:rsidR="00842835" w:rsidRPr="00144E97" w:rsidRDefault="00842835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AA31D15" w14:textId="3347EC54" w:rsidR="00842835" w:rsidRPr="00BB68A2" w:rsidRDefault="009C7AF3" w:rsidP="005D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E9FB31A" w14:textId="77777777" w:rsidR="00842835" w:rsidRPr="00144E97" w:rsidRDefault="00842835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FA6CBAE" w14:textId="77777777" w:rsidR="00842835" w:rsidRPr="00ED730E" w:rsidRDefault="00842835" w:rsidP="004D7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gridSpan w:val="2"/>
          </w:tcPr>
          <w:p w14:paraId="2CE0A6E2" w14:textId="77777777" w:rsidR="00842835" w:rsidRPr="00144E97" w:rsidRDefault="00842835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16EE951" w14:textId="49921A5B" w:rsidR="00842835" w:rsidRPr="00BB68A2" w:rsidRDefault="009C7AF3" w:rsidP="00B245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1,050,590</w:t>
            </w:r>
          </w:p>
        </w:tc>
        <w:tc>
          <w:tcPr>
            <w:tcW w:w="270" w:type="dxa"/>
          </w:tcPr>
          <w:p w14:paraId="56F9B1A0" w14:textId="77777777" w:rsidR="00842835" w:rsidRPr="00144E97" w:rsidRDefault="00842835" w:rsidP="00842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42021DD" w14:textId="77777777" w:rsidR="00842835" w:rsidRPr="00ED730E" w:rsidRDefault="00842835" w:rsidP="004D7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536,778</w:t>
            </w:r>
          </w:p>
        </w:tc>
      </w:tr>
      <w:tr w:rsidR="00842835" w:rsidRPr="00144E97" w14:paraId="472B7138" w14:textId="77777777" w:rsidTr="009D4A29">
        <w:trPr>
          <w:trHeight w:hRule="exact" w:val="389"/>
        </w:trPr>
        <w:tc>
          <w:tcPr>
            <w:tcW w:w="4140" w:type="dxa"/>
          </w:tcPr>
          <w:p w14:paraId="21FAC07F" w14:textId="77777777" w:rsidR="00842835" w:rsidRPr="00144E97" w:rsidRDefault="00842835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B79ADC" w14:textId="6942192C" w:rsidR="00842835" w:rsidRPr="00BB68A2" w:rsidRDefault="009C7AF3" w:rsidP="005D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55,525</w:t>
            </w:r>
          </w:p>
        </w:tc>
        <w:tc>
          <w:tcPr>
            <w:tcW w:w="270" w:type="dxa"/>
            <w:gridSpan w:val="2"/>
          </w:tcPr>
          <w:p w14:paraId="3DBCB1C7" w14:textId="77777777" w:rsidR="00842835" w:rsidRPr="00144E97" w:rsidRDefault="00842835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0AFD008E" w14:textId="77777777" w:rsidR="00842835" w:rsidRPr="00ED730E" w:rsidRDefault="00842835" w:rsidP="004D7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49,167</w:t>
            </w:r>
          </w:p>
        </w:tc>
        <w:tc>
          <w:tcPr>
            <w:tcW w:w="272" w:type="dxa"/>
            <w:gridSpan w:val="2"/>
          </w:tcPr>
          <w:p w14:paraId="270AF239" w14:textId="77777777" w:rsidR="00842835" w:rsidRPr="00144E97" w:rsidRDefault="00842835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69FB35BE" w14:textId="0509F319" w:rsidR="00842835" w:rsidRPr="00BB68A2" w:rsidRDefault="009C7AF3" w:rsidP="00B245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55,525</w:t>
            </w:r>
          </w:p>
        </w:tc>
        <w:tc>
          <w:tcPr>
            <w:tcW w:w="270" w:type="dxa"/>
          </w:tcPr>
          <w:p w14:paraId="6549AD56" w14:textId="77777777" w:rsidR="00842835" w:rsidRPr="00144E97" w:rsidRDefault="00842835" w:rsidP="00842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568BAAFC" w14:textId="77777777" w:rsidR="00842835" w:rsidRPr="00ED730E" w:rsidRDefault="00842835" w:rsidP="004D7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49,167</w:t>
            </w:r>
          </w:p>
        </w:tc>
      </w:tr>
      <w:tr w:rsidR="00842835" w:rsidRPr="00144E97" w14:paraId="3A68A088" w14:textId="77777777" w:rsidTr="009D4A29">
        <w:trPr>
          <w:trHeight w:hRule="exact" w:val="389"/>
        </w:trPr>
        <w:tc>
          <w:tcPr>
            <w:tcW w:w="4140" w:type="dxa"/>
          </w:tcPr>
          <w:p w14:paraId="68A34BDB" w14:textId="290E665D" w:rsidR="00842835" w:rsidRPr="00155BAD" w:rsidRDefault="00842835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BA1FA95" w14:textId="27CC91D7" w:rsidR="00842835" w:rsidRPr="004D7F3F" w:rsidRDefault="009C7AF3" w:rsidP="005D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55,525</w:t>
            </w:r>
          </w:p>
        </w:tc>
        <w:tc>
          <w:tcPr>
            <w:tcW w:w="270" w:type="dxa"/>
            <w:gridSpan w:val="2"/>
          </w:tcPr>
          <w:p w14:paraId="701700CA" w14:textId="77777777" w:rsidR="00842835" w:rsidRPr="004D7F3F" w:rsidRDefault="00842835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3D863D58" w14:textId="77777777" w:rsidR="00842835" w:rsidRPr="004D7F3F" w:rsidRDefault="00842835" w:rsidP="004D7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7F3F">
              <w:rPr>
                <w:rFonts w:ascii="Angsana New" w:hAnsi="Angsana New"/>
                <w:b/>
                <w:bCs/>
                <w:sz w:val="30"/>
                <w:szCs w:val="30"/>
              </w:rPr>
              <w:t>49,167</w:t>
            </w:r>
          </w:p>
        </w:tc>
        <w:tc>
          <w:tcPr>
            <w:tcW w:w="272" w:type="dxa"/>
            <w:gridSpan w:val="2"/>
          </w:tcPr>
          <w:p w14:paraId="61EC2B77" w14:textId="77777777" w:rsidR="00842835" w:rsidRPr="004D7F3F" w:rsidRDefault="00842835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3C4C4D8C" w14:textId="69BFB7FB" w:rsidR="00842835" w:rsidRPr="004D7F3F" w:rsidRDefault="009C7AF3" w:rsidP="00B245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1,106,115</w:t>
            </w:r>
          </w:p>
        </w:tc>
        <w:tc>
          <w:tcPr>
            <w:tcW w:w="270" w:type="dxa"/>
          </w:tcPr>
          <w:p w14:paraId="5647BB1D" w14:textId="77777777" w:rsidR="00842835" w:rsidRPr="004D7F3F" w:rsidRDefault="00842835" w:rsidP="00842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18E23DC6" w14:textId="77777777" w:rsidR="00842835" w:rsidRPr="004D7F3F" w:rsidRDefault="00842835" w:rsidP="004D7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7F3F">
              <w:rPr>
                <w:rFonts w:ascii="Angsana New" w:hAnsi="Angsana New"/>
                <w:b/>
                <w:bCs/>
                <w:sz w:val="30"/>
                <w:szCs w:val="30"/>
              </w:rPr>
              <w:t>585,945</w:t>
            </w:r>
          </w:p>
        </w:tc>
      </w:tr>
      <w:tr w:rsidR="00800994" w:rsidRPr="00144E97" w14:paraId="2E296C28" w14:textId="77777777" w:rsidTr="009D4A29">
        <w:trPr>
          <w:trHeight w:hRule="exact" w:val="360"/>
        </w:trPr>
        <w:tc>
          <w:tcPr>
            <w:tcW w:w="4140" w:type="dxa"/>
          </w:tcPr>
          <w:p w14:paraId="1983DAAB" w14:textId="41406D02" w:rsidR="00800994" w:rsidRPr="00800994" w:rsidRDefault="00800994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0099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800994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</w:t>
            </w:r>
            <w:r w:rsidR="00A144BC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800994">
              <w:rPr>
                <w:rFonts w:ascii="Angsana New" w:hAnsi="Angsana New" w:hint="cs"/>
                <w:sz w:val="30"/>
                <w:szCs w:val="30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688D16" w14:textId="6E03AB50" w:rsidR="00800994" w:rsidRPr="00800994" w:rsidRDefault="009C7AF3" w:rsidP="005D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FF98353" w14:textId="77777777" w:rsidR="00800994" w:rsidRPr="00800994" w:rsidRDefault="00800994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122FC439" w14:textId="62E22C2F" w:rsidR="00800994" w:rsidRPr="00800994" w:rsidRDefault="00800994" w:rsidP="004D7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gridSpan w:val="2"/>
          </w:tcPr>
          <w:p w14:paraId="4D87739B" w14:textId="77777777" w:rsidR="00800994" w:rsidRPr="00800994" w:rsidRDefault="00800994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606AE44A" w14:textId="7B021755" w:rsidR="00800994" w:rsidRPr="00800994" w:rsidRDefault="009C7AF3" w:rsidP="00B245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C4C2B2" w14:textId="77777777" w:rsidR="00800994" w:rsidRPr="00800994" w:rsidRDefault="00800994" w:rsidP="00842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3A6E225F" w14:textId="33D8D732" w:rsidR="00800994" w:rsidRPr="00800994" w:rsidRDefault="00800994" w:rsidP="004D7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00994" w:rsidRPr="00144E97" w14:paraId="0E9FDFF6" w14:textId="77777777" w:rsidTr="009D4A29">
        <w:trPr>
          <w:trHeight w:hRule="exact" w:val="389"/>
        </w:trPr>
        <w:tc>
          <w:tcPr>
            <w:tcW w:w="4140" w:type="dxa"/>
          </w:tcPr>
          <w:p w14:paraId="1C58E600" w14:textId="07B9C68D" w:rsidR="00800994" w:rsidRPr="00144E97" w:rsidRDefault="00800994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97C5569" w14:textId="1DCFFD79" w:rsidR="00800994" w:rsidRPr="004D7F3F" w:rsidRDefault="009C7AF3" w:rsidP="005D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55,525</w:t>
            </w:r>
          </w:p>
        </w:tc>
        <w:tc>
          <w:tcPr>
            <w:tcW w:w="270" w:type="dxa"/>
            <w:gridSpan w:val="2"/>
          </w:tcPr>
          <w:p w14:paraId="51E55497" w14:textId="77777777" w:rsidR="00800994" w:rsidRPr="004D7F3F" w:rsidRDefault="00800994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65EB0E94" w14:textId="3B3D259D" w:rsidR="00800994" w:rsidRPr="004D7F3F" w:rsidRDefault="00800994" w:rsidP="004D7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7F3F">
              <w:rPr>
                <w:rFonts w:ascii="Angsana New" w:hAnsi="Angsana New"/>
                <w:b/>
                <w:bCs/>
                <w:sz w:val="30"/>
                <w:szCs w:val="30"/>
              </w:rPr>
              <w:t>49,167</w:t>
            </w:r>
          </w:p>
        </w:tc>
        <w:tc>
          <w:tcPr>
            <w:tcW w:w="272" w:type="dxa"/>
            <w:gridSpan w:val="2"/>
          </w:tcPr>
          <w:p w14:paraId="059B28EC" w14:textId="77777777" w:rsidR="00800994" w:rsidRPr="004D7F3F" w:rsidRDefault="00800994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2C7DA174" w14:textId="1A462173" w:rsidR="00800994" w:rsidRPr="004D7F3F" w:rsidRDefault="009C7AF3" w:rsidP="00B245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1,106,115</w:t>
            </w:r>
          </w:p>
        </w:tc>
        <w:tc>
          <w:tcPr>
            <w:tcW w:w="270" w:type="dxa"/>
          </w:tcPr>
          <w:p w14:paraId="6AA7B010" w14:textId="77777777" w:rsidR="00800994" w:rsidRPr="004D7F3F" w:rsidRDefault="00800994" w:rsidP="00842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3E1A363F" w14:textId="24D67A53" w:rsidR="00800994" w:rsidRPr="004D7F3F" w:rsidRDefault="00800994" w:rsidP="004D7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7F3F">
              <w:rPr>
                <w:rFonts w:ascii="Angsana New" w:hAnsi="Angsana New"/>
                <w:b/>
                <w:bCs/>
                <w:sz w:val="30"/>
                <w:szCs w:val="30"/>
              </w:rPr>
              <w:t>585,945</w:t>
            </w:r>
          </w:p>
        </w:tc>
      </w:tr>
      <w:tr w:rsidR="004D7F3F" w:rsidRPr="00144E97" w14:paraId="63727EA7" w14:textId="77777777" w:rsidTr="00155BAD">
        <w:trPr>
          <w:trHeight w:hRule="exact" w:val="401"/>
        </w:trPr>
        <w:tc>
          <w:tcPr>
            <w:tcW w:w="4140" w:type="dxa"/>
          </w:tcPr>
          <w:p w14:paraId="0AE3F0C4" w14:textId="77777777" w:rsidR="004D7F3F" w:rsidRPr="001373CD" w:rsidRDefault="004D7F3F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5" w:type="dxa"/>
            <w:gridSpan w:val="2"/>
          </w:tcPr>
          <w:p w14:paraId="65984CA4" w14:textId="77777777" w:rsidR="004D7F3F" w:rsidRPr="001E3257" w:rsidRDefault="004D7F3F" w:rsidP="00842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1EC12DAF" w14:textId="77777777" w:rsidR="004D7F3F" w:rsidRPr="00144E97" w:rsidRDefault="004D7F3F" w:rsidP="00842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gridSpan w:val="2"/>
          </w:tcPr>
          <w:p w14:paraId="740260F2" w14:textId="77777777" w:rsidR="004D7F3F" w:rsidRDefault="004D7F3F" w:rsidP="00842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4E23F8" w14:textId="77777777" w:rsidR="004D7F3F" w:rsidRPr="00144E97" w:rsidRDefault="004D7F3F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2C6A4E7" w14:textId="77777777" w:rsidR="004D7F3F" w:rsidRPr="001E3257" w:rsidRDefault="004D7F3F" w:rsidP="00842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B11A84" w14:textId="77777777" w:rsidR="004D7F3F" w:rsidRPr="00144E97" w:rsidRDefault="004D7F3F" w:rsidP="00842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A5329AB" w14:textId="77777777" w:rsidR="004D7F3F" w:rsidRDefault="004D7F3F" w:rsidP="00842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7F3F" w:rsidRPr="00144E97" w14:paraId="6D86FF93" w14:textId="77777777" w:rsidTr="009D4A29">
        <w:trPr>
          <w:trHeight w:hRule="exact" w:val="389"/>
        </w:trPr>
        <w:tc>
          <w:tcPr>
            <w:tcW w:w="4140" w:type="dxa"/>
          </w:tcPr>
          <w:p w14:paraId="050D155A" w14:textId="1279A175" w:rsidR="004D7F3F" w:rsidRPr="00144E97" w:rsidRDefault="004D7F3F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95" w:type="dxa"/>
            <w:gridSpan w:val="2"/>
          </w:tcPr>
          <w:p w14:paraId="61F8C00C" w14:textId="77777777" w:rsidR="004D7F3F" w:rsidRPr="001E3257" w:rsidRDefault="004D7F3F" w:rsidP="00842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1EEC8436" w14:textId="77777777" w:rsidR="004D7F3F" w:rsidRPr="00144E97" w:rsidRDefault="004D7F3F" w:rsidP="00842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gridSpan w:val="2"/>
          </w:tcPr>
          <w:p w14:paraId="7298C05D" w14:textId="77777777" w:rsidR="004D7F3F" w:rsidRDefault="004D7F3F" w:rsidP="00842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18AB31" w14:textId="77777777" w:rsidR="004D7F3F" w:rsidRPr="00144E97" w:rsidRDefault="004D7F3F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26C56EE" w14:textId="768DAF7E" w:rsidR="004D7F3F" w:rsidRPr="001E3257" w:rsidRDefault="004D7F3F" w:rsidP="009C7A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4FEA63" w14:textId="77777777" w:rsidR="004D7F3F" w:rsidRPr="00144E97" w:rsidRDefault="004D7F3F" w:rsidP="00842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1DFB09B" w14:textId="77777777" w:rsidR="004D7F3F" w:rsidRDefault="004D7F3F" w:rsidP="00842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39D0" w:rsidRPr="00144E97" w14:paraId="5D515A46" w14:textId="77777777" w:rsidTr="009D4A29">
        <w:trPr>
          <w:trHeight w:hRule="exact" w:val="389"/>
        </w:trPr>
        <w:tc>
          <w:tcPr>
            <w:tcW w:w="4140" w:type="dxa"/>
          </w:tcPr>
          <w:p w14:paraId="6106D927" w14:textId="77777777" w:rsidR="000239D0" w:rsidRPr="000A1418" w:rsidRDefault="000239D0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gridSpan w:val="2"/>
          </w:tcPr>
          <w:p w14:paraId="5EC5A773" w14:textId="77777777" w:rsidR="000239D0" w:rsidRDefault="000239D0" w:rsidP="0005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5FB5D166" w14:textId="77777777" w:rsidR="000239D0" w:rsidRPr="00144E97" w:rsidRDefault="000239D0" w:rsidP="00842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gridSpan w:val="2"/>
          </w:tcPr>
          <w:p w14:paraId="5D2F221A" w14:textId="77777777" w:rsidR="000239D0" w:rsidRDefault="000239D0" w:rsidP="004D7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3C166F" w14:textId="77777777" w:rsidR="000239D0" w:rsidRPr="00144E97" w:rsidRDefault="000239D0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0359C1B" w14:textId="77777777" w:rsidR="000239D0" w:rsidRDefault="000239D0" w:rsidP="00054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B29458" w14:textId="77777777" w:rsidR="000239D0" w:rsidRPr="00144E97" w:rsidRDefault="000239D0" w:rsidP="00842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4F1DA52" w14:textId="77777777" w:rsidR="000239D0" w:rsidRDefault="000239D0" w:rsidP="004D7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2835" w:rsidRPr="00144E97" w14:paraId="7B193F40" w14:textId="77777777" w:rsidTr="009D4A29">
        <w:trPr>
          <w:trHeight w:hRule="exact" w:val="389"/>
        </w:trPr>
        <w:tc>
          <w:tcPr>
            <w:tcW w:w="4140" w:type="dxa"/>
          </w:tcPr>
          <w:p w14:paraId="532EE70A" w14:textId="77777777" w:rsidR="00842835" w:rsidRPr="00144E97" w:rsidRDefault="00842835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95" w:type="dxa"/>
            <w:gridSpan w:val="2"/>
          </w:tcPr>
          <w:p w14:paraId="49624299" w14:textId="4F3BC387" w:rsidR="00842835" w:rsidRPr="001E3257" w:rsidRDefault="009C7AF3" w:rsidP="0005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59A1CADC" w14:textId="77777777" w:rsidR="00842835" w:rsidRPr="00144E97" w:rsidRDefault="00842835" w:rsidP="00842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gridSpan w:val="2"/>
          </w:tcPr>
          <w:p w14:paraId="2EF04D9D" w14:textId="77777777" w:rsidR="00842835" w:rsidRPr="00EC785A" w:rsidRDefault="00842835" w:rsidP="004D7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3DE44E5" w14:textId="77777777" w:rsidR="00842835" w:rsidRPr="00144E97" w:rsidRDefault="00842835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105DC43" w14:textId="24D4F955" w:rsidR="00842835" w:rsidRPr="001E3257" w:rsidRDefault="00037ED7" w:rsidP="00054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49,716</w:t>
            </w:r>
          </w:p>
        </w:tc>
        <w:tc>
          <w:tcPr>
            <w:tcW w:w="270" w:type="dxa"/>
          </w:tcPr>
          <w:p w14:paraId="28DFAC5D" w14:textId="77777777" w:rsidR="00842835" w:rsidRPr="00144E97" w:rsidRDefault="00842835" w:rsidP="00842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7E44434" w14:textId="77777777" w:rsidR="00842835" w:rsidRPr="00EC785A" w:rsidRDefault="00842835" w:rsidP="004D7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46,109</w:t>
            </w:r>
          </w:p>
        </w:tc>
      </w:tr>
      <w:tr w:rsidR="00842835" w:rsidRPr="00144E97" w14:paraId="4BB03802" w14:textId="77777777" w:rsidTr="009D4A29">
        <w:trPr>
          <w:trHeight w:hRule="exact" w:val="389"/>
        </w:trPr>
        <w:tc>
          <w:tcPr>
            <w:tcW w:w="4140" w:type="dxa"/>
          </w:tcPr>
          <w:p w14:paraId="129C7B94" w14:textId="77777777" w:rsidR="00842835" w:rsidRPr="00144E97" w:rsidRDefault="00842835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95" w:type="dxa"/>
            <w:gridSpan w:val="2"/>
            <w:tcBorders>
              <w:bottom w:val="single" w:sz="4" w:space="0" w:color="auto"/>
            </w:tcBorders>
          </w:tcPr>
          <w:p w14:paraId="183DA406" w14:textId="42C8F134" w:rsidR="00842835" w:rsidRPr="001E3257" w:rsidRDefault="009C7AF3" w:rsidP="0005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2,837</w:t>
            </w:r>
          </w:p>
        </w:tc>
        <w:tc>
          <w:tcPr>
            <w:tcW w:w="255" w:type="dxa"/>
          </w:tcPr>
          <w:p w14:paraId="0FCA4A0E" w14:textId="77777777" w:rsidR="00842835" w:rsidRPr="00144E97" w:rsidRDefault="00842835" w:rsidP="00842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gridSpan w:val="2"/>
            <w:tcBorders>
              <w:bottom w:val="single" w:sz="4" w:space="0" w:color="auto"/>
            </w:tcBorders>
          </w:tcPr>
          <w:p w14:paraId="5E87C6B0" w14:textId="77777777" w:rsidR="00842835" w:rsidRPr="00EC785A" w:rsidRDefault="00842835" w:rsidP="004D7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1,119</w:t>
            </w:r>
          </w:p>
        </w:tc>
        <w:tc>
          <w:tcPr>
            <w:tcW w:w="236" w:type="dxa"/>
          </w:tcPr>
          <w:p w14:paraId="19DE3258" w14:textId="77777777" w:rsidR="00842835" w:rsidRPr="00144E97" w:rsidRDefault="00842835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7C3E1CBA" w14:textId="6EBBADE0" w:rsidR="00842835" w:rsidRPr="001E3257" w:rsidRDefault="009C7AF3" w:rsidP="00054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2,045</w:t>
            </w:r>
          </w:p>
        </w:tc>
        <w:tc>
          <w:tcPr>
            <w:tcW w:w="270" w:type="dxa"/>
          </w:tcPr>
          <w:p w14:paraId="75E105B3" w14:textId="77777777" w:rsidR="00842835" w:rsidRPr="00144E97" w:rsidRDefault="00842835" w:rsidP="00842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54A4A73A" w14:textId="77777777" w:rsidR="00842835" w:rsidRPr="00EC785A" w:rsidRDefault="00842835" w:rsidP="004D7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884</w:t>
            </w:r>
          </w:p>
        </w:tc>
      </w:tr>
      <w:tr w:rsidR="00800994" w:rsidRPr="00144E97" w14:paraId="591C4B07" w14:textId="77777777" w:rsidTr="009D4A29">
        <w:trPr>
          <w:trHeight w:hRule="exact" w:val="389"/>
        </w:trPr>
        <w:tc>
          <w:tcPr>
            <w:tcW w:w="4140" w:type="dxa"/>
          </w:tcPr>
          <w:p w14:paraId="3AECDAA5" w14:textId="77777777" w:rsidR="00800994" w:rsidRPr="00144E97" w:rsidRDefault="00800994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5" w:type="dxa"/>
            <w:gridSpan w:val="2"/>
          </w:tcPr>
          <w:p w14:paraId="2B8CB3CD" w14:textId="31DA2598" w:rsidR="00800994" w:rsidRPr="004D7F3F" w:rsidRDefault="009C7AF3" w:rsidP="0005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2,837</w:t>
            </w:r>
          </w:p>
        </w:tc>
        <w:tc>
          <w:tcPr>
            <w:tcW w:w="255" w:type="dxa"/>
          </w:tcPr>
          <w:p w14:paraId="4FDA7A5E" w14:textId="77777777" w:rsidR="00800994" w:rsidRPr="004D7F3F" w:rsidRDefault="00800994" w:rsidP="00842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gridSpan w:val="2"/>
          </w:tcPr>
          <w:p w14:paraId="0B953926" w14:textId="7B0F2E0B" w:rsidR="00800994" w:rsidRPr="00054C46" w:rsidRDefault="00800994" w:rsidP="004D7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4C46">
              <w:rPr>
                <w:rFonts w:ascii="Angsana New" w:hAnsi="Angsana New"/>
                <w:b/>
                <w:bCs/>
                <w:sz w:val="30"/>
                <w:szCs w:val="30"/>
              </w:rPr>
              <w:t>1,119</w:t>
            </w:r>
          </w:p>
        </w:tc>
        <w:tc>
          <w:tcPr>
            <w:tcW w:w="236" w:type="dxa"/>
          </w:tcPr>
          <w:p w14:paraId="76BE27D7" w14:textId="77777777" w:rsidR="00800994" w:rsidRPr="004D7F3F" w:rsidRDefault="00800994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780B566B" w14:textId="357A52D9" w:rsidR="00800994" w:rsidRPr="00054C46" w:rsidRDefault="00037ED7" w:rsidP="00054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</w:t>
            </w:r>
            <w:r w:rsidR="009C7AF3" w:rsidRPr="00054C4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761</w:t>
            </w:r>
          </w:p>
        </w:tc>
        <w:tc>
          <w:tcPr>
            <w:tcW w:w="270" w:type="dxa"/>
          </w:tcPr>
          <w:p w14:paraId="65FF35B0" w14:textId="77777777" w:rsidR="00800994" w:rsidRPr="004D7F3F" w:rsidRDefault="00800994" w:rsidP="00842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0ABB93A8" w14:textId="6E859DE5" w:rsidR="00800994" w:rsidRPr="00054C46" w:rsidRDefault="00800994" w:rsidP="004D7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4C46">
              <w:rPr>
                <w:rFonts w:ascii="Angsana New" w:hAnsi="Angsana New"/>
                <w:b/>
                <w:bCs/>
                <w:sz w:val="30"/>
                <w:szCs w:val="30"/>
              </w:rPr>
              <w:t>46,993</w:t>
            </w:r>
          </w:p>
        </w:tc>
      </w:tr>
      <w:tr w:rsidR="00800994" w:rsidRPr="00144E97" w14:paraId="06AA8B74" w14:textId="77777777" w:rsidTr="009D4A29">
        <w:trPr>
          <w:trHeight w:hRule="exact" w:val="360"/>
        </w:trPr>
        <w:tc>
          <w:tcPr>
            <w:tcW w:w="4140" w:type="dxa"/>
          </w:tcPr>
          <w:p w14:paraId="46795D0D" w14:textId="7F31EB26" w:rsidR="00800994" w:rsidRPr="00144E97" w:rsidRDefault="00800994" w:rsidP="00800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0099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800994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</w:t>
            </w:r>
            <w:r w:rsidR="00A144BC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800994">
              <w:rPr>
                <w:rFonts w:ascii="Angsana New" w:hAnsi="Angsana New" w:hint="cs"/>
                <w:sz w:val="30"/>
                <w:szCs w:val="30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095" w:type="dxa"/>
            <w:gridSpan w:val="2"/>
            <w:tcBorders>
              <w:bottom w:val="single" w:sz="4" w:space="0" w:color="auto"/>
            </w:tcBorders>
          </w:tcPr>
          <w:p w14:paraId="38F39B2F" w14:textId="18E0F98F" w:rsidR="00800994" w:rsidRPr="001E3257" w:rsidRDefault="009C7AF3" w:rsidP="0005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74951D48" w14:textId="77777777" w:rsidR="00800994" w:rsidRPr="00144E97" w:rsidRDefault="00800994" w:rsidP="00800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gridSpan w:val="2"/>
            <w:tcBorders>
              <w:bottom w:val="single" w:sz="4" w:space="0" w:color="auto"/>
            </w:tcBorders>
          </w:tcPr>
          <w:p w14:paraId="179150BD" w14:textId="1066645E" w:rsidR="00800994" w:rsidRDefault="00800994" w:rsidP="004D7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CD3269F" w14:textId="77777777" w:rsidR="00800994" w:rsidRPr="00144E97" w:rsidRDefault="00800994" w:rsidP="00800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0B7D71F0" w14:textId="25326654" w:rsidR="00800994" w:rsidRPr="001E3257" w:rsidRDefault="00037ED7" w:rsidP="00054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(40,849)</w:t>
            </w:r>
          </w:p>
        </w:tc>
        <w:tc>
          <w:tcPr>
            <w:tcW w:w="270" w:type="dxa"/>
          </w:tcPr>
          <w:p w14:paraId="6688C54C" w14:textId="77777777" w:rsidR="00800994" w:rsidRPr="00144E97" w:rsidRDefault="00800994" w:rsidP="00800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2805EEE5" w14:textId="17074FC2" w:rsidR="00800994" w:rsidRDefault="00800994" w:rsidP="004D7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00994" w:rsidRPr="00144E97" w14:paraId="4FF85CD5" w14:textId="77777777" w:rsidTr="009D4A29">
        <w:trPr>
          <w:trHeight w:hRule="exact" w:val="389"/>
        </w:trPr>
        <w:tc>
          <w:tcPr>
            <w:tcW w:w="4140" w:type="dxa"/>
          </w:tcPr>
          <w:p w14:paraId="426179B2" w14:textId="52542843" w:rsidR="00800994" w:rsidRPr="00144E97" w:rsidRDefault="00800994" w:rsidP="00800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0867AC1" w14:textId="09D2A56A" w:rsidR="00800994" w:rsidRPr="004D7F3F" w:rsidRDefault="009C7AF3" w:rsidP="0005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2,837</w:t>
            </w:r>
          </w:p>
        </w:tc>
        <w:tc>
          <w:tcPr>
            <w:tcW w:w="255" w:type="dxa"/>
          </w:tcPr>
          <w:p w14:paraId="322016D4" w14:textId="77777777" w:rsidR="00800994" w:rsidRPr="004D7F3F" w:rsidRDefault="00800994" w:rsidP="00800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4189F41" w14:textId="77777777" w:rsidR="00800994" w:rsidRPr="00054C46" w:rsidRDefault="00800994" w:rsidP="004D7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4C46">
              <w:rPr>
                <w:rFonts w:ascii="Angsana New" w:hAnsi="Angsana New"/>
                <w:b/>
                <w:bCs/>
                <w:sz w:val="30"/>
                <w:szCs w:val="30"/>
              </w:rPr>
              <w:t>1,119</w:t>
            </w:r>
          </w:p>
        </w:tc>
        <w:tc>
          <w:tcPr>
            <w:tcW w:w="236" w:type="dxa"/>
          </w:tcPr>
          <w:p w14:paraId="0FA24B18" w14:textId="77777777" w:rsidR="00800994" w:rsidRPr="004D7F3F" w:rsidRDefault="00800994" w:rsidP="00800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6027A053" w14:textId="6831CD9F" w:rsidR="00800994" w:rsidRPr="00054C46" w:rsidRDefault="009C7AF3" w:rsidP="00054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4C4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037ED7">
              <w:rPr>
                <w:rFonts w:ascii="Angsana New" w:hAnsi="Angsana New"/>
                <w:b/>
                <w:bCs/>
                <w:sz w:val="30"/>
                <w:szCs w:val="30"/>
              </w:rPr>
              <w:t>0,912</w:t>
            </w:r>
          </w:p>
        </w:tc>
        <w:tc>
          <w:tcPr>
            <w:tcW w:w="270" w:type="dxa"/>
          </w:tcPr>
          <w:p w14:paraId="6B3E6A5D" w14:textId="77777777" w:rsidR="00800994" w:rsidRPr="004D7F3F" w:rsidRDefault="00800994" w:rsidP="00800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5483664C" w14:textId="77777777" w:rsidR="00800994" w:rsidRPr="00054C46" w:rsidRDefault="00800994" w:rsidP="004D7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4C46">
              <w:rPr>
                <w:rFonts w:ascii="Angsana New" w:hAnsi="Angsana New"/>
                <w:b/>
                <w:bCs/>
                <w:sz w:val="30"/>
                <w:szCs w:val="30"/>
              </w:rPr>
              <w:t>46,993</w:t>
            </w:r>
          </w:p>
        </w:tc>
      </w:tr>
    </w:tbl>
    <w:p w14:paraId="060E2E73" w14:textId="77777777" w:rsidR="00A03906" w:rsidRPr="00155BAD" w:rsidRDefault="00A03906" w:rsidP="003A0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tbl>
      <w:tblPr>
        <w:tblW w:w="945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140"/>
        <w:gridCol w:w="1083"/>
        <w:gridCol w:w="270"/>
        <w:gridCol w:w="1098"/>
        <w:gridCol w:w="252"/>
        <w:gridCol w:w="1170"/>
        <w:gridCol w:w="270"/>
        <w:gridCol w:w="1170"/>
      </w:tblGrid>
      <w:tr w:rsidR="009A63BE" w:rsidRPr="00074C25" w14:paraId="2C59B2AE" w14:textId="77777777" w:rsidTr="009D4A29">
        <w:trPr>
          <w:trHeight w:hRule="exact" w:val="389"/>
        </w:trPr>
        <w:tc>
          <w:tcPr>
            <w:tcW w:w="4140" w:type="dxa"/>
          </w:tcPr>
          <w:p w14:paraId="21750FCB" w14:textId="4316246F" w:rsidR="009A63BE" w:rsidRPr="009A63BE" w:rsidRDefault="009A63BE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15C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เงินให้กู้ยืมและดอกเบี้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</w:t>
            </w:r>
            <w:r w:rsidRPr="00315C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ค้างรับ</w:t>
            </w:r>
          </w:p>
        </w:tc>
        <w:tc>
          <w:tcPr>
            <w:tcW w:w="1083" w:type="dxa"/>
          </w:tcPr>
          <w:p w14:paraId="22EBB105" w14:textId="23BE21C1" w:rsidR="009A63BE" w:rsidRPr="00B176ED" w:rsidRDefault="009A63BE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F2D13A" w14:textId="77777777" w:rsidR="009A63BE" w:rsidRPr="00074C25" w:rsidRDefault="009A63BE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C5171B0" w14:textId="7109E5B4" w:rsidR="009A63BE" w:rsidRPr="00074C25" w:rsidRDefault="009A63BE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0B83620E" w14:textId="77777777" w:rsidR="009A63BE" w:rsidRPr="00074C25" w:rsidRDefault="009A63BE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5562F7" w14:textId="6A0F890F" w:rsidR="009A63BE" w:rsidRPr="00074C25" w:rsidRDefault="009A63BE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C27A31" w14:textId="77777777" w:rsidR="009A63BE" w:rsidRPr="00074C25" w:rsidRDefault="009A63BE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D6892F" w14:textId="2920CAC4" w:rsidR="009A63BE" w:rsidRPr="00074C25" w:rsidRDefault="009A63BE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6A8F" w:rsidRPr="00EC785A" w14:paraId="031FB2D9" w14:textId="77777777" w:rsidTr="00F81299">
        <w:trPr>
          <w:trHeight w:hRule="exact" w:val="389"/>
        </w:trPr>
        <w:tc>
          <w:tcPr>
            <w:tcW w:w="4140" w:type="dxa"/>
          </w:tcPr>
          <w:p w14:paraId="71A20DA2" w14:textId="77777777" w:rsidR="00886A8F" w:rsidRPr="000A1418" w:rsidRDefault="00886A8F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3" w:type="dxa"/>
            <w:gridSpan w:val="7"/>
          </w:tcPr>
          <w:p w14:paraId="21ACF42A" w14:textId="295193AC" w:rsidR="00886A8F" w:rsidRDefault="00886A8F" w:rsidP="00886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63BE" w:rsidRPr="00EC785A" w14:paraId="1D772994" w14:textId="77777777" w:rsidTr="009D4A29">
        <w:trPr>
          <w:trHeight w:hRule="exact" w:val="389"/>
        </w:trPr>
        <w:tc>
          <w:tcPr>
            <w:tcW w:w="4140" w:type="dxa"/>
          </w:tcPr>
          <w:p w14:paraId="12A79AEA" w14:textId="77777777" w:rsidR="009A63BE" w:rsidRPr="00074C25" w:rsidRDefault="009A63BE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3" w:type="dxa"/>
          </w:tcPr>
          <w:p w14:paraId="42EEAEB1" w14:textId="71208B67" w:rsidR="009A63BE" w:rsidRPr="00EC785A" w:rsidRDefault="009C7AF3" w:rsidP="00F2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B0922B" w14:textId="77777777" w:rsidR="009A63BE" w:rsidRPr="00074C25" w:rsidRDefault="009A63BE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5E45B9A" w14:textId="77777777" w:rsidR="009A63BE" w:rsidRPr="00074C25" w:rsidRDefault="009A63BE" w:rsidP="00F2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EC78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049B16F0" w14:textId="77777777" w:rsidR="009A63BE" w:rsidRPr="00074C25" w:rsidRDefault="009A63BE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CBAF8E" w14:textId="005BDF8B" w:rsidR="009A63BE" w:rsidRPr="00EC785A" w:rsidRDefault="009C7AF3" w:rsidP="00F24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177,36</w:t>
            </w:r>
            <w:r w:rsidR="00F24BB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D1AC788" w14:textId="77777777" w:rsidR="009A63BE" w:rsidRPr="00074C25" w:rsidRDefault="009A63BE" w:rsidP="009A6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658A4B" w14:textId="04043B59" w:rsidR="009A63BE" w:rsidRPr="00EC785A" w:rsidRDefault="009A63BE" w:rsidP="00F2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143,500</w:t>
            </w:r>
          </w:p>
        </w:tc>
      </w:tr>
      <w:tr w:rsidR="009A63BE" w:rsidRPr="00EC785A" w14:paraId="45D73837" w14:textId="77777777" w:rsidTr="009D4A29">
        <w:trPr>
          <w:trHeight w:hRule="exact" w:val="389"/>
        </w:trPr>
        <w:tc>
          <w:tcPr>
            <w:tcW w:w="4140" w:type="dxa"/>
          </w:tcPr>
          <w:p w14:paraId="2181042B" w14:textId="18C061A9" w:rsidR="009A63BE" w:rsidRPr="00074C25" w:rsidRDefault="009A63BE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A63B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3" w:type="dxa"/>
          </w:tcPr>
          <w:p w14:paraId="6D89A5E8" w14:textId="0890DB98" w:rsidR="009A63BE" w:rsidRPr="00EC785A" w:rsidRDefault="009C7AF3" w:rsidP="00F2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AEAFA3" w14:textId="77777777" w:rsidR="009A63BE" w:rsidRPr="00074C25" w:rsidRDefault="009A63BE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C94F1E1" w14:textId="276F4512" w:rsidR="009A63BE" w:rsidRPr="00EC785A" w:rsidRDefault="009A63BE" w:rsidP="00F2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</w:tcPr>
          <w:p w14:paraId="091033A3" w14:textId="77777777" w:rsidR="009A63BE" w:rsidRPr="00074C25" w:rsidRDefault="009A63BE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99A119" w14:textId="3A0513AD" w:rsidR="009A63BE" w:rsidRPr="00EC785A" w:rsidRDefault="009C7AF3" w:rsidP="00F24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(120,074)</w:t>
            </w:r>
          </w:p>
        </w:tc>
        <w:tc>
          <w:tcPr>
            <w:tcW w:w="270" w:type="dxa"/>
          </w:tcPr>
          <w:p w14:paraId="19C60E5B" w14:textId="77777777" w:rsidR="009A63BE" w:rsidRPr="00074C25" w:rsidRDefault="009A63BE" w:rsidP="009A6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217D77" w14:textId="1A78BEDF" w:rsidR="009A63BE" w:rsidRDefault="009A63BE" w:rsidP="00F2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(105,100)</w:t>
            </w:r>
          </w:p>
        </w:tc>
      </w:tr>
      <w:tr w:rsidR="009A63BE" w:rsidRPr="00B176ED" w14:paraId="0A5D1D0F" w14:textId="77777777" w:rsidTr="009D4A29">
        <w:trPr>
          <w:trHeight w:hRule="exact" w:val="389"/>
        </w:trPr>
        <w:tc>
          <w:tcPr>
            <w:tcW w:w="4140" w:type="dxa"/>
          </w:tcPr>
          <w:p w14:paraId="7F82CD6E" w14:textId="77777777" w:rsidR="009A63BE" w:rsidRPr="00074C25" w:rsidRDefault="009A63BE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580FFDC7" w14:textId="3844FC5C" w:rsidR="009A63BE" w:rsidRPr="00F24BBD" w:rsidRDefault="009C7AF3" w:rsidP="00F2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4BB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87AF34" w14:textId="77777777" w:rsidR="009A63BE" w:rsidRPr="00F24BBD" w:rsidRDefault="009A63BE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08595E06" w14:textId="77777777" w:rsidR="009A63BE" w:rsidRPr="00F24BBD" w:rsidRDefault="009A63BE" w:rsidP="00F2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4BB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778B0AB" w14:textId="77777777" w:rsidR="009A63BE" w:rsidRPr="00F24BBD" w:rsidRDefault="009A63BE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C1E7B92" w14:textId="6FD09735" w:rsidR="009A63BE" w:rsidRPr="00F24BBD" w:rsidRDefault="009C7AF3" w:rsidP="00F24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4BBD">
              <w:rPr>
                <w:rFonts w:ascii="Angsana New" w:hAnsi="Angsana New"/>
                <w:b/>
                <w:bCs/>
                <w:sz w:val="30"/>
                <w:szCs w:val="30"/>
              </w:rPr>
              <w:t>57,293</w:t>
            </w:r>
          </w:p>
        </w:tc>
        <w:tc>
          <w:tcPr>
            <w:tcW w:w="270" w:type="dxa"/>
          </w:tcPr>
          <w:p w14:paraId="587755A5" w14:textId="77777777" w:rsidR="009A63BE" w:rsidRPr="00F24BBD" w:rsidRDefault="009A63BE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51D9153" w14:textId="2BDBDF04" w:rsidR="009A63BE" w:rsidRPr="00F24BBD" w:rsidRDefault="009A63BE" w:rsidP="00F2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4BBD">
              <w:rPr>
                <w:rFonts w:ascii="Angsana New" w:hAnsi="Angsana New"/>
                <w:b/>
                <w:bCs/>
                <w:sz w:val="30"/>
                <w:szCs w:val="30"/>
              </w:rPr>
              <w:t>38,400</w:t>
            </w:r>
          </w:p>
        </w:tc>
      </w:tr>
    </w:tbl>
    <w:p w14:paraId="446DC29B" w14:textId="77777777" w:rsidR="00B04179" w:rsidRPr="00155BAD" w:rsidRDefault="00B04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</w:p>
    <w:tbl>
      <w:tblPr>
        <w:tblW w:w="946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137"/>
        <w:gridCol w:w="1083"/>
        <w:gridCol w:w="270"/>
        <w:gridCol w:w="1080"/>
        <w:gridCol w:w="18"/>
        <w:gridCol w:w="218"/>
        <w:gridCol w:w="31"/>
        <w:gridCol w:w="1173"/>
        <w:gridCol w:w="270"/>
        <w:gridCol w:w="1170"/>
        <w:gridCol w:w="12"/>
      </w:tblGrid>
      <w:tr w:rsidR="009A63BE" w:rsidRPr="00074C25" w14:paraId="5A7B8119" w14:textId="77777777" w:rsidTr="00AA5C96">
        <w:trPr>
          <w:gridAfter w:val="1"/>
          <w:wAfter w:w="12" w:type="dxa"/>
        </w:trPr>
        <w:tc>
          <w:tcPr>
            <w:tcW w:w="4137" w:type="dxa"/>
          </w:tcPr>
          <w:p w14:paraId="45BF2C6A" w14:textId="38422117" w:rsidR="009A63BE" w:rsidRPr="00074C25" w:rsidRDefault="009A63BE" w:rsidP="0035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501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451" w:type="dxa"/>
            <w:gridSpan w:val="4"/>
          </w:tcPr>
          <w:p w14:paraId="5217C589" w14:textId="77777777" w:rsidR="009A63BE" w:rsidRPr="00074C25" w:rsidRDefault="009A63BE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074C2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49" w:type="dxa"/>
            <w:gridSpan w:val="2"/>
          </w:tcPr>
          <w:p w14:paraId="7501E93D" w14:textId="77777777" w:rsidR="009A63BE" w:rsidRPr="00074C25" w:rsidRDefault="009A63BE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3" w:type="dxa"/>
            <w:gridSpan w:val="3"/>
          </w:tcPr>
          <w:p w14:paraId="655DCC82" w14:textId="77777777" w:rsidR="009A63BE" w:rsidRPr="00074C25" w:rsidRDefault="009A63BE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74C2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9A63BE" w:rsidRPr="00074C25" w14:paraId="151B708B" w14:textId="77777777" w:rsidTr="00AA5C96">
        <w:trPr>
          <w:gridAfter w:val="1"/>
          <w:wAfter w:w="12" w:type="dxa"/>
        </w:trPr>
        <w:tc>
          <w:tcPr>
            <w:tcW w:w="4137" w:type="dxa"/>
          </w:tcPr>
          <w:p w14:paraId="1C00BF8C" w14:textId="6495C82E" w:rsidR="009A63BE" w:rsidRPr="009A63BE" w:rsidRDefault="009A63BE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083" w:type="dxa"/>
          </w:tcPr>
          <w:p w14:paraId="63C124E4" w14:textId="77777777" w:rsidR="009A63BE" w:rsidRPr="00B176ED" w:rsidRDefault="009A63BE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3B1202A" w14:textId="77777777" w:rsidR="009A63BE" w:rsidRPr="00074C25" w:rsidRDefault="009A63BE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3D2B9CDC" w14:textId="77777777" w:rsidR="009A63BE" w:rsidRPr="00074C25" w:rsidRDefault="009A63BE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9" w:type="dxa"/>
            <w:gridSpan w:val="2"/>
          </w:tcPr>
          <w:p w14:paraId="4D2D8734" w14:textId="77777777" w:rsidR="009A63BE" w:rsidRPr="00074C25" w:rsidRDefault="009A63BE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66A8A337" w14:textId="77777777" w:rsidR="009A63BE" w:rsidRPr="00074C25" w:rsidRDefault="009A63BE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E8A6033" w14:textId="77777777" w:rsidR="009A63BE" w:rsidRPr="00074C25" w:rsidRDefault="009A63BE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9981F5" w14:textId="77777777" w:rsidR="009A63BE" w:rsidRPr="00074C25" w:rsidRDefault="009A63BE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A63BE" w:rsidRPr="00074C25" w14:paraId="4D4A681E" w14:textId="77777777" w:rsidTr="00AA5C96">
        <w:trPr>
          <w:gridAfter w:val="1"/>
          <w:wAfter w:w="12" w:type="dxa"/>
          <w:trHeight w:hRule="exact" w:val="360"/>
        </w:trPr>
        <w:tc>
          <w:tcPr>
            <w:tcW w:w="4137" w:type="dxa"/>
          </w:tcPr>
          <w:p w14:paraId="58B9447C" w14:textId="77777777" w:rsidR="009A63BE" w:rsidRPr="00155BAD" w:rsidRDefault="009A63BE" w:rsidP="009A63BE">
            <w:pPr>
              <w:spacing w:line="240" w:lineRule="auto"/>
              <w:ind w:left="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3" w:type="dxa"/>
            <w:gridSpan w:val="9"/>
          </w:tcPr>
          <w:p w14:paraId="56852788" w14:textId="77777777" w:rsidR="009A63BE" w:rsidRPr="00074C25" w:rsidRDefault="009A63BE" w:rsidP="009A6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7AF3" w14:paraId="5216047A" w14:textId="77777777" w:rsidTr="00AA5C96">
        <w:trPr>
          <w:gridAfter w:val="1"/>
          <w:wAfter w:w="12" w:type="dxa"/>
          <w:trHeight w:hRule="exact" w:val="360"/>
        </w:trPr>
        <w:tc>
          <w:tcPr>
            <w:tcW w:w="4137" w:type="dxa"/>
          </w:tcPr>
          <w:p w14:paraId="45133120" w14:textId="711339C7" w:rsidR="009C7AF3" w:rsidRPr="009A63BE" w:rsidRDefault="009C7AF3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A63BE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3" w:type="dxa"/>
          </w:tcPr>
          <w:p w14:paraId="0C5084D3" w14:textId="784E534C" w:rsidR="009C7AF3" w:rsidRPr="00EC785A" w:rsidRDefault="009C7AF3" w:rsidP="00446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8045139" w14:textId="77777777" w:rsidR="009C7AF3" w:rsidRPr="00074C25" w:rsidRDefault="009C7AF3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28AC9E86" w14:textId="77777777" w:rsidR="009C7AF3" w:rsidRPr="00EC785A" w:rsidRDefault="009C7AF3" w:rsidP="00446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9" w:type="dxa"/>
            <w:gridSpan w:val="2"/>
          </w:tcPr>
          <w:p w14:paraId="014A319B" w14:textId="77777777" w:rsidR="009C7AF3" w:rsidRPr="00074C25" w:rsidRDefault="009C7AF3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65DC042" w14:textId="727BFE38" w:rsidR="009C7AF3" w:rsidRPr="00EC785A" w:rsidRDefault="00446813" w:rsidP="00446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40,849</w:t>
            </w:r>
          </w:p>
        </w:tc>
        <w:tc>
          <w:tcPr>
            <w:tcW w:w="270" w:type="dxa"/>
          </w:tcPr>
          <w:p w14:paraId="25A55941" w14:textId="77777777" w:rsidR="009C7AF3" w:rsidRPr="00074C25" w:rsidRDefault="009C7AF3" w:rsidP="009A6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5DD736" w14:textId="226090BB" w:rsidR="009C7AF3" w:rsidRDefault="009C7AF3" w:rsidP="00446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9C7AF3" w14:paraId="15AAAE4E" w14:textId="77777777" w:rsidTr="00AA5C96">
        <w:trPr>
          <w:gridAfter w:val="1"/>
          <w:wAfter w:w="12" w:type="dxa"/>
          <w:trHeight w:hRule="exact" w:val="360"/>
        </w:trPr>
        <w:tc>
          <w:tcPr>
            <w:tcW w:w="4137" w:type="dxa"/>
          </w:tcPr>
          <w:p w14:paraId="22C586C4" w14:textId="2145D628" w:rsidR="009C7AF3" w:rsidRPr="009A63BE" w:rsidRDefault="009C7AF3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083" w:type="dxa"/>
          </w:tcPr>
          <w:p w14:paraId="0ECFD48A" w14:textId="6FDE8D0F" w:rsidR="009C7AF3" w:rsidRPr="00EC785A" w:rsidRDefault="009C7AF3" w:rsidP="00446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619629C" w14:textId="77777777" w:rsidR="009C7AF3" w:rsidRPr="00074C25" w:rsidRDefault="009C7AF3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26E8E885" w14:textId="3CFD4D20" w:rsidR="009C7AF3" w:rsidRDefault="009C7AF3" w:rsidP="00446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9" w:type="dxa"/>
            <w:gridSpan w:val="2"/>
          </w:tcPr>
          <w:p w14:paraId="502CF4BB" w14:textId="77777777" w:rsidR="009C7AF3" w:rsidRPr="00074C25" w:rsidRDefault="009C7AF3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7B58F89" w14:textId="70EADCA1" w:rsidR="009C7AF3" w:rsidRPr="00EC785A" w:rsidRDefault="009C7AF3" w:rsidP="00446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14,974</w:t>
            </w:r>
          </w:p>
        </w:tc>
        <w:tc>
          <w:tcPr>
            <w:tcW w:w="270" w:type="dxa"/>
          </w:tcPr>
          <w:p w14:paraId="3B50604C" w14:textId="77777777" w:rsidR="009C7AF3" w:rsidRPr="00074C25" w:rsidRDefault="009C7AF3" w:rsidP="009A6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8B222C" w14:textId="6D9D0CB4" w:rsidR="009C7AF3" w:rsidRDefault="009C7AF3" w:rsidP="00446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DD248D" w:rsidRPr="00315CD6" w14:paraId="29E9D9D2" w14:textId="77777777" w:rsidTr="00DD248D">
        <w:tc>
          <w:tcPr>
            <w:tcW w:w="4137" w:type="dxa"/>
          </w:tcPr>
          <w:p w14:paraId="69EB000A" w14:textId="77777777" w:rsidR="00DD248D" w:rsidRPr="005C5343" w:rsidRDefault="00DD248D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776D81A1" w14:textId="77777777" w:rsidR="00DD248D" w:rsidRPr="005C5343" w:rsidRDefault="00DD248D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F130350" w14:textId="77777777" w:rsidR="00DD248D" w:rsidRPr="005C5343" w:rsidRDefault="00DD248D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772D76C" w14:textId="77777777" w:rsidR="00DD248D" w:rsidRPr="005C5343" w:rsidRDefault="00DD248D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14:paraId="6BBF2F63" w14:textId="77777777" w:rsidR="00DD248D" w:rsidRPr="005C5343" w:rsidRDefault="00DD248D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2089CB0C" w14:textId="77777777" w:rsidR="00DD248D" w:rsidRPr="005C5343" w:rsidRDefault="00DD248D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13F5C5B" w14:textId="77777777" w:rsidR="00DD248D" w:rsidRPr="005C5343" w:rsidRDefault="00DD248D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82" w:type="dxa"/>
            <w:gridSpan w:val="2"/>
          </w:tcPr>
          <w:p w14:paraId="56C6F675" w14:textId="77777777" w:rsidR="00DD248D" w:rsidRPr="005C5343" w:rsidRDefault="00DD248D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DD248D" w:rsidRPr="00315CD6" w14:paraId="2C0AF01F" w14:textId="77777777" w:rsidTr="00DD248D">
        <w:tc>
          <w:tcPr>
            <w:tcW w:w="4137" w:type="dxa"/>
          </w:tcPr>
          <w:p w14:paraId="029D6D62" w14:textId="77777777" w:rsidR="00DD248D" w:rsidRPr="005C5343" w:rsidRDefault="00DD248D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6C79FC13" w14:textId="77777777" w:rsidR="00DD248D" w:rsidRPr="005C5343" w:rsidRDefault="00DD248D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EC85CF1" w14:textId="77777777" w:rsidR="00DD248D" w:rsidRPr="005C5343" w:rsidRDefault="00DD248D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7A253A9" w14:textId="77777777" w:rsidR="00DD248D" w:rsidRPr="005C5343" w:rsidRDefault="00DD248D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14:paraId="79702028" w14:textId="77777777" w:rsidR="00DD248D" w:rsidRPr="005C5343" w:rsidRDefault="00DD248D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5D8E8D59" w14:textId="77777777" w:rsidR="00DD248D" w:rsidRPr="005C5343" w:rsidRDefault="00DD248D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0D1820C" w14:textId="77777777" w:rsidR="00DD248D" w:rsidRPr="005C5343" w:rsidRDefault="00DD248D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82" w:type="dxa"/>
            <w:gridSpan w:val="2"/>
          </w:tcPr>
          <w:p w14:paraId="4076E3B8" w14:textId="77777777" w:rsidR="00DD248D" w:rsidRPr="005C5343" w:rsidRDefault="00DD248D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3A4325" w:rsidRPr="00315CD6" w14:paraId="71A672B2" w14:textId="77777777" w:rsidTr="00AA5C96">
        <w:tc>
          <w:tcPr>
            <w:tcW w:w="4137" w:type="dxa"/>
          </w:tcPr>
          <w:p w14:paraId="2073A4AF" w14:textId="77777777" w:rsidR="003A4325" w:rsidRPr="005C5343" w:rsidRDefault="00694218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C5343">
              <w:rPr>
                <w:rFonts w:ascii="Angsana New" w:hAnsi="Angsana New" w:hint="cs"/>
                <w:sz w:val="30"/>
                <w:szCs w:val="30"/>
                <w:cs/>
              </w:rPr>
              <w:br w:type="page"/>
            </w:r>
            <w:r w:rsidRPr="005C5343">
              <w:rPr>
                <w:rFonts w:ascii="Angsana New" w:hAnsi="Angsana New" w:hint="cs"/>
                <w:sz w:val="30"/>
                <w:szCs w:val="30"/>
                <w:cs/>
              </w:rPr>
              <w:br w:type="page"/>
            </w:r>
            <w:r w:rsidR="00C01B40" w:rsidRPr="005C53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433" w:type="dxa"/>
            <w:gridSpan w:val="3"/>
          </w:tcPr>
          <w:p w14:paraId="0F81907D" w14:textId="77777777" w:rsidR="003A4325" w:rsidRPr="005C5343" w:rsidRDefault="003A4325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C534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5C5343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gridSpan w:val="2"/>
          </w:tcPr>
          <w:p w14:paraId="7890C6C0" w14:textId="77777777" w:rsidR="003A4325" w:rsidRPr="005C5343" w:rsidRDefault="003A4325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56" w:type="dxa"/>
            <w:gridSpan w:val="5"/>
          </w:tcPr>
          <w:p w14:paraId="6525AE8E" w14:textId="77777777" w:rsidR="003A4325" w:rsidRPr="005C5343" w:rsidRDefault="003A4325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C534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C5343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</w:tr>
      <w:tr w:rsidR="00E7347E" w:rsidRPr="00315CD6" w14:paraId="1B54D3DF" w14:textId="77777777" w:rsidTr="00AA5C96">
        <w:tc>
          <w:tcPr>
            <w:tcW w:w="4137" w:type="dxa"/>
          </w:tcPr>
          <w:p w14:paraId="198B1333" w14:textId="77777777" w:rsidR="00E7347E" w:rsidRPr="005C5343" w:rsidRDefault="00E7347E" w:rsidP="00E7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14:paraId="076C3AD0" w14:textId="5AD042E8" w:rsidR="00E7347E" w:rsidRPr="005C5343" w:rsidRDefault="00E7347E" w:rsidP="00E7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5E18E247" w14:textId="77777777" w:rsidR="00E7347E" w:rsidRPr="005C5343" w:rsidRDefault="00E7347E" w:rsidP="00E73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AD97C7" w14:textId="524AEF98" w:rsidR="00E7347E" w:rsidRPr="005C5343" w:rsidRDefault="00075D39" w:rsidP="00E73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D39">
              <w:rPr>
                <w:rFonts w:ascii="Angsana New" w:hAnsi="Angsana New"/>
                <w:sz w:val="30"/>
                <w:szCs w:val="30"/>
              </w:rPr>
              <w:t>31</w:t>
            </w:r>
            <w:r w:rsidR="00E7347E" w:rsidRPr="00144E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gridSpan w:val="2"/>
          </w:tcPr>
          <w:p w14:paraId="4DA4B344" w14:textId="77777777" w:rsidR="00E7347E" w:rsidRPr="005C5343" w:rsidRDefault="00E7347E" w:rsidP="00E7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427E08DA" w14:textId="65D2B7F2" w:rsidR="00E7347E" w:rsidRPr="005C5343" w:rsidRDefault="00E7347E" w:rsidP="00E7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7826622B" w14:textId="77777777" w:rsidR="00E7347E" w:rsidRPr="005C5343" w:rsidRDefault="00E7347E" w:rsidP="00E73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gridSpan w:val="2"/>
          </w:tcPr>
          <w:p w14:paraId="7390F6B1" w14:textId="042EB298" w:rsidR="00E7347E" w:rsidRPr="005C5343" w:rsidRDefault="00075D39" w:rsidP="00E73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D39">
              <w:rPr>
                <w:rFonts w:ascii="Angsana New" w:hAnsi="Angsana New"/>
                <w:sz w:val="30"/>
                <w:szCs w:val="30"/>
              </w:rPr>
              <w:t>31</w:t>
            </w:r>
            <w:r w:rsidR="00E7347E" w:rsidRPr="00144E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842835" w:rsidRPr="00315CD6" w14:paraId="594B13EB" w14:textId="77777777" w:rsidTr="00AA5C96">
        <w:tc>
          <w:tcPr>
            <w:tcW w:w="4137" w:type="dxa"/>
          </w:tcPr>
          <w:p w14:paraId="2050D753" w14:textId="77777777" w:rsidR="00842835" w:rsidRPr="005C5343" w:rsidRDefault="00842835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14:paraId="58613F4D" w14:textId="47164938" w:rsidR="00842835" w:rsidRPr="005C5343" w:rsidRDefault="00842835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25C65700" w14:textId="77777777" w:rsidR="00842835" w:rsidRPr="005C5343" w:rsidRDefault="00842835" w:rsidP="00842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044F4D" w14:textId="37D93879" w:rsidR="00842835" w:rsidRPr="005C5343" w:rsidRDefault="00842835" w:rsidP="00842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gridSpan w:val="2"/>
          </w:tcPr>
          <w:p w14:paraId="51630E92" w14:textId="77777777" w:rsidR="00842835" w:rsidRPr="005C5343" w:rsidRDefault="00842835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6032C975" w14:textId="64BC7320" w:rsidR="00842835" w:rsidRPr="005C5343" w:rsidRDefault="00842835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17678637" w14:textId="77777777" w:rsidR="00842835" w:rsidRPr="005C5343" w:rsidRDefault="00842835" w:rsidP="00842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gridSpan w:val="2"/>
          </w:tcPr>
          <w:p w14:paraId="7994B75B" w14:textId="097DC5CC" w:rsidR="00842835" w:rsidRPr="005C5343" w:rsidRDefault="00842835" w:rsidP="00842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842835" w:rsidRPr="00315CD6" w14:paraId="08617E9C" w14:textId="77777777" w:rsidTr="00AA5C96">
        <w:tc>
          <w:tcPr>
            <w:tcW w:w="4137" w:type="dxa"/>
          </w:tcPr>
          <w:p w14:paraId="304813EF" w14:textId="77777777" w:rsidR="00842835" w:rsidRPr="005C5343" w:rsidRDefault="00842835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5C53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3" w:type="dxa"/>
            <w:vAlign w:val="center"/>
          </w:tcPr>
          <w:p w14:paraId="58319170" w14:textId="77777777" w:rsidR="00842835" w:rsidRPr="005C5343" w:rsidRDefault="00842835" w:rsidP="0084283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C534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  <w:vAlign w:val="center"/>
          </w:tcPr>
          <w:p w14:paraId="00A558D2" w14:textId="77777777" w:rsidR="00842835" w:rsidRPr="005C5343" w:rsidRDefault="00842835" w:rsidP="0084283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624D2FAD" w14:textId="77777777" w:rsidR="00842835" w:rsidRPr="005C5343" w:rsidRDefault="00842835" w:rsidP="0084283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C534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36" w:type="dxa"/>
            <w:gridSpan w:val="2"/>
          </w:tcPr>
          <w:p w14:paraId="462AF350" w14:textId="77777777" w:rsidR="00842835" w:rsidRPr="005C5343" w:rsidRDefault="00842835" w:rsidP="00842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center"/>
          </w:tcPr>
          <w:p w14:paraId="78C525D7" w14:textId="77777777" w:rsidR="00842835" w:rsidRPr="005C5343" w:rsidRDefault="00842835" w:rsidP="0084283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C534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  <w:vAlign w:val="center"/>
          </w:tcPr>
          <w:p w14:paraId="3E49AAE2" w14:textId="77777777" w:rsidR="00842835" w:rsidRPr="005C5343" w:rsidRDefault="00842835" w:rsidP="0084283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2" w:type="dxa"/>
            <w:gridSpan w:val="2"/>
            <w:vAlign w:val="center"/>
          </w:tcPr>
          <w:p w14:paraId="2B2D6AA8" w14:textId="77777777" w:rsidR="00842835" w:rsidRPr="005C5343" w:rsidRDefault="00842835" w:rsidP="0084283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C534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2563</w:t>
            </w:r>
          </w:p>
        </w:tc>
      </w:tr>
      <w:tr w:rsidR="00842835" w:rsidRPr="00315CD6" w14:paraId="32F9342D" w14:textId="77777777" w:rsidTr="00AA5C96">
        <w:tc>
          <w:tcPr>
            <w:tcW w:w="4137" w:type="dxa"/>
          </w:tcPr>
          <w:p w14:paraId="1F42D667" w14:textId="77777777" w:rsidR="00842835" w:rsidRPr="000A1418" w:rsidRDefault="00842835" w:rsidP="00842835">
            <w:pPr>
              <w:spacing w:line="240" w:lineRule="auto"/>
              <w:ind w:left="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25" w:type="dxa"/>
            <w:gridSpan w:val="10"/>
          </w:tcPr>
          <w:p w14:paraId="6227FBF1" w14:textId="701211C7" w:rsidR="00842835" w:rsidRPr="005C5343" w:rsidRDefault="005857E1" w:rsidP="00842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7AF3" w:rsidRPr="00315CD6" w14:paraId="7BD86AFA" w14:textId="77777777" w:rsidTr="00AA5C96">
        <w:tc>
          <w:tcPr>
            <w:tcW w:w="4137" w:type="dxa"/>
          </w:tcPr>
          <w:p w14:paraId="1D538435" w14:textId="77777777" w:rsidR="009C7AF3" w:rsidRPr="005C5343" w:rsidRDefault="009C7AF3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C534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3" w:type="dxa"/>
          </w:tcPr>
          <w:p w14:paraId="2803A146" w14:textId="3013DE47" w:rsidR="009C7AF3" w:rsidRPr="005C5343" w:rsidRDefault="009C7AF3" w:rsidP="005B0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4EC0DD" w14:textId="77777777" w:rsidR="009C7AF3" w:rsidRPr="005C5343" w:rsidRDefault="009C7AF3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49AE3C" w14:textId="77777777" w:rsidR="009C7AF3" w:rsidRPr="005C5343" w:rsidRDefault="009C7AF3" w:rsidP="005B0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0BAE065F" w14:textId="77777777" w:rsidR="009C7AF3" w:rsidRPr="005C5343" w:rsidRDefault="009C7AF3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2E37246F" w14:textId="7C5328AA" w:rsidR="009C7AF3" w:rsidRPr="005C5343" w:rsidRDefault="009C7AF3" w:rsidP="005B06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42,959</w:t>
            </w:r>
          </w:p>
        </w:tc>
        <w:tc>
          <w:tcPr>
            <w:tcW w:w="270" w:type="dxa"/>
          </w:tcPr>
          <w:p w14:paraId="147D7977" w14:textId="77777777" w:rsidR="009C7AF3" w:rsidRPr="005C5343" w:rsidRDefault="009C7AF3" w:rsidP="00842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gridSpan w:val="2"/>
          </w:tcPr>
          <w:p w14:paraId="2CA9741E" w14:textId="77777777" w:rsidR="009C7AF3" w:rsidRPr="005C5343" w:rsidRDefault="009C7AF3" w:rsidP="005B0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36,938</w:t>
            </w:r>
          </w:p>
        </w:tc>
      </w:tr>
      <w:tr w:rsidR="009C7AF3" w:rsidRPr="00315CD6" w14:paraId="40F1C43C" w14:textId="77777777" w:rsidTr="00AA5C96">
        <w:tc>
          <w:tcPr>
            <w:tcW w:w="4137" w:type="dxa"/>
          </w:tcPr>
          <w:p w14:paraId="388CEEFC" w14:textId="77777777" w:rsidR="009C7AF3" w:rsidRPr="005C5343" w:rsidRDefault="009C7AF3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53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11B8FE42" w14:textId="0543279B" w:rsidR="009C7AF3" w:rsidRPr="005B0640" w:rsidRDefault="009C7AF3" w:rsidP="005B0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64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FEF31C" w14:textId="77777777" w:rsidR="009C7AF3" w:rsidRPr="005B0640" w:rsidRDefault="009C7AF3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FC13770" w14:textId="77777777" w:rsidR="009C7AF3" w:rsidRPr="005B0640" w:rsidRDefault="009C7AF3" w:rsidP="005B0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64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42789B5B" w14:textId="77777777" w:rsidR="009C7AF3" w:rsidRPr="005B0640" w:rsidRDefault="009C7AF3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7ECC4EE" w14:textId="1D4C0D47" w:rsidR="009C7AF3" w:rsidRPr="005B0640" w:rsidRDefault="009C7AF3" w:rsidP="005B06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640">
              <w:rPr>
                <w:rFonts w:ascii="Angsana New" w:hAnsi="Angsana New"/>
                <w:b/>
                <w:bCs/>
                <w:sz w:val="30"/>
                <w:szCs w:val="30"/>
              </w:rPr>
              <w:t>42,959</w:t>
            </w:r>
          </w:p>
        </w:tc>
        <w:tc>
          <w:tcPr>
            <w:tcW w:w="270" w:type="dxa"/>
          </w:tcPr>
          <w:p w14:paraId="414BB441" w14:textId="77777777" w:rsidR="009C7AF3" w:rsidRPr="005B0640" w:rsidRDefault="009C7AF3" w:rsidP="00842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04EFAA2" w14:textId="77777777" w:rsidR="009C7AF3" w:rsidRPr="005B0640" w:rsidRDefault="009C7AF3" w:rsidP="005B0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640">
              <w:rPr>
                <w:rFonts w:ascii="Angsana New" w:hAnsi="Angsana New"/>
                <w:b/>
                <w:bCs/>
                <w:sz w:val="30"/>
                <w:szCs w:val="30"/>
              </w:rPr>
              <w:t>36,938</w:t>
            </w:r>
          </w:p>
        </w:tc>
      </w:tr>
    </w:tbl>
    <w:p w14:paraId="16021228" w14:textId="77777777" w:rsidR="001E2FAF" w:rsidRPr="00155BAD" w:rsidRDefault="001E2FAF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43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123"/>
        <w:gridCol w:w="1080"/>
        <w:gridCol w:w="270"/>
        <w:gridCol w:w="1080"/>
        <w:gridCol w:w="270"/>
        <w:gridCol w:w="1205"/>
        <w:gridCol w:w="270"/>
        <w:gridCol w:w="1139"/>
      </w:tblGrid>
      <w:tr w:rsidR="00842835" w:rsidRPr="00315CD6" w14:paraId="5C049247" w14:textId="77777777" w:rsidTr="00446813">
        <w:tc>
          <w:tcPr>
            <w:tcW w:w="4123" w:type="dxa"/>
          </w:tcPr>
          <w:p w14:paraId="11376DF6" w14:textId="77777777" w:rsidR="00842835" w:rsidRPr="00315CD6" w:rsidRDefault="00842835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right="-108" w:hanging="84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315C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  <w:vAlign w:val="center"/>
          </w:tcPr>
          <w:p w14:paraId="168226C6" w14:textId="10D4748E" w:rsidR="00842835" w:rsidRPr="00B87F43" w:rsidRDefault="00842835" w:rsidP="0084283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1A163A72" w14:textId="77777777" w:rsidR="00842835" w:rsidRPr="00B87F43" w:rsidRDefault="00842835" w:rsidP="0084283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61CCE9F3" w14:textId="6DC3EFD3" w:rsidR="00842835" w:rsidRPr="00B87F43" w:rsidRDefault="00842835" w:rsidP="0084283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D37F482" w14:textId="77777777" w:rsidR="00842835" w:rsidRDefault="00842835" w:rsidP="00842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5" w:type="dxa"/>
            <w:vAlign w:val="center"/>
          </w:tcPr>
          <w:p w14:paraId="36ABE1EA" w14:textId="7C51EB7C" w:rsidR="00842835" w:rsidRPr="00B87F43" w:rsidRDefault="00842835" w:rsidP="0084283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7B069ACE" w14:textId="77777777" w:rsidR="00842835" w:rsidRPr="00B87F43" w:rsidRDefault="00842835" w:rsidP="0084283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9" w:type="dxa"/>
            <w:vAlign w:val="center"/>
          </w:tcPr>
          <w:p w14:paraId="476DD802" w14:textId="6A6D408A" w:rsidR="00842835" w:rsidRPr="00B87F43" w:rsidRDefault="00842835" w:rsidP="0084283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42835" w:rsidRPr="00315CD6" w14:paraId="1EC53B2E" w14:textId="77777777" w:rsidTr="00446813">
        <w:tc>
          <w:tcPr>
            <w:tcW w:w="4123" w:type="dxa"/>
          </w:tcPr>
          <w:p w14:paraId="366C878F" w14:textId="77777777" w:rsidR="00842835" w:rsidRPr="000A1418" w:rsidRDefault="00842835" w:rsidP="00842835">
            <w:pPr>
              <w:spacing w:line="240" w:lineRule="auto"/>
              <w:ind w:left="84" w:hanging="8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14" w:type="dxa"/>
            <w:gridSpan w:val="7"/>
          </w:tcPr>
          <w:p w14:paraId="7C9943A6" w14:textId="29CDF4A7" w:rsidR="00842835" w:rsidRPr="00315CD6" w:rsidRDefault="00842835" w:rsidP="00842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9C7AF3" w:rsidRPr="00315CD6" w14:paraId="2087C273" w14:textId="77777777" w:rsidTr="00446813">
        <w:tc>
          <w:tcPr>
            <w:tcW w:w="4123" w:type="dxa"/>
          </w:tcPr>
          <w:p w14:paraId="0F7C2191" w14:textId="77777777" w:rsidR="009C7AF3" w:rsidRPr="00315CD6" w:rsidRDefault="009C7AF3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4" w:hanging="8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15CD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8206097" w14:textId="7DB5B018" w:rsidR="009C7AF3" w:rsidRPr="00315CD6" w:rsidRDefault="009C7AF3" w:rsidP="007B2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D263B12" w14:textId="77777777" w:rsidR="009C7AF3" w:rsidRPr="00315CD6" w:rsidRDefault="009C7AF3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B526E9" w14:textId="77777777" w:rsidR="009C7AF3" w:rsidRPr="00315CD6" w:rsidRDefault="009C7AF3" w:rsidP="007B2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A29EC6" w14:textId="77777777" w:rsidR="009C7AF3" w:rsidRPr="00315CD6" w:rsidRDefault="009C7AF3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14:paraId="67B1DB82" w14:textId="0BE3288E" w:rsidR="009C7AF3" w:rsidRPr="00315CD6" w:rsidRDefault="009C7AF3" w:rsidP="007B2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44,390</w:t>
            </w:r>
          </w:p>
        </w:tc>
        <w:tc>
          <w:tcPr>
            <w:tcW w:w="270" w:type="dxa"/>
            <w:vAlign w:val="bottom"/>
          </w:tcPr>
          <w:p w14:paraId="2D3EF24E" w14:textId="77777777" w:rsidR="009C7AF3" w:rsidRPr="00315CD6" w:rsidRDefault="009C7AF3" w:rsidP="00842835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9" w:type="dxa"/>
          </w:tcPr>
          <w:p w14:paraId="62E25946" w14:textId="77777777" w:rsidR="009C7AF3" w:rsidRPr="00315CD6" w:rsidRDefault="009C7AF3" w:rsidP="007B2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33,244</w:t>
            </w:r>
          </w:p>
        </w:tc>
      </w:tr>
      <w:tr w:rsidR="009C7AF3" w:rsidRPr="00315CD6" w14:paraId="6C2D8D0C" w14:textId="77777777" w:rsidTr="00446813">
        <w:tc>
          <w:tcPr>
            <w:tcW w:w="4123" w:type="dxa"/>
          </w:tcPr>
          <w:p w14:paraId="133B7E76" w14:textId="77777777" w:rsidR="009C7AF3" w:rsidRPr="00315CD6" w:rsidRDefault="009C7AF3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hanging="8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5C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6F2FAF" w14:textId="3E317F08" w:rsidR="009C7AF3" w:rsidRPr="007B2165" w:rsidRDefault="009C7AF3" w:rsidP="007B2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21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0853CF9" w14:textId="77777777" w:rsidR="009C7AF3" w:rsidRPr="007B2165" w:rsidRDefault="009C7AF3" w:rsidP="00842835">
            <w:pPr>
              <w:pStyle w:val="a0"/>
              <w:tabs>
                <w:tab w:val="decimal" w:pos="775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80BB41" w14:textId="77777777" w:rsidR="009C7AF3" w:rsidRPr="007B2165" w:rsidRDefault="009C7AF3" w:rsidP="007B2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216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9C7930" w14:textId="77777777" w:rsidR="009C7AF3" w:rsidRPr="007B2165" w:rsidRDefault="009C7AF3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60E22434" w14:textId="2497907A" w:rsidR="009C7AF3" w:rsidRPr="007B2165" w:rsidRDefault="009C7AF3" w:rsidP="007B2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2165">
              <w:rPr>
                <w:rFonts w:ascii="Angsana New" w:hAnsi="Angsana New"/>
                <w:b/>
                <w:bCs/>
                <w:sz w:val="30"/>
                <w:szCs w:val="30"/>
              </w:rPr>
              <w:t>44,390</w:t>
            </w:r>
          </w:p>
        </w:tc>
        <w:tc>
          <w:tcPr>
            <w:tcW w:w="270" w:type="dxa"/>
          </w:tcPr>
          <w:p w14:paraId="5E93C790" w14:textId="77777777" w:rsidR="009C7AF3" w:rsidRPr="007B2165" w:rsidRDefault="009C7AF3" w:rsidP="00842835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</w:tcPr>
          <w:p w14:paraId="665BD5FF" w14:textId="77777777" w:rsidR="009C7AF3" w:rsidRPr="007B2165" w:rsidRDefault="009C7AF3" w:rsidP="007B2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2165">
              <w:rPr>
                <w:rFonts w:ascii="Angsana New" w:hAnsi="Angsana New"/>
                <w:b/>
                <w:bCs/>
                <w:sz w:val="30"/>
                <w:szCs w:val="30"/>
              </w:rPr>
              <w:t>33,244</w:t>
            </w:r>
          </w:p>
        </w:tc>
      </w:tr>
    </w:tbl>
    <w:p w14:paraId="434F2393" w14:textId="77777777" w:rsidR="00A144BC" w:rsidRPr="00697061" w:rsidRDefault="00A144BC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42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170"/>
        <w:gridCol w:w="275"/>
        <w:gridCol w:w="1139"/>
      </w:tblGrid>
      <w:tr w:rsidR="00842835" w:rsidRPr="00144E97" w14:paraId="66A75EBF" w14:textId="77777777" w:rsidTr="00446813">
        <w:tc>
          <w:tcPr>
            <w:tcW w:w="4140" w:type="dxa"/>
          </w:tcPr>
          <w:p w14:paraId="4440BCAA" w14:textId="77777777" w:rsidR="00842835" w:rsidRPr="00144E97" w:rsidRDefault="00842835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080" w:type="dxa"/>
            <w:vAlign w:val="center"/>
          </w:tcPr>
          <w:p w14:paraId="02929F4D" w14:textId="56674045" w:rsidR="00842835" w:rsidRPr="00B87F43" w:rsidRDefault="00842835" w:rsidP="0084283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4DF602C5" w14:textId="77777777" w:rsidR="00842835" w:rsidRPr="00B87F43" w:rsidRDefault="00842835" w:rsidP="0084283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71D52971" w14:textId="7D0C27FE" w:rsidR="00842835" w:rsidRPr="00B87F43" w:rsidRDefault="00842835" w:rsidP="0084283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9A3B7C8" w14:textId="77777777" w:rsidR="00842835" w:rsidRDefault="00842835" w:rsidP="00842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8CE4481" w14:textId="1C4E25C8" w:rsidR="00842835" w:rsidRPr="00B87F43" w:rsidRDefault="00842835" w:rsidP="0084283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5" w:type="dxa"/>
            <w:vAlign w:val="center"/>
          </w:tcPr>
          <w:p w14:paraId="5C26E254" w14:textId="77777777" w:rsidR="00842835" w:rsidRPr="00B87F43" w:rsidRDefault="00842835" w:rsidP="0084283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9" w:type="dxa"/>
            <w:vAlign w:val="center"/>
          </w:tcPr>
          <w:p w14:paraId="5AC585B5" w14:textId="0398E9CE" w:rsidR="00842835" w:rsidRPr="00B87F43" w:rsidRDefault="00842835" w:rsidP="0084283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42835" w:rsidRPr="00144E97" w14:paraId="1C30B71E" w14:textId="77777777" w:rsidTr="00446813">
        <w:tc>
          <w:tcPr>
            <w:tcW w:w="4140" w:type="dxa"/>
          </w:tcPr>
          <w:p w14:paraId="3DEAB81A" w14:textId="77777777" w:rsidR="00842835" w:rsidRPr="000A1418" w:rsidRDefault="00842835" w:rsidP="00842835">
            <w:pPr>
              <w:spacing w:line="240" w:lineRule="auto"/>
              <w:ind w:left="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84" w:type="dxa"/>
            <w:gridSpan w:val="7"/>
          </w:tcPr>
          <w:p w14:paraId="70A59ACE" w14:textId="5D2F6BDB" w:rsidR="00842835" w:rsidRPr="00144E97" w:rsidRDefault="00842835" w:rsidP="00842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9C7AF3" w:rsidRPr="007B502A" w14:paraId="0F973012" w14:textId="77777777" w:rsidTr="00446813">
        <w:tc>
          <w:tcPr>
            <w:tcW w:w="4140" w:type="dxa"/>
          </w:tcPr>
          <w:p w14:paraId="13EDAB21" w14:textId="77777777" w:rsidR="009C7AF3" w:rsidRPr="00144E97" w:rsidRDefault="009C7AF3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CAD16E" w14:textId="091B7C64" w:rsidR="009C7AF3" w:rsidRPr="00315CD6" w:rsidRDefault="009C7AF3" w:rsidP="00AC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2D12487" w14:textId="77777777" w:rsidR="009C7AF3" w:rsidRPr="007B502A" w:rsidRDefault="009C7AF3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733864" w14:textId="77777777" w:rsidR="009C7AF3" w:rsidRPr="00591D58" w:rsidRDefault="009C7AF3" w:rsidP="00AC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1,994</w:t>
            </w:r>
          </w:p>
        </w:tc>
        <w:tc>
          <w:tcPr>
            <w:tcW w:w="270" w:type="dxa"/>
            <w:vAlign w:val="bottom"/>
          </w:tcPr>
          <w:p w14:paraId="1B473D01" w14:textId="77777777" w:rsidR="009C7AF3" w:rsidRPr="007B502A" w:rsidRDefault="009C7AF3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FC1FC4" w14:textId="32842E2D" w:rsidR="009C7AF3" w:rsidRPr="00315CD6" w:rsidRDefault="009C7AF3" w:rsidP="00AC5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5" w:type="dxa"/>
            <w:vAlign w:val="bottom"/>
          </w:tcPr>
          <w:p w14:paraId="615B51DB" w14:textId="77777777" w:rsidR="009C7AF3" w:rsidRPr="007B502A" w:rsidRDefault="009C7AF3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07602C7B" w14:textId="77777777" w:rsidR="009C7AF3" w:rsidRPr="00591D58" w:rsidRDefault="009C7AF3" w:rsidP="00AC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1,994</w:t>
            </w:r>
          </w:p>
        </w:tc>
      </w:tr>
      <w:tr w:rsidR="009C7AF3" w:rsidRPr="007B502A" w14:paraId="0A874C79" w14:textId="77777777" w:rsidTr="00446813">
        <w:tc>
          <w:tcPr>
            <w:tcW w:w="4140" w:type="dxa"/>
          </w:tcPr>
          <w:p w14:paraId="361BDDA9" w14:textId="77777777" w:rsidR="009C7AF3" w:rsidRPr="00144E97" w:rsidRDefault="009C7AF3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6135BEF" w14:textId="7E7FB1FC" w:rsidR="009C7AF3" w:rsidRPr="00AC5A40" w:rsidRDefault="009C7AF3" w:rsidP="00AC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5A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FBABADE" w14:textId="77777777" w:rsidR="009C7AF3" w:rsidRPr="00AC5A40" w:rsidRDefault="009C7AF3" w:rsidP="00842835">
            <w:pPr>
              <w:pStyle w:val="a0"/>
              <w:tabs>
                <w:tab w:val="decimal" w:pos="758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9F7E5D" w14:textId="77777777" w:rsidR="009C7AF3" w:rsidRPr="00AC5A40" w:rsidRDefault="009C7AF3" w:rsidP="00AC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5A40">
              <w:rPr>
                <w:rFonts w:ascii="Angsana New" w:hAnsi="Angsana New"/>
                <w:b/>
                <w:bCs/>
                <w:sz w:val="30"/>
                <w:szCs w:val="30"/>
              </w:rPr>
              <w:t>1,994</w:t>
            </w:r>
          </w:p>
        </w:tc>
        <w:tc>
          <w:tcPr>
            <w:tcW w:w="270" w:type="dxa"/>
          </w:tcPr>
          <w:p w14:paraId="46BF739A" w14:textId="77777777" w:rsidR="009C7AF3" w:rsidRPr="00AC5A40" w:rsidRDefault="009C7AF3" w:rsidP="00842835">
            <w:pPr>
              <w:pStyle w:val="3"/>
              <w:tabs>
                <w:tab w:val="clear" w:pos="360"/>
                <w:tab w:val="clear" w:pos="720"/>
                <w:tab w:val="decimal" w:pos="758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9C2AF2A" w14:textId="13EC4280" w:rsidR="009C7AF3" w:rsidRPr="00AC5A40" w:rsidRDefault="009C7AF3" w:rsidP="00AC5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5A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5" w:type="dxa"/>
          </w:tcPr>
          <w:p w14:paraId="7CC6BE63" w14:textId="77777777" w:rsidR="009C7AF3" w:rsidRPr="00AC5A40" w:rsidRDefault="009C7AF3" w:rsidP="00842835">
            <w:pPr>
              <w:pStyle w:val="3"/>
              <w:tabs>
                <w:tab w:val="clear" w:pos="360"/>
                <w:tab w:val="clear" w:pos="720"/>
                <w:tab w:val="decimal" w:pos="758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</w:tcPr>
          <w:p w14:paraId="6F82DDE3" w14:textId="77777777" w:rsidR="009C7AF3" w:rsidRPr="00AC5A40" w:rsidRDefault="009C7AF3" w:rsidP="00AC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5A40">
              <w:rPr>
                <w:rFonts w:ascii="Angsana New" w:hAnsi="Angsana New"/>
                <w:b/>
                <w:bCs/>
                <w:sz w:val="30"/>
                <w:szCs w:val="30"/>
              </w:rPr>
              <w:t>1,994</w:t>
            </w:r>
          </w:p>
        </w:tc>
      </w:tr>
    </w:tbl>
    <w:p w14:paraId="1D053FE1" w14:textId="053F1545" w:rsidR="00795920" w:rsidRPr="00B538C1" w:rsidRDefault="00795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</w:pPr>
    </w:p>
    <w:p w14:paraId="639908C1" w14:textId="77777777" w:rsidR="00EA3AEC" w:rsidRPr="000A0940" w:rsidRDefault="00EA3AEC" w:rsidP="00EF7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630" w:hanging="9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A094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สัญญาสำคัญที่ทำกับบุคคลหรือกิจการที่เกี่ยวข้องกัน  </w:t>
      </w:r>
      <w:r w:rsidR="000E66BF" w:rsidRPr="000A0940"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p w14:paraId="00F1BE97" w14:textId="77777777" w:rsidR="00EA3AEC" w:rsidRPr="00435FAC" w:rsidRDefault="00EA3AEC" w:rsidP="00EF731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20"/>
          <w:szCs w:val="20"/>
        </w:rPr>
      </w:pPr>
    </w:p>
    <w:p w14:paraId="55295E9A" w14:textId="5BCC3FF0" w:rsidR="000B1721" w:rsidRPr="000A0940" w:rsidRDefault="00AA7236" w:rsidP="00EF7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0A0940">
        <w:rPr>
          <w:rFonts w:ascii="Angsana New" w:hAnsi="Angsana New" w:hint="cs"/>
          <w:sz w:val="30"/>
          <w:szCs w:val="30"/>
          <w:cs/>
        </w:rPr>
        <w:t xml:space="preserve">ณ </w:t>
      </w:r>
      <w:r w:rsidR="00B80CA4" w:rsidRPr="000A0940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842835">
        <w:rPr>
          <w:rFonts w:ascii="Angsana New" w:hAnsi="Angsana New"/>
          <w:sz w:val="30"/>
          <w:szCs w:val="30"/>
        </w:rPr>
        <w:t xml:space="preserve">30 </w:t>
      </w:r>
      <w:r w:rsidR="00842835">
        <w:rPr>
          <w:rFonts w:ascii="Angsana New" w:hAnsi="Angsana New"/>
          <w:sz w:val="30"/>
          <w:szCs w:val="30"/>
          <w:cs/>
        </w:rPr>
        <w:t>กันยายน</w:t>
      </w:r>
      <w:r w:rsidR="005C5343" w:rsidRPr="00EB095A">
        <w:rPr>
          <w:rFonts w:ascii="Angsana New" w:hAnsi="Angsana New" w:hint="cs"/>
          <w:sz w:val="30"/>
          <w:szCs w:val="30"/>
          <w:cs/>
        </w:rPr>
        <w:t xml:space="preserve"> </w:t>
      </w:r>
      <w:r w:rsidR="00E7347E">
        <w:rPr>
          <w:rFonts w:ascii="Angsana New" w:hAnsi="Angsana New"/>
          <w:sz w:val="30"/>
          <w:szCs w:val="30"/>
        </w:rPr>
        <w:t xml:space="preserve">2564 </w:t>
      </w:r>
      <w:r w:rsidR="00171149" w:rsidRPr="000A0940">
        <w:rPr>
          <w:rFonts w:ascii="Angsana New" w:hAnsi="Angsana New"/>
          <w:sz w:val="30"/>
          <w:szCs w:val="30"/>
          <w:cs/>
        </w:rPr>
        <w:t>กลุ่มบริษัท</w:t>
      </w:r>
      <w:r w:rsidR="00EA3AEC" w:rsidRPr="000A0940">
        <w:rPr>
          <w:rFonts w:ascii="Angsana New" w:hAnsi="Angsana New"/>
          <w:sz w:val="30"/>
          <w:szCs w:val="30"/>
          <w:cs/>
        </w:rPr>
        <w:t>มีสัญญาสำคัญที่ทำกับบุคคลหรือกิจการที่เกี่ยวข้องกันดังต่อไปนี้</w:t>
      </w:r>
    </w:p>
    <w:p w14:paraId="2F1F192F" w14:textId="77777777" w:rsidR="00FF6590" w:rsidRPr="00435FAC" w:rsidRDefault="00FF6590" w:rsidP="00EF7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</w:p>
    <w:p w14:paraId="5715D9D8" w14:textId="77777777" w:rsidR="00F47696" w:rsidRPr="000A0940" w:rsidRDefault="00F47696" w:rsidP="00EF7317">
      <w:pPr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A0940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="001A1C3F" w:rsidRPr="000A0940">
        <w:rPr>
          <w:rFonts w:ascii="Angsana New" w:hAnsi="Angsana New"/>
          <w:b/>
          <w:bCs/>
          <w:i/>
          <w:iCs/>
          <w:sz w:val="30"/>
          <w:szCs w:val="30"/>
          <w:cs/>
        </w:rPr>
        <w:t>เงินให้กู้ยืม</w:t>
      </w:r>
      <w:r w:rsidR="005F6923" w:rsidRPr="000A0940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แก่กิจการที่เกี่ยวข้องกัน</w:t>
      </w:r>
    </w:p>
    <w:p w14:paraId="7C530F07" w14:textId="77777777" w:rsidR="00F47696" w:rsidRPr="00435FAC" w:rsidRDefault="00F47696" w:rsidP="00EF7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</w:p>
    <w:p w14:paraId="19747E66" w14:textId="7D68CE35" w:rsidR="008919F3" w:rsidRDefault="000E66BF" w:rsidP="005C5343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A0940">
        <w:rPr>
          <w:rFonts w:ascii="Angsana New" w:hAnsi="Angsana New" w:hint="cs"/>
          <w:sz w:val="30"/>
          <w:szCs w:val="30"/>
          <w:cs/>
        </w:rPr>
        <w:t>บริษัทได้ทำสั</w:t>
      </w:r>
      <w:r w:rsidR="009C7AF3">
        <w:rPr>
          <w:rFonts w:ascii="Angsana New" w:hAnsi="Angsana New" w:hint="cs"/>
          <w:sz w:val="30"/>
          <w:szCs w:val="30"/>
          <w:cs/>
        </w:rPr>
        <w:t>ญญาเงินให้กู้ยืมกับบริษัทย่อยสาม</w:t>
      </w:r>
      <w:r w:rsidRPr="000A0940">
        <w:rPr>
          <w:rFonts w:ascii="Angsana New" w:hAnsi="Angsana New" w:hint="cs"/>
          <w:sz w:val="30"/>
          <w:szCs w:val="30"/>
          <w:cs/>
        </w:rPr>
        <w:t>แห่งโดยมีอัตราดอกเบี้ยตามที่กำหนดในสัญญา เงินต้นและดอกเบี้ย</w:t>
      </w:r>
      <w:r w:rsidR="001D17AF" w:rsidRPr="000A0940">
        <w:rPr>
          <w:rFonts w:ascii="Angsana New" w:hAnsi="Angsana New"/>
          <w:sz w:val="30"/>
          <w:szCs w:val="30"/>
        </w:rPr>
        <w:t xml:space="preserve">       </w:t>
      </w:r>
      <w:r w:rsidRPr="000A0940">
        <w:rPr>
          <w:rFonts w:ascii="Angsana New" w:hAnsi="Angsana New" w:hint="cs"/>
          <w:sz w:val="30"/>
          <w:szCs w:val="30"/>
          <w:cs/>
        </w:rPr>
        <w:t xml:space="preserve">มีกำหนดชำระคืนภายใน </w:t>
      </w:r>
      <w:r w:rsidR="00D830A6" w:rsidRPr="000A0940">
        <w:rPr>
          <w:rFonts w:ascii="Angsana New" w:hAnsi="Angsana New"/>
          <w:sz w:val="30"/>
          <w:szCs w:val="30"/>
        </w:rPr>
        <w:t>1</w:t>
      </w:r>
      <w:r w:rsidRPr="000A0940">
        <w:rPr>
          <w:rFonts w:ascii="Angsana New" w:hAnsi="Angsana New"/>
          <w:sz w:val="30"/>
          <w:szCs w:val="30"/>
        </w:rPr>
        <w:t xml:space="preserve"> </w:t>
      </w:r>
      <w:r w:rsidRPr="000A0940">
        <w:rPr>
          <w:rFonts w:ascii="Angsana New" w:hAnsi="Angsana New" w:hint="cs"/>
          <w:sz w:val="30"/>
          <w:szCs w:val="30"/>
          <w:cs/>
        </w:rPr>
        <w:t xml:space="preserve">ปี นับจากวันที่สัญญา ข้อกำหนดและเงื่อนไขสามารถเปลี่ยนแปลงได้ตามความยินยอมเป็นลายลักษณ์อักษรของทั้งสองฝ่าย ณ วันที่ </w:t>
      </w:r>
      <w:r w:rsidR="00842835">
        <w:rPr>
          <w:rFonts w:ascii="Angsana New" w:hAnsi="Angsana New"/>
          <w:sz w:val="30"/>
          <w:szCs w:val="30"/>
        </w:rPr>
        <w:t xml:space="preserve">30 </w:t>
      </w:r>
      <w:r w:rsidR="00842835">
        <w:rPr>
          <w:rFonts w:ascii="Angsana New" w:hAnsi="Angsana New"/>
          <w:sz w:val="30"/>
          <w:szCs w:val="30"/>
          <w:cs/>
        </w:rPr>
        <w:t>กันยายน</w:t>
      </w:r>
      <w:r w:rsidR="00E7347E" w:rsidRPr="00EB095A">
        <w:rPr>
          <w:rFonts w:ascii="Angsana New" w:hAnsi="Angsana New" w:hint="cs"/>
          <w:sz w:val="30"/>
          <w:szCs w:val="30"/>
          <w:cs/>
        </w:rPr>
        <w:t xml:space="preserve"> </w:t>
      </w:r>
      <w:r w:rsidR="00E7347E">
        <w:rPr>
          <w:rFonts w:ascii="Angsana New" w:hAnsi="Angsana New"/>
          <w:sz w:val="30"/>
          <w:szCs w:val="30"/>
        </w:rPr>
        <w:t>2564</w:t>
      </w:r>
      <w:r w:rsidRPr="000A0940">
        <w:rPr>
          <w:rFonts w:ascii="Angsana New" w:hAnsi="Angsana New"/>
          <w:sz w:val="30"/>
          <w:szCs w:val="30"/>
        </w:rPr>
        <w:t xml:space="preserve"> </w:t>
      </w:r>
      <w:r w:rsidRPr="000A0940">
        <w:rPr>
          <w:rFonts w:ascii="Angsana New" w:hAnsi="Angsana New" w:hint="cs"/>
          <w:sz w:val="30"/>
          <w:szCs w:val="30"/>
          <w:cs/>
        </w:rPr>
        <w:t>ยอดเงินกู้</w:t>
      </w:r>
      <w:r w:rsidR="00DE785C" w:rsidRPr="000A0940">
        <w:rPr>
          <w:rFonts w:ascii="Angsana New" w:hAnsi="Angsana New" w:hint="cs"/>
          <w:sz w:val="30"/>
          <w:szCs w:val="30"/>
          <w:cs/>
        </w:rPr>
        <w:t>ยืม</w:t>
      </w:r>
      <w:r w:rsidRPr="000A0940">
        <w:rPr>
          <w:rFonts w:ascii="Angsana New" w:hAnsi="Angsana New" w:hint="cs"/>
          <w:sz w:val="30"/>
          <w:szCs w:val="30"/>
          <w:cs/>
        </w:rPr>
        <w:t>คงเหลือมีจำนวน</w:t>
      </w:r>
      <w:r w:rsidR="00581EF1">
        <w:rPr>
          <w:rFonts w:ascii="Angsana New" w:hAnsi="Angsana New"/>
          <w:sz w:val="30"/>
          <w:szCs w:val="30"/>
        </w:rPr>
        <w:t xml:space="preserve"> </w:t>
      </w:r>
      <w:r w:rsidR="00075D39" w:rsidRPr="00075D39">
        <w:rPr>
          <w:rFonts w:ascii="Angsana New" w:hAnsi="Angsana New" w:hint="cs"/>
          <w:sz w:val="30"/>
          <w:szCs w:val="30"/>
        </w:rPr>
        <w:t>177</w:t>
      </w:r>
      <w:r w:rsidR="009C7AF3">
        <w:rPr>
          <w:rFonts w:ascii="Angsana New" w:hAnsi="Angsana New" w:hint="cs"/>
          <w:sz w:val="30"/>
          <w:szCs w:val="30"/>
          <w:cs/>
        </w:rPr>
        <w:t>.</w:t>
      </w:r>
      <w:r w:rsidR="00075D39" w:rsidRPr="00075D39">
        <w:rPr>
          <w:rFonts w:ascii="Angsana New" w:hAnsi="Angsana New" w:hint="cs"/>
          <w:sz w:val="30"/>
          <w:szCs w:val="30"/>
        </w:rPr>
        <w:t>4</w:t>
      </w:r>
      <w:r w:rsidR="00E7347E">
        <w:rPr>
          <w:rFonts w:ascii="Angsana New" w:hAnsi="Angsana New"/>
          <w:sz w:val="30"/>
          <w:szCs w:val="30"/>
        </w:rPr>
        <w:t xml:space="preserve"> </w:t>
      </w:r>
      <w:r w:rsidR="003133FF" w:rsidRPr="000A0940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D406B0" w:rsidRPr="000A0940">
        <w:rPr>
          <w:rFonts w:ascii="Angsana New" w:hAnsi="Angsana New"/>
          <w:sz w:val="30"/>
          <w:szCs w:val="30"/>
        </w:rPr>
        <w:t xml:space="preserve">                                   </w:t>
      </w:r>
      <w:r w:rsidR="003133FF" w:rsidRPr="000A0940">
        <w:rPr>
          <w:rFonts w:ascii="Angsana New" w:hAnsi="Angsana New"/>
          <w:i/>
          <w:iCs/>
          <w:sz w:val="30"/>
          <w:szCs w:val="30"/>
        </w:rPr>
        <w:t>(</w:t>
      </w:r>
      <w:r w:rsidR="00D130F3" w:rsidRPr="000A0940">
        <w:rPr>
          <w:rFonts w:ascii="Angsana New" w:hAnsi="Angsana New"/>
          <w:i/>
          <w:iCs/>
          <w:sz w:val="30"/>
          <w:szCs w:val="30"/>
        </w:rPr>
        <w:t>3</w:t>
      </w:r>
      <w:r w:rsidR="00D830A6" w:rsidRPr="000A0940">
        <w:rPr>
          <w:rFonts w:ascii="Angsana New" w:hAnsi="Angsana New"/>
          <w:i/>
          <w:iCs/>
          <w:sz w:val="30"/>
          <w:szCs w:val="30"/>
        </w:rPr>
        <w:t>1</w:t>
      </w:r>
      <w:r w:rsidR="003133FF" w:rsidRPr="000A0940">
        <w:rPr>
          <w:rFonts w:ascii="Angsana New" w:hAnsi="Angsana New"/>
          <w:i/>
          <w:iCs/>
          <w:sz w:val="30"/>
          <w:szCs w:val="30"/>
        </w:rPr>
        <w:t xml:space="preserve"> </w:t>
      </w:r>
      <w:r w:rsidR="003133FF" w:rsidRPr="000A0940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CF50EF" w:rsidRPr="000A0940">
        <w:rPr>
          <w:rFonts w:ascii="Angsana New" w:hAnsi="Angsana New"/>
          <w:i/>
          <w:iCs/>
          <w:sz w:val="30"/>
          <w:szCs w:val="30"/>
        </w:rPr>
        <w:t>2</w:t>
      </w:r>
      <w:r w:rsidR="00D130F3" w:rsidRPr="000A0940">
        <w:rPr>
          <w:rFonts w:ascii="Angsana New" w:hAnsi="Angsana New"/>
          <w:i/>
          <w:iCs/>
          <w:sz w:val="30"/>
          <w:szCs w:val="30"/>
        </w:rPr>
        <w:t>5</w:t>
      </w:r>
      <w:r w:rsidR="00CF50EF" w:rsidRPr="000A0940">
        <w:rPr>
          <w:rFonts w:ascii="Angsana New" w:hAnsi="Angsana New"/>
          <w:i/>
          <w:iCs/>
          <w:sz w:val="30"/>
          <w:szCs w:val="30"/>
        </w:rPr>
        <w:t>6</w:t>
      </w:r>
      <w:r w:rsidR="005C5343">
        <w:rPr>
          <w:rFonts w:ascii="Angsana New" w:hAnsi="Angsana New"/>
          <w:i/>
          <w:iCs/>
          <w:sz w:val="30"/>
          <w:szCs w:val="30"/>
        </w:rPr>
        <w:t>3</w:t>
      </w:r>
      <w:r w:rsidR="003133FF" w:rsidRPr="000A0940">
        <w:rPr>
          <w:rFonts w:ascii="Angsana New" w:hAnsi="Angsana New"/>
          <w:i/>
          <w:iCs/>
          <w:sz w:val="30"/>
          <w:szCs w:val="30"/>
        </w:rPr>
        <w:t xml:space="preserve">: </w:t>
      </w:r>
      <w:r w:rsidR="0035011B">
        <w:rPr>
          <w:rFonts w:ascii="Angsana New" w:hAnsi="Angsana New"/>
          <w:i/>
          <w:iCs/>
          <w:sz w:val="30"/>
          <w:szCs w:val="30"/>
        </w:rPr>
        <w:t xml:space="preserve">143.5 </w:t>
      </w:r>
      <w:r w:rsidRPr="000A0940">
        <w:rPr>
          <w:rFonts w:ascii="Angsana New" w:hAnsi="Angsana New"/>
          <w:i/>
          <w:iCs/>
          <w:sz w:val="30"/>
          <w:szCs w:val="30"/>
        </w:rPr>
        <w:t xml:space="preserve"> </w:t>
      </w:r>
      <w:r w:rsidRPr="000A0940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3133FF" w:rsidRPr="000A0940">
        <w:rPr>
          <w:rFonts w:ascii="Angsana New" w:hAnsi="Angsana New"/>
          <w:i/>
          <w:iCs/>
          <w:sz w:val="30"/>
          <w:szCs w:val="30"/>
        </w:rPr>
        <w:t>)</w:t>
      </w:r>
    </w:p>
    <w:p w14:paraId="10F5B335" w14:textId="020661C1" w:rsidR="00151335" w:rsidRDefault="00151335" w:rsidP="001969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both"/>
        <w:rPr>
          <w:rFonts w:ascii="Angsana New" w:hAnsi="Angsana New"/>
          <w:i/>
          <w:iCs/>
          <w:sz w:val="14"/>
          <w:szCs w:val="14"/>
        </w:rPr>
      </w:pPr>
    </w:p>
    <w:p w14:paraId="49E0DA7E" w14:textId="522AE226" w:rsidR="00F54E9E" w:rsidRDefault="00F54E9E" w:rsidP="001969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both"/>
        <w:rPr>
          <w:rFonts w:ascii="Angsana New" w:hAnsi="Angsana New"/>
          <w:i/>
          <w:iCs/>
          <w:sz w:val="14"/>
          <w:szCs w:val="14"/>
        </w:rPr>
      </w:pPr>
    </w:p>
    <w:p w14:paraId="5232BC7F" w14:textId="7F76352A" w:rsidR="00F54E9E" w:rsidRDefault="00F54E9E" w:rsidP="001969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both"/>
        <w:rPr>
          <w:rFonts w:ascii="Angsana New" w:hAnsi="Angsana New"/>
          <w:i/>
          <w:iCs/>
          <w:sz w:val="14"/>
          <w:szCs w:val="14"/>
        </w:rPr>
      </w:pPr>
    </w:p>
    <w:p w14:paraId="74E29513" w14:textId="337DEDD1" w:rsidR="00F54E9E" w:rsidRDefault="00F54E9E" w:rsidP="001969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both"/>
        <w:rPr>
          <w:rFonts w:ascii="Angsana New" w:hAnsi="Angsana New"/>
          <w:i/>
          <w:iCs/>
          <w:sz w:val="14"/>
          <w:szCs w:val="14"/>
        </w:rPr>
      </w:pPr>
    </w:p>
    <w:p w14:paraId="011944C5" w14:textId="416FE4E0" w:rsidR="00F54E9E" w:rsidRDefault="00F54E9E" w:rsidP="001969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both"/>
        <w:rPr>
          <w:rFonts w:ascii="Angsana New" w:hAnsi="Angsana New"/>
          <w:i/>
          <w:iCs/>
          <w:sz w:val="14"/>
          <w:szCs w:val="14"/>
        </w:rPr>
      </w:pPr>
    </w:p>
    <w:p w14:paraId="7CAC3EC3" w14:textId="76F0BEE4" w:rsidR="00F54E9E" w:rsidRDefault="00F54E9E" w:rsidP="001969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both"/>
        <w:rPr>
          <w:rFonts w:ascii="Angsana New" w:hAnsi="Angsana New"/>
          <w:i/>
          <w:iCs/>
          <w:sz w:val="14"/>
          <w:szCs w:val="14"/>
        </w:rPr>
      </w:pPr>
    </w:p>
    <w:p w14:paraId="0CD81B01" w14:textId="5990B7AC" w:rsidR="00F54E9E" w:rsidRDefault="00F54E9E" w:rsidP="001969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both"/>
        <w:rPr>
          <w:rFonts w:ascii="Angsana New" w:hAnsi="Angsana New"/>
          <w:i/>
          <w:iCs/>
          <w:sz w:val="14"/>
          <w:szCs w:val="14"/>
        </w:rPr>
      </w:pPr>
    </w:p>
    <w:p w14:paraId="1FE3382C" w14:textId="6AEEBF08" w:rsidR="00F54E9E" w:rsidRDefault="00F54E9E" w:rsidP="001969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both"/>
        <w:rPr>
          <w:rFonts w:ascii="Angsana New" w:hAnsi="Angsana New"/>
          <w:i/>
          <w:iCs/>
          <w:sz w:val="14"/>
          <w:szCs w:val="14"/>
        </w:rPr>
      </w:pPr>
    </w:p>
    <w:p w14:paraId="642387F2" w14:textId="42233A70" w:rsidR="00F54E9E" w:rsidRDefault="00F54E9E" w:rsidP="001969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both"/>
        <w:rPr>
          <w:rFonts w:ascii="Angsana New" w:hAnsi="Angsana New"/>
          <w:i/>
          <w:iCs/>
          <w:sz w:val="14"/>
          <w:szCs w:val="14"/>
        </w:rPr>
      </w:pPr>
    </w:p>
    <w:p w14:paraId="5C85A743" w14:textId="0E6EA79C" w:rsidR="00F54E9E" w:rsidRDefault="00F54E9E" w:rsidP="001969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both"/>
        <w:rPr>
          <w:rFonts w:ascii="Angsana New" w:hAnsi="Angsana New"/>
          <w:i/>
          <w:iCs/>
          <w:sz w:val="14"/>
          <w:szCs w:val="14"/>
        </w:rPr>
      </w:pPr>
    </w:p>
    <w:p w14:paraId="2521D677" w14:textId="77777777" w:rsidR="00FF6590" w:rsidRPr="000A0940" w:rsidRDefault="00FF6590" w:rsidP="001E2F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A0940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สัญญาค่านายหน้า</w:t>
      </w:r>
    </w:p>
    <w:p w14:paraId="1E2D4AAE" w14:textId="77777777" w:rsidR="00FF6590" w:rsidRPr="001C4809" w:rsidRDefault="00FF6590" w:rsidP="00EF7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</w:p>
    <w:p w14:paraId="4A96B892" w14:textId="69B7E378" w:rsidR="00865CBC" w:rsidRPr="000A0940" w:rsidRDefault="00FF6590" w:rsidP="007A7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  <w:cs/>
        </w:rPr>
      </w:pPr>
      <w:r w:rsidRPr="000A0940">
        <w:rPr>
          <w:rFonts w:ascii="Angsana New" w:hAnsi="Angsana New"/>
          <w:sz w:val="30"/>
          <w:szCs w:val="30"/>
          <w:cs/>
        </w:rPr>
        <w:t>บริษัทได้ทำสัญญาค่านายหน้ากับ</w:t>
      </w:r>
      <w:r w:rsidR="00B72E5D" w:rsidRPr="000A0940">
        <w:rPr>
          <w:rFonts w:ascii="Angsana New" w:hAnsi="Angsana New"/>
          <w:sz w:val="30"/>
          <w:szCs w:val="30"/>
        </w:rPr>
        <w:t xml:space="preserve"> Mega Lifesciences (Australia) Pty. Limited</w:t>
      </w:r>
      <w:r w:rsidR="00B72E5D" w:rsidRPr="000A0940">
        <w:rPr>
          <w:rFonts w:ascii="Angsana New" w:hAnsi="Angsana New"/>
          <w:sz w:val="30"/>
          <w:szCs w:val="30"/>
          <w:cs/>
        </w:rPr>
        <w:t xml:space="preserve"> ซึ่งเป็น</w:t>
      </w:r>
      <w:r w:rsidRPr="000A0940">
        <w:rPr>
          <w:rFonts w:ascii="Angsana New" w:hAnsi="Angsana New"/>
          <w:sz w:val="30"/>
          <w:szCs w:val="30"/>
          <w:cs/>
        </w:rPr>
        <w:t>บริษัทย่อย</w:t>
      </w:r>
      <w:r w:rsidR="00BD734E" w:rsidRPr="000A0940">
        <w:rPr>
          <w:rFonts w:ascii="Angsana New" w:hAnsi="Angsana New"/>
          <w:sz w:val="30"/>
          <w:szCs w:val="30"/>
          <w:cs/>
        </w:rPr>
        <w:t>ทางอ้อม</w:t>
      </w:r>
      <w:r w:rsidRPr="000A0940">
        <w:rPr>
          <w:rFonts w:ascii="Angsana New" w:hAnsi="Angsana New"/>
          <w:sz w:val="30"/>
          <w:szCs w:val="30"/>
          <w:cs/>
        </w:rPr>
        <w:t xml:space="preserve"> </w:t>
      </w:r>
      <w:r w:rsidR="0035011B">
        <w:rPr>
          <w:rFonts w:ascii="Angsana New" w:hAnsi="Angsana New"/>
          <w:sz w:val="30"/>
          <w:szCs w:val="30"/>
          <w:cs/>
        </w:rPr>
        <w:br/>
      </w:r>
      <w:r w:rsidRPr="000A0940">
        <w:rPr>
          <w:rFonts w:ascii="Angsana New" w:hAnsi="Angsana New"/>
          <w:sz w:val="30"/>
          <w:szCs w:val="30"/>
          <w:cs/>
        </w:rPr>
        <w:t xml:space="preserve">โดยบริษัท </w:t>
      </w:r>
      <w:r w:rsidR="00B72E5D" w:rsidRPr="000A0940">
        <w:rPr>
          <w:rFonts w:ascii="Angsana New" w:hAnsi="Angsana New"/>
          <w:sz w:val="30"/>
          <w:szCs w:val="30"/>
        </w:rPr>
        <w:t>Mega Lifesciences (Australia) Pty. Limited</w:t>
      </w:r>
      <w:r w:rsidR="00B72E5D" w:rsidRPr="000A0940">
        <w:rPr>
          <w:rFonts w:ascii="Angsana New" w:hAnsi="Angsana New"/>
          <w:sz w:val="30"/>
          <w:szCs w:val="30"/>
          <w:cs/>
        </w:rPr>
        <w:t xml:space="preserve"> </w:t>
      </w:r>
      <w:r w:rsidRPr="000A0940">
        <w:rPr>
          <w:rFonts w:ascii="Angsana New" w:hAnsi="Angsana New"/>
          <w:sz w:val="30"/>
          <w:szCs w:val="30"/>
          <w:cs/>
        </w:rPr>
        <w:t>ให้สิทธิ์บริษัทในการทำ</w:t>
      </w:r>
      <w:r w:rsidR="00E22B8A" w:rsidRPr="000A0940">
        <w:rPr>
          <w:rFonts w:ascii="Angsana New" w:hAnsi="Angsana New"/>
          <w:sz w:val="30"/>
          <w:szCs w:val="30"/>
          <w:cs/>
        </w:rPr>
        <w:t>การตลาด ขาย</w:t>
      </w:r>
      <w:r w:rsidR="003A7E6D" w:rsidRPr="000A0940">
        <w:rPr>
          <w:rFonts w:ascii="Angsana New" w:hAnsi="Angsana New"/>
          <w:sz w:val="30"/>
          <w:szCs w:val="30"/>
          <w:cs/>
        </w:rPr>
        <w:t xml:space="preserve"> และ</w:t>
      </w:r>
      <w:r w:rsidR="00E22B8A" w:rsidRPr="000A0940">
        <w:rPr>
          <w:rFonts w:ascii="Angsana New" w:hAnsi="Angsana New"/>
          <w:sz w:val="30"/>
          <w:szCs w:val="30"/>
          <w:cs/>
        </w:rPr>
        <w:t>จัดจำหน่าย</w:t>
      </w:r>
      <w:r w:rsidRPr="000A0940">
        <w:rPr>
          <w:rFonts w:ascii="Angsana New" w:hAnsi="Angsana New"/>
          <w:sz w:val="30"/>
          <w:szCs w:val="30"/>
          <w:cs/>
        </w:rPr>
        <w:t>ผลิตภัณฑ์แนท ซี</w:t>
      </w:r>
      <w:r w:rsidR="00CA7F01" w:rsidRPr="000A0940">
        <w:rPr>
          <w:rFonts w:ascii="Angsana New" w:hAnsi="Angsana New" w:hint="cs"/>
          <w:sz w:val="30"/>
          <w:szCs w:val="30"/>
          <w:cs/>
        </w:rPr>
        <w:t xml:space="preserve"> </w:t>
      </w:r>
      <w:r w:rsidR="009C4BE4" w:rsidRPr="000A0940">
        <w:rPr>
          <w:rFonts w:ascii="Angsana New" w:hAnsi="Angsana New"/>
          <w:sz w:val="30"/>
          <w:szCs w:val="30"/>
          <w:cs/>
        </w:rPr>
        <w:t>โดยบริษัทหรือผ่าน</w:t>
      </w:r>
      <w:r w:rsidR="00E22B8A" w:rsidRPr="000A0940">
        <w:rPr>
          <w:rFonts w:ascii="Angsana New" w:hAnsi="Angsana New"/>
          <w:sz w:val="30"/>
          <w:szCs w:val="30"/>
          <w:cs/>
        </w:rPr>
        <w:t>บริษัท</w:t>
      </w:r>
      <w:r w:rsidR="009C4BE4" w:rsidRPr="000A0940">
        <w:rPr>
          <w:rFonts w:ascii="Angsana New" w:hAnsi="Angsana New"/>
          <w:sz w:val="30"/>
          <w:szCs w:val="30"/>
          <w:cs/>
        </w:rPr>
        <w:t>อื่น</w:t>
      </w:r>
      <w:r w:rsidR="001941FD" w:rsidRPr="000A0940">
        <w:rPr>
          <w:rFonts w:ascii="Angsana New" w:hAnsi="Angsana New"/>
          <w:sz w:val="30"/>
          <w:szCs w:val="30"/>
          <w:cs/>
        </w:rPr>
        <w:t xml:space="preserve"> </w:t>
      </w:r>
      <w:r w:rsidR="00D45063" w:rsidRPr="000A0940">
        <w:rPr>
          <w:rFonts w:ascii="Angsana New" w:hAnsi="Angsana New"/>
          <w:sz w:val="30"/>
          <w:szCs w:val="30"/>
          <w:cs/>
        </w:rPr>
        <w:t xml:space="preserve">ตามเอกสารแนบท้ายสัญญาลงวันที่ </w:t>
      </w:r>
      <w:r w:rsidR="00D830A6" w:rsidRPr="000A0940">
        <w:rPr>
          <w:rFonts w:ascii="Angsana New" w:hAnsi="Angsana New"/>
          <w:sz w:val="30"/>
          <w:szCs w:val="30"/>
        </w:rPr>
        <w:t>1</w:t>
      </w:r>
      <w:r w:rsidR="00D45063" w:rsidRPr="000A0940">
        <w:rPr>
          <w:rFonts w:ascii="Angsana New" w:hAnsi="Angsana New"/>
          <w:sz w:val="30"/>
          <w:szCs w:val="30"/>
        </w:rPr>
        <w:t xml:space="preserve"> </w:t>
      </w:r>
      <w:r w:rsidR="007E56D0" w:rsidRPr="000A0940">
        <w:rPr>
          <w:rFonts w:ascii="Angsana New" w:hAnsi="Angsana New" w:hint="cs"/>
          <w:sz w:val="30"/>
          <w:szCs w:val="30"/>
          <w:cs/>
        </w:rPr>
        <w:t>มกราคม</w:t>
      </w:r>
      <w:r w:rsidR="00F0783B" w:rsidRPr="000A0940">
        <w:rPr>
          <w:rFonts w:ascii="Angsana New" w:hAnsi="Angsana New" w:hint="cs"/>
          <w:sz w:val="30"/>
          <w:szCs w:val="30"/>
          <w:cs/>
        </w:rPr>
        <w:t xml:space="preserve"> </w:t>
      </w:r>
      <w:r w:rsidR="00CF50EF" w:rsidRPr="000A0940">
        <w:rPr>
          <w:rFonts w:ascii="Angsana New" w:hAnsi="Angsana New" w:hint="cs"/>
          <w:sz w:val="30"/>
          <w:szCs w:val="30"/>
        </w:rPr>
        <w:t>2</w:t>
      </w:r>
      <w:r w:rsidR="00075D39" w:rsidRPr="00075D39">
        <w:rPr>
          <w:rFonts w:ascii="Angsana New" w:hAnsi="Angsana New" w:hint="cs"/>
          <w:sz w:val="30"/>
          <w:szCs w:val="30"/>
        </w:rPr>
        <w:t>5</w:t>
      </w:r>
      <w:r w:rsidR="00CF50EF" w:rsidRPr="000A0940">
        <w:rPr>
          <w:rFonts w:ascii="Angsana New" w:hAnsi="Angsana New" w:hint="cs"/>
          <w:sz w:val="30"/>
          <w:szCs w:val="30"/>
        </w:rPr>
        <w:t>6</w:t>
      </w:r>
      <w:r w:rsidR="0056146C" w:rsidRPr="000A0940">
        <w:rPr>
          <w:rFonts w:ascii="Angsana New" w:hAnsi="Angsana New"/>
          <w:sz w:val="30"/>
          <w:szCs w:val="30"/>
        </w:rPr>
        <w:t>0</w:t>
      </w:r>
      <w:r w:rsidR="00D45063" w:rsidRPr="000A0940">
        <w:rPr>
          <w:rFonts w:ascii="Angsana New" w:hAnsi="Angsana New"/>
          <w:sz w:val="30"/>
          <w:szCs w:val="30"/>
        </w:rPr>
        <w:t xml:space="preserve"> </w:t>
      </w:r>
      <w:r w:rsidR="001941FD" w:rsidRPr="000A0940">
        <w:rPr>
          <w:rFonts w:ascii="Angsana New" w:hAnsi="Angsana New"/>
          <w:sz w:val="30"/>
          <w:szCs w:val="30"/>
          <w:cs/>
        </w:rPr>
        <w:t>บริษัทจะจ่าย</w:t>
      </w:r>
      <w:r w:rsidR="002A77B4">
        <w:rPr>
          <w:rFonts w:ascii="Angsana New" w:hAnsi="Angsana New" w:hint="cs"/>
          <w:sz w:val="30"/>
          <w:szCs w:val="30"/>
          <w:cs/>
        </w:rPr>
        <w:t xml:space="preserve"> </w:t>
      </w:r>
      <w:r w:rsidR="001941FD" w:rsidRPr="000A0940">
        <w:rPr>
          <w:rFonts w:ascii="Angsana New" w:hAnsi="Angsana New"/>
          <w:sz w:val="30"/>
          <w:szCs w:val="30"/>
          <w:cs/>
        </w:rPr>
        <w:t>ค่านายหน้า</w:t>
      </w:r>
      <w:r w:rsidR="009C4BE4" w:rsidRPr="000A0940">
        <w:rPr>
          <w:rFonts w:ascii="Angsana New" w:hAnsi="Angsana New"/>
          <w:sz w:val="30"/>
          <w:szCs w:val="30"/>
          <w:cs/>
        </w:rPr>
        <w:t xml:space="preserve">ในอัตราร้อยละ </w:t>
      </w:r>
      <w:r w:rsidR="00D830A6" w:rsidRPr="000A0940">
        <w:rPr>
          <w:rFonts w:ascii="Angsana New" w:hAnsi="Angsana New"/>
          <w:sz w:val="30"/>
          <w:szCs w:val="30"/>
        </w:rPr>
        <w:t>1</w:t>
      </w:r>
      <w:r w:rsidR="00CF50EF" w:rsidRPr="000A0940">
        <w:rPr>
          <w:rFonts w:ascii="Angsana New" w:hAnsi="Angsana New"/>
          <w:sz w:val="30"/>
          <w:szCs w:val="30"/>
        </w:rPr>
        <w:t>2</w:t>
      </w:r>
      <w:r w:rsidR="009102C5" w:rsidRPr="000A0940">
        <w:rPr>
          <w:rFonts w:ascii="Angsana New" w:hAnsi="Angsana New"/>
          <w:sz w:val="30"/>
          <w:szCs w:val="30"/>
        </w:rPr>
        <w:t>.</w:t>
      </w:r>
      <w:r w:rsidR="00D130F3" w:rsidRPr="000A0940">
        <w:rPr>
          <w:rFonts w:ascii="Angsana New" w:hAnsi="Angsana New"/>
          <w:sz w:val="30"/>
          <w:szCs w:val="30"/>
        </w:rPr>
        <w:t>5</w:t>
      </w:r>
      <w:r w:rsidR="009C4BE4" w:rsidRPr="000A0940">
        <w:rPr>
          <w:rFonts w:ascii="Angsana New" w:hAnsi="Angsana New"/>
          <w:sz w:val="30"/>
          <w:szCs w:val="30"/>
          <w:cs/>
        </w:rPr>
        <w:t xml:space="preserve"> ของ</w:t>
      </w:r>
      <w:r w:rsidR="00F3752F" w:rsidRPr="000A0940">
        <w:rPr>
          <w:rFonts w:ascii="Angsana New" w:hAnsi="Angsana New"/>
          <w:sz w:val="30"/>
          <w:szCs w:val="30"/>
          <w:cs/>
        </w:rPr>
        <w:t>ยอดขาย</w:t>
      </w:r>
      <w:r w:rsidR="001941FD" w:rsidRPr="000A0940">
        <w:rPr>
          <w:rFonts w:ascii="Angsana New" w:hAnsi="Angsana New"/>
          <w:sz w:val="30"/>
          <w:szCs w:val="30"/>
          <w:cs/>
        </w:rPr>
        <w:t>รายไตรมาส</w:t>
      </w:r>
      <w:r w:rsidR="009C4BE4" w:rsidRPr="000A0940">
        <w:rPr>
          <w:rFonts w:ascii="Angsana New" w:hAnsi="Angsana New"/>
          <w:sz w:val="30"/>
          <w:szCs w:val="30"/>
          <w:cs/>
        </w:rPr>
        <w:t xml:space="preserve"> </w:t>
      </w:r>
      <w:r w:rsidR="00F40BB8" w:rsidRPr="000A0940">
        <w:rPr>
          <w:rFonts w:ascii="Angsana New" w:hAnsi="Angsana New" w:hint="cs"/>
          <w:sz w:val="30"/>
          <w:szCs w:val="30"/>
          <w:cs/>
        </w:rPr>
        <w:t>เมื่อ</w:t>
      </w:r>
      <w:r w:rsidR="007E56D0" w:rsidRPr="000A0940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D830A6" w:rsidRPr="000A0940">
        <w:rPr>
          <w:rFonts w:ascii="Angsana New" w:hAnsi="Angsana New"/>
          <w:sz w:val="30"/>
          <w:szCs w:val="30"/>
        </w:rPr>
        <w:t>1</w:t>
      </w:r>
      <w:r w:rsidR="007E56D0" w:rsidRPr="000A0940">
        <w:rPr>
          <w:rFonts w:ascii="Angsana New" w:hAnsi="Angsana New"/>
          <w:sz w:val="30"/>
          <w:szCs w:val="30"/>
        </w:rPr>
        <w:t xml:space="preserve"> </w:t>
      </w:r>
      <w:r w:rsidR="007E56D0" w:rsidRPr="000A0940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CF50EF" w:rsidRPr="000A0940">
        <w:rPr>
          <w:rFonts w:ascii="Angsana New" w:hAnsi="Angsana New"/>
          <w:sz w:val="30"/>
          <w:szCs w:val="30"/>
        </w:rPr>
        <w:t>2</w:t>
      </w:r>
      <w:r w:rsidR="00D130F3" w:rsidRPr="000A0940">
        <w:rPr>
          <w:rFonts w:ascii="Angsana New" w:hAnsi="Angsana New"/>
          <w:sz w:val="30"/>
          <w:szCs w:val="30"/>
        </w:rPr>
        <w:t>5</w:t>
      </w:r>
      <w:r w:rsidR="00CF50EF" w:rsidRPr="000A0940">
        <w:rPr>
          <w:rFonts w:ascii="Angsana New" w:hAnsi="Angsana New"/>
          <w:sz w:val="30"/>
          <w:szCs w:val="30"/>
        </w:rPr>
        <w:t>6</w:t>
      </w:r>
      <w:r w:rsidR="00D130F3" w:rsidRPr="000A0940">
        <w:rPr>
          <w:rFonts w:ascii="Angsana New" w:hAnsi="Angsana New"/>
          <w:sz w:val="30"/>
          <w:szCs w:val="30"/>
        </w:rPr>
        <w:t>3</w:t>
      </w:r>
      <w:r w:rsidR="007E56D0" w:rsidRPr="000A0940">
        <w:rPr>
          <w:rFonts w:ascii="Angsana New" w:hAnsi="Angsana New"/>
          <w:sz w:val="30"/>
          <w:szCs w:val="30"/>
        </w:rPr>
        <w:t xml:space="preserve"> </w:t>
      </w:r>
      <w:r w:rsidR="007E56D0" w:rsidRPr="000A0940">
        <w:rPr>
          <w:rFonts w:ascii="Angsana New" w:hAnsi="Angsana New" w:hint="cs"/>
          <w:sz w:val="30"/>
          <w:szCs w:val="30"/>
          <w:cs/>
        </w:rPr>
        <w:t>บริษัทแก้ไขอัตราค่านายหน้</w:t>
      </w:r>
      <w:r w:rsidR="00190000" w:rsidRPr="000A0940">
        <w:rPr>
          <w:rFonts w:ascii="Angsana New" w:hAnsi="Angsana New" w:hint="cs"/>
          <w:sz w:val="30"/>
          <w:szCs w:val="30"/>
          <w:cs/>
        </w:rPr>
        <w:t>า</w:t>
      </w:r>
      <w:r w:rsidR="007E56D0" w:rsidRPr="000A0940">
        <w:rPr>
          <w:rFonts w:ascii="Angsana New" w:hAnsi="Angsana New" w:hint="cs"/>
          <w:sz w:val="30"/>
          <w:szCs w:val="30"/>
          <w:cs/>
        </w:rPr>
        <w:t xml:space="preserve">ในสัญญาเป็นร้อยละ </w:t>
      </w:r>
      <w:r w:rsidR="007E56D0" w:rsidRPr="000A0940">
        <w:rPr>
          <w:rFonts w:ascii="Angsana New" w:hAnsi="Angsana New"/>
          <w:sz w:val="30"/>
          <w:szCs w:val="30"/>
        </w:rPr>
        <w:t>7.</w:t>
      </w:r>
      <w:r w:rsidR="00D130F3" w:rsidRPr="000A0940">
        <w:rPr>
          <w:rFonts w:ascii="Angsana New" w:hAnsi="Angsana New"/>
          <w:sz w:val="30"/>
          <w:szCs w:val="30"/>
        </w:rPr>
        <w:t>5</w:t>
      </w:r>
      <w:r w:rsidR="007E56D0" w:rsidRPr="000A0940">
        <w:rPr>
          <w:rFonts w:ascii="Angsana New" w:hAnsi="Angsana New"/>
          <w:sz w:val="30"/>
          <w:szCs w:val="30"/>
        </w:rPr>
        <w:t xml:space="preserve"> </w:t>
      </w:r>
      <w:r w:rsidR="007E56D0" w:rsidRPr="000A0940">
        <w:rPr>
          <w:rFonts w:ascii="Angsana New" w:hAnsi="Angsana New" w:hint="cs"/>
          <w:sz w:val="30"/>
          <w:szCs w:val="30"/>
          <w:cs/>
        </w:rPr>
        <w:t>ของยอดขายรายไตรมาส</w:t>
      </w:r>
      <w:r w:rsidR="007E56D0" w:rsidRPr="000A0940">
        <w:rPr>
          <w:rFonts w:ascii="Angsana New" w:hAnsi="Angsana New"/>
          <w:sz w:val="30"/>
          <w:szCs w:val="30"/>
        </w:rPr>
        <w:t xml:space="preserve"> </w:t>
      </w:r>
      <w:r w:rsidR="0035011B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35011B">
        <w:rPr>
          <w:rFonts w:ascii="Angsana New" w:hAnsi="Angsana New"/>
          <w:sz w:val="30"/>
          <w:szCs w:val="30"/>
        </w:rPr>
        <w:t>1</w:t>
      </w:r>
      <w:r w:rsidR="0035011B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35011B">
        <w:rPr>
          <w:rFonts w:ascii="Angsana New" w:hAnsi="Angsana New"/>
          <w:sz w:val="30"/>
          <w:szCs w:val="30"/>
        </w:rPr>
        <w:t>2564</w:t>
      </w:r>
      <w:r w:rsidR="0035011B">
        <w:rPr>
          <w:rFonts w:ascii="Angsana New" w:hAnsi="Angsana New" w:hint="cs"/>
          <w:sz w:val="30"/>
          <w:szCs w:val="30"/>
          <w:cs/>
        </w:rPr>
        <w:t xml:space="preserve"> บริษัทแก้ไขอัตราค่านายหน้าในสัญญาเป็นร้อยละ </w:t>
      </w:r>
      <w:r w:rsidR="0035011B">
        <w:rPr>
          <w:rFonts w:ascii="Angsana New" w:hAnsi="Angsana New"/>
          <w:sz w:val="30"/>
          <w:szCs w:val="30"/>
        </w:rPr>
        <w:t xml:space="preserve">5 </w:t>
      </w:r>
      <w:r w:rsidR="0035011B">
        <w:rPr>
          <w:rFonts w:ascii="Angsana New" w:hAnsi="Angsana New" w:hint="cs"/>
          <w:sz w:val="30"/>
          <w:szCs w:val="30"/>
          <w:cs/>
        </w:rPr>
        <w:t>ของยอดขายรายไตรมาส</w:t>
      </w:r>
      <w:r w:rsidR="001941FD" w:rsidRPr="000A0940">
        <w:rPr>
          <w:rFonts w:ascii="Angsana New" w:hAnsi="Angsana New"/>
          <w:sz w:val="30"/>
          <w:szCs w:val="30"/>
          <w:cs/>
        </w:rPr>
        <w:t>และ</w:t>
      </w:r>
      <w:r w:rsidR="009C4BE4" w:rsidRPr="000A0940">
        <w:rPr>
          <w:rFonts w:ascii="Angsana New" w:hAnsi="Angsana New"/>
          <w:sz w:val="30"/>
          <w:szCs w:val="30"/>
          <w:cs/>
        </w:rPr>
        <w:t>จะมีผ</w:t>
      </w:r>
      <w:r w:rsidR="000E3E2A" w:rsidRPr="000A0940">
        <w:rPr>
          <w:rFonts w:ascii="Angsana New" w:hAnsi="Angsana New"/>
          <w:sz w:val="30"/>
          <w:szCs w:val="30"/>
          <w:cs/>
        </w:rPr>
        <w:t>ล</w:t>
      </w:r>
      <w:r w:rsidR="00F91621" w:rsidRPr="000A0940">
        <w:rPr>
          <w:rFonts w:ascii="Angsana New" w:hAnsi="Angsana New"/>
          <w:sz w:val="30"/>
          <w:szCs w:val="30"/>
          <w:cs/>
        </w:rPr>
        <w:t>จนกว่า</w:t>
      </w:r>
      <w:r w:rsidR="00CF30C1" w:rsidRPr="000A0940">
        <w:rPr>
          <w:rFonts w:ascii="Angsana New" w:hAnsi="Angsana New"/>
          <w:sz w:val="30"/>
          <w:szCs w:val="30"/>
          <w:cs/>
        </w:rPr>
        <w:t>สัญญา</w:t>
      </w:r>
      <w:r w:rsidR="00A62298" w:rsidRPr="000A0940">
        <w:rPr>
          <w:rFonts w:ascii="Angsana New" w:hAnsi="Angsana New"/>
          <w:sz w:val="30"/>
          <w:szCs w:val="30"/>
          <w:cs/>
        </w:rPr>
        <w:t>จะมีการเปลี่ยนแปลงและคู่สัญญาได้ตกลงร่วมกัน</w:t>
      </w:r>
      <w:r w:rsidR="00CF30C1" w:rsidRPr="000A0940">
        <w:rPr>
          <w:rFonts w:ascii="Angsana New" w:hAnsi="Angsana New"/>
          <w:sz w:val="30"/>
          <w:szCs w:val="30"/>
          <w:cs/>
        </w:rPr>
        <w:t xml:space="preserve"> สัญญา</w:t>
      </w:r>
      <w:r w:rsidR="000E3E2A" w:rsidRPr="000A0940">
        <w:rPr>
          <w:rFonts w:ascii="Angsana New" w:hAnsi="Angsana New"/>
          <w:sz w:val="30"/>
          <w:szCs w:val="30"/>
          <w:cs/>
        </w:rPr>
        <w:t>จะ</w:t>
      </w:r>
      <w:r w:rsidR="00FD7F4B" w:rsidRPr="000A0940">
        <w:rPr>
          <w:rFonts w:ascii="Angsana New" w:hAnsi="Angsana New"/>
          <w:sz w:val="30"/>
          <w:szCs w:val="30"/>
          <w:cs/>
        </w:rPr>
        <w:t>ต่อ</w:t>
      </w:r>
      <w:r w:rsidR="001941FD" w:rsidRPr="000A0940">
        <w:rPr>
          <w:rFonts w:ascii="Angsana New" w:hAnsi="Angsana New"/>
          <w:sz w:val="30"/>
          <w:szCs w:val="30"/>
          <w:cs/>
        </w:rPr>
        <w:t>อายุ</w:t>
      </w:r>
      <w:r w:rsidR="00FD7F4B" w:rsidRPr="000A0940">
        <w:rPr>
          <w:rFonts w:ascii="Angsana New" w:hAnsi="Angsana New"/>
          <w:sz w:val="30"/>
          <w:szCs w:val="30"/>
          <w:cs/>
        </w:rPr>
        <w:t>โดยอัตโนมัติ</w:t>
      </w:r>
      <w:r w:rsidR="001941FD" w:rsidRPr="000A0940">
        <w:rPr>
          <w:rFonts w:ascii="Angsana New" w:hAnsi="Angsana New"/>
          <w:sz w:val="30"/>
          <w:szCs w:val="30"/>
          <w:cs/>
        </w:rPr>
        <w:t>หลังจากหนึ่งปี</w:t>
      </w:r>
      <w:r w:rsidR="00FD7F4B" w:rsidRPr="000A0940">
        <w:rPr>
          <w:rFonts w:ascii="Angsana New" w:hAnsi="Angsana New"/>
          <w:sz w:val="30"/>
          <w:szCs w:val="30"/>
          <w:cs/>
        </w:rPr>
        <w:t>ตามเงื่อนไขที่ทั้งสองฝ่ายตกลงร่วมกัน</w:t>
      </w:r>
      <w:r w:rsidR="00F35D07">
        <w:rPr>
          <w:rFonts w:ascii="Angsana New" w:hAnsi="Angsana New"/>
          <w:sz w:val="30"/>
          <w:szCs w:val="30"/>
        </w:rPr>
        <w:t xml:space="preserve"> </w:t>
      </w:r>
      <w:r w:rsidR="00F35D07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F35D07">
        <w:rPr>
          <w:rFonts w:ascii="Angsana New" w:hAnsi="Angsana New"/>
          <w:sz w:val="30"/>
          <w:szCs w:val="30"/>
        </w:rPr>
        <w:t xml:space="preserve">1 </w:t>
      </w:r>
      <w:r w:rsidR="00F35D07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="00F35D07">
        <w:rPr>
          <w:rFonts w:ascii="Angsana New" w:hAnsi="Angsana New"/>
          <w:sz w:val="30"/>
          <w:szCs w:val="30"/>
        </w:rPr>
        <w:t xml:space="preserve">2564 </w:t>
      </w:r>
      <w:r w:rsidR="00F35D07">
        <w:rPr>
          <w:rFonts w:ascii="Angsana New" w:hAnsi="Angsana New" w:hint="cs"/>
          <w:sz w:val="30"/>
          <w:szCs w:val="30"/>
          <w:cs/>
        </w:rPr>
        <w:t xml:space="preserve">บริษัทได้ตกลงกับ </w:t>
      </w:r>
      <w:r w:rsidR="00F35D07" w:rsidRPr="000A0940">
        <w:rPr>
          <w:rFonts w:ascii="Angsana New" w:hAnsi="Angsana New"/>
          <w:sz w:val="30"/>
          <w:szCs w:val="30"/>
        </w:rPr>
        <w:t>Mega Lifesciences (Australia) Pty. Limited</w:t>
      </w:r>
      <w:r w:rsidR="00F35D07">
        <w:rPr>
          <w:rFonts w:ascii="Angsana New" w:hAnsi="Angsana New" w:hint="cs"/>
          <w:sz w:val="30"/>
          <w:szCs w:val="30"/>
          <w:cs/>
        </w:rPr>
        <w:t xml:space="preserve"> เพื่อ</w:t>
      </w:r>
      <w:r w:rsidR="004C1A06">
        <w:rPr>
          <w:rFonts w:ascii="Angsana New" w:hAnsi="Angsana New" w:hint="cs"/>
          <w:sz w:val="30"/>
          <w:szCs w:val="30"/>
          <w:cs/>
        </w:rPr>
        <w:t>ยุติ</w:t>
      </w:r>
      <w:r w:rsidR="00F35D07">
        <w:rPr>
          <w:rFonts w:ascii="Angsana New" w:hAnsi="Angsana New" w:hint="cs"/>
          <w:sz w:val="30"/>
          <w:szCs w:val="30"/>
          <w:cs/>
        </w:rPr>
        <w:t>สัญญา</w:t>
      </w:r>
      <w:r w:rsidR="00AC399F">
        <w:rPr>
          <w:rFonts w:ascii="Angsana New" w:hAnsi="Angsana New" w:hint="cs"/>
          <w:sz w:val="30"/>
          <w:szCs w:val="30"/>
          <w:cs/>
        </w:rPr>
        <w:t>ดังกล่าว</w:t>
      </w:r>
    </w:p>
    <w:p w14:paraId="13339E32" w14:textId="77777777" w:rsidR="001E2FAF" w:rsidRPr="001C4809" w:rsidRDefault="001E2FAF" w:rsidP="006C68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right="-295"/>
        <w:rPr>
          <w:rFonts w:ascii="Angsana New" w:hAnsi="Angsana New"/>
          <w:sz w:val="20"/>
          <w:szCs w:val="20"/>
        </w:rPr>
      </w:pPr>
    </w:p>
    <w:p w14:paraId="3E489FE2" w14:textId="77777777" w:rsidR="00EA3AEC" w:rsidRPr="000A0940" w:rsidRDefault="00865CBC" w:rsidP="006C68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right="-295"/>
        <w:rPr>
          <w:rFonts w:ascii="Angsana New" w:hAnsi="Angsana New"/>
          <w:b/>
          <w:bCs/>
          <w:i/>
          <w:iCs/>
          <w:sz w:val="30"/>
          <w:szCs w:val="30"/>
        </w:rPr>
      </w:pPr>
      <w:r w:rsidRPr="000A0940">
        <w:rPr>
          <w:rFonts w:ascii="Angsana New" w:hAnsi="Angsana New"/>
          <w:sz w:val="30"/>
          <w:szCs w:val="30"/>
        </w:rPr>
        <w:tab/>
      </w:r>
      <w:r w:rsidR="00EA3AEC" w:rsidRPr="000A094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สัญญาจัดหาสินค้า  </w:t>
      </w:r>
    </w:p>
    <w:p w14:paraId="032A7207" w14:textId="77777777" w:rsidR="00A43014" w:rsidRPr="001C4809" w:rsidRDefault="00A43014" w:rsidP="00B80C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right="-295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046E436C" w14:textId="77777777" w:rsidR="00B81D01" w:rsidRDefault="00EA3AEC" w:rsidP="00B81D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0A0940">
        <w:rPr>
          <w:rFonts w:ascii="Angsana New" w:hAnsi="Angsana New"/>
          <w:sz w:val="30"/>
          <w:szCs w:val="30"/>
          <w:cs/>
        </w:rPr>
        <w:t>บริษัทมีสัญญาจัดหาสินค้ากับ</w:t>
      </w:r>
      <w:r w:rsidR="001A1C3F" w:rsidRPr="000A0940">
        <w:rPr>
          <w:rFonts w:ascii="Angsana New" w:hAnsi="Angsana New"/>
          <w:sz w:val="30"/>
          <w:szCs w:val="30"/>
          <w:cs/>
        </w:rPr>
        <w:t>บริษัท เมก้า ไลฟ์ไซแอ็นซ์ พีทีวาย จำกัด</w:t>
      </w:r>
      <w:r w:rsidR="007C26D7" w:rsidRPr="000A0940">
        <w:rPr>
          <w:rFonts w:ascii="Angsana New" w:hAnsi="Angsana New"/>
          <w:sz w:val="30"/>
          <w:szCs w:val="30"/>
          <w:cs/>
        </w:rPr>
        <w:t xml:space="preserve"> ซึ่งเป็นบริษัทย่อย</w:t>
      </w:r>
      <w:r w:rsidR="000C0E75" w:rsidRPr="000A0940">
        <w:rPr>
          <w:rFonts w:ascii="Angsana New" w:hAnsi="Angsana New"/>
          <w:sz w:val="30"/>
          <w:szCs w:val="30"/>
          <w:cs/>
        </w:rPr>
        <w:t xml:space="preserve"> โดย</w:t>
      </w:r>
      <w:r w:rsidRPr="000A0940">
        <w:rPr>
          <w:rFonts w:ascii="Angsana New" w:hAnsi="Angsana New"/>
          <w:sz w:val="30"/>
          <w:szCs w:val="30"/>
          <w:cs/>
        </w:rPr>
        <w:t>บริษัทตกลงที่จะผลิตและจัดหาสินค้า</w:t>
      </w:r>
      <w:r w:rsidR="001A1C3F" w:rsidRPr="000A0940">
        <w:rPr>
          <w:rFonts w:ascii="Angsana New" w:hAnsi="Angsana New"/>
          <w:sz w:val="30"/>
          <w:szCs w:val="30"/>
          <w:cs/>
        </w:rPr>
        <w:t>ตามความต้องการของบริษัทย่อย ซึ่งสินค้าดังกล่าวเป็นไปตาม</w:t>
      </w:r>
      <w:r w:rsidRPr="000A0940">
        <w:rPr>
          <w:rFonts w:ascii="Angsana New" w:hAnsi="Angsana New"/>
          <w:sz w:val="30"/>
          <w:szCs w:val="30"/>
          <w:cs/>
        </w:rPr>
        <w:t xml:space="preserve">คุณสมบัติที่ตกลงกันและเป็นไปตามมาตรฐาน </w:t>
      </w:r>
      <w:r w:rsidRPr="000A0940">
        <w:rPr>
          <w:rFonts w:ascii="Angsana New" w:hAnsi="Angsana New"/>
          <w:sz w:val="30"/>
          <w:szCs w:val="30"/>
        </w:rPr>
        <w:t>GMP</w:t>
      </w:r>
      <w:r w:rsidRPr="000A0940">
        <w:rPr>
          <w:rFonts w:ascii="Angsana New" w:hAnsi="Angsana New"/>
          <w:sz w:val="30"/>
          <w:szCs w:val="30"/>
          <w:cs/>
        </w:rPr>
        <w:t xml:space="preserve"> สัญญานี้มีผลบังคับใช้ตั้งแต่วันที่ในสัญญาหรือจนกว่าคู่สัญญาฝ่ายใดฝ่ายหนึ่งจะยกเลิกสัญญาด้วย</w:t>
      </w:r>
      <w:r w:rsidR="00CA7F01" w:rsidRPr="000A0940">
        <w:rPr>
          <w:rFonts w:ascii="Angsana New" w:hAnsi="Angsana New"/>
          <w:sz w:val="30"/>
          <w:szCs w:val="30"/>
          <w:cs/>
        </w:rPr>
        <w:br/>
      </w:r>
      <w:r w:rsidRPr="000A0940">
        <w:rPr>
          <w:rFonts w:ascii="Angsana New" w:hAnsi="Angsana New"/>
          <w:sz w:val="30"/>
          <w:szCs w:val="30"/>
          <w:cs/>
        </w:rPr>
        <w:t xml:space="preserve">การแจ้งเป็นลายลักษณ์อักษรล่วงหน้าไม่น้อยกว่า </w:t>
      </w:r>
      <w:r w:rsidR="00D130F3" w:rsidRPr="000A0940">
        <w:rPr>
          <w:rFonts w:ascii="Angsana New" w:hAnsi="Angsana New"/>
          <w:sz w:val="30"/>
          <w:szCs w:val="30"/>
        </w:rPr>
        <w:t>3</w:t>
      </w:r>
      <w:r w:rsidR="00D830A6" w:rsidRPr="000A0940">
        <w:rPr>
          <w:rFonts w:ascii="Angsana New" w:hAnsi="Angsana New"/>
          <w:sz w:val="30"/>
          <w:szCs w:val="30"/>
        </w:rPr>
        <w:t>0</w:t>
      </w:r>
      <w:r w:rsidRPr="000A0940">
        <w:rPr>
          <w:rFonts w:ascii="Angsana New" w:hAnsi="Angsana New"/>
          <w:sz w:val="30"/>
          <w:szCs w:val="30"/>
          <w:cs/>
        </w:rPr>
        <w:t xml:space="preserve"> วัน</w:t>
      </w:r>
    </w:p>
    <w:p w14:paraId="03E7FFFA" w14:textId="43924D65" w:rsidR="00B81D01" w:rsidRPr="001C4809" w:rsidRDefault="00B81D01" w:rsidP="00B81D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 w:right="-25"/>
        <w:jc w:val="thaiDistribute"/>
        <w:rPr>
          <w:rFonts w:ascii="Angsana New" w:hAnsi="Angsana New"/>
          <w:sz w:val="20"/>
          <w:szCs w:val="20"/>
        </w:rPr>
      </w:pPr>
    </w:p>
    <w:p w14:paraId="2E37B92F" w14:textId="7653D28A" w:rsidR="00E21ABB" w:rsidRPr="000A0940" w:rsidRDefault="00B81D01" w:rsidP="00B80C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E21ABB" w:rsidRPr="000A0940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สัญญาบริการ</w:t>
      </w:r>
    </w:p>
    <w:p w14:paraId="2AC7FFD7" w14:textId="77777777" w:rsidR="00E21ABB" w:rsidRPr="001C4809" w:rsidRDefault="00E21ABB" w:rsidP="00B80CA4">
      <w:pPr>
        <w:tabs>
          <w:tab w:val="clear" w:pos="454"/>
          <w:tab w:val="clear" w:pos="907"/>
          <w:tab w:val="left" w:pos="540"/>
        </w:tabs>
        <w:autoSpaceDE w:val="0"/>
        <w:autoSpaceDN w:val="0"/>
        <w:adjustRightInd w:val="0"/>
        <w:spacing w:line="240" w:lineRule="auto"/>
        <w:ind w:left="540" w:right="65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70A5C7BB" w14:textId="69EFCEA3" w:rsidR="00D2285F" w:rsidRDefault="00E21ABB" w:rsidP="00D2285F">
      <w:pPr>
        <w:tabs>
          <w:tab w:val="clear" w:pos="454"/>
          <w:tab w:val="clear" w:pos="907"/>
          <w:tab w:val="left" w:pos="540"/>
          <w:tab w:val="left" w:pos="810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0A094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D830A6" w:rsidRPr="000A0940">
        <w:rPr>
          <w:rFonts w:ascii="Angsana New" w:hAnsi="Angsana New"/>
          <w:sz w:val="30"/>
          <w:szCs w:val="30"/>
        </w:rPr>
        <w:t>1</w:t>
      </w:r>
      <w:r w:rsidRPr="000A0940">
        <w:rPr>
          <w:rFonts w:ascii="Angsana New" w:hAnsi="Angsana New"/>
          <w:sz w:val="30"/>
          <w:szCs w:val="30"/>
        </w:rPr>
        <w:t xml:space="preserve"> </w:t>
      </w:r>
      <w:r w:rsidRPr="000A0940">
        <w:rPr>
          <w:rFonts w:ascii="Angsana New" w:hAnsi="Angsana New"/>
          <w:sz w:val="30"/>
          <w:szCs w:val="30"/>
          <w:cs/>
        </w:rPr>
        <w:t xml:space="preserve">เมษายน </w:t>
      </w:r>
      <w:r w:rsidR="00CF50EF" w:rsidRPr="000A0940">
        <w:rPr>
          <w:rFonts w:ascii="Angsana New" w:hAnsi="Angsana New"/>
          <w:sz w:val="30"/>
          <w:szCs w:val="30"/>
        </w:rPr>
        <w:t>2</w:t>
      </w:r>
      <w:r w:rsidR="00D130F3" w:rsidRPr="000A0940">
        <w:rPr>
          <w:rFonts w:ascii="Angsana New" w:hAnsi="Angsana New"/>
          <w:sz w:val="30"/>
          <w:szCs w:val="30"/>
        </w:rPr>
        <w:t>55</w:t>
      </w:r>
      <w:r w:rsidR="001855F0" w:rsidRPr="000A0940">
        <w:rPr>
          <w:rFonts w:ascii="Angsana New" w:hAnsi="Angsana New"/>
          <w:sz w:val="30"/>
          <w:szCs w:val="30"/>
        </w:rPr>
        <w:t>8</w:t>
      </w:r>
      <w:r w:rsidRPr="000A0940">
        <w:rPr>
          <w:rFonts w:ascii="Angsana New" w:hAnsi="Angsana New"/>
          <w:sz w:val="30"/>
          <w:szCs w:val="30"/>
          <w:cs/>
        </w:rPr>
        <w:t xml:space="preserve"> บริษัทได้ทำสัญญาบริการกับ </w:t>
      </w:r>
      <w:r w:rsidRPr="000A0940">
        <w:rPr>
          <w:rFonts w:ascii="Angsana New" w:hAnsi="Angsana New"/>
          <w:sz w:val="30"/>
          <w:szCs w:val="30"/>
        </w:rPr>
        <w:t xml:space="preserve">Mega Lifesciences Private Limited </w:t>
      </w:r>
      <w:r w:rsidRPr="000A0940">
        <w:rPr>
          <w:rFonts w:ascii="Angsana New" w:hAnsi="Angsana New"/>
          <w:sz w:val="30"/>
          <w:szCs w:val="30"/>
          <w:cs/>
        </w:rPr>
        <w:t>ซึ่งเป็นบริษัทย่อย</w:t>
      </w:r>
      <w:r w:rsidR="00BD734E" w:rsidRPr="000A0940">
        <w:rPr>
          <w:rFonts w:ascii="Angsana New" w:hAnsi="Angsana New"/>
          <w:sz w:val="30"/>
          <w:szCs w:val="30"/>
          <w:cs/>
        </w:rPr>
        <w:t>ทางอ้อม</w:t>
      </w:r>
      <w:r w:rsidRPr="000A0940">
        <w:rPr>
          <w:rFonts w:ascii="Angsana New" w:hAnsi="Angsana New"/>
          <w:sz w:val="30"/>
          <w:szCs w:val="30"/>
          <w:cs/>
        </w:rPr>
        <w:t xml:space="preserve"> ทั้งนี้ </w:t>
      </w:r>
      <w:r w:rsidRPr="000A0940">
        <w:rPr>
          <w:rFonts w:ascii="Angsana New" w:hAnsi="Angsana New"/>
          <w:sz w:val="30"/>
          <w:szCs w:val="30"/>
        </w:rPr>
        <w:t xml:space="preserve">Mega Lifesciences Private Limited </w:t>
      </w:r>
      <w:r w:rsidRPr="000A0940">
        <w:rPr>
          <w:rFonts w:ascii="Angsana New" w:hAnsi="Angsana New"/>
          <w:sz w:val="30"/>
          <w:szCs w:val="30"/>
          <w:cs/>
        </w:rPr>
        <w:t xml:space="preserve">ตกลงที่จะให้บริการช่วยเหลือและสนับสนุน โดยไม่ผูกขาดในด้านการจัดเก็บข้อมูล การติดต่อ และประสานงาน บริษัทตกลงที่จะจ่ายค่าบริการเป็นรายไตรมาสเท่ากับต้นทุนการดำเนินงานที่เกิดขึ้นของบริษัท </w:t>
      </w:r>
      <w:r w:rsidRPr="000A0940">
        <w:rPr>
          <w:rFonts w:ascii="Angsana New" w:hAnsi="Angsana New"/>
          <w:sz w:val="30"/>
          <w:szCs w:val="30"/>
        </w:rPr>
        <w:t>Mega Lifesciences Private Limited</w:t>
      </w:r>
      <w:r w:rsidRPr="000A0940">
        <w:rPr>
          <w:rFonts w:ascii="Angsana New" w:hAnsi="Angsana New"/>
          <w:sz w:val="30"/>
          <w:szCs w:val="30"/>
          <w:cs/>
        </w:rPr>
        <w:t xml:space="preserve"> บวกส่วนเพิ่มร้อยละ </w:t>
      </w:r>
      <w:r w:rsidR="00D830A6" w:rsidRPr="000A0940">
        <w:rPr>
          <w:rFonts w:ascii="Angsana New" w:hAnsi="Angsana New"/>
          <w:sz w:val="30"/>
          <w:szCs w:val="30"/>
        </w:rPr>
        <w:t>1</w:t>
      </w:r>
      <w:r w:rsidR="00D130F3" w:rsidRPr="000A0940">
        <w:rPr>
          <w:rFonts w:ascii="Angsana New" w:hAnsi="Angsana New"/>
          <w:sz w:val="30"/>
          <w:szCs w:val="30"/>
        </w:rPr>
        <w:t>3</w:t>
      </w:r>
      <w:r w:rsidRPr="000A0940">
        <w:rPr>
          <w:rFonts w:ascii="Angsana New" w:hAnsi="Angsana New"/>
          <w:sz w:val="30"/>
          <w:szCs w:val="30"/>
          <w:cs/>
        </w:rPr>
        <w:t xml:space="preserve"> สัญญาดังกล่าวมีผลบังคับใช้ตั้งแต่วันที่ในสัญญาหรือจนกว่าคู่สัญญาฝ่ายใดฝ่ายหนึ่งจะยกเลิกด้วยการแจ้งเป็นลายลักษณ์อักษรล่วงหน้าไม่น้อยกว่า </w:t>
      </w:r>
      <w:r w:rsidRPr="000A0940">
        <w:rPr>
          <w:rFonts w:ascii="Angsana New" w:hAnsi="Angsana New"/>
          <w:sz w:val="30"/>
          <w:szCs w:val="30"/>
        </w:rPr>
        <w:t>9</w:t>
      </w:r>
      <w:r w:rsidR="00D830A6" w:rsidRPr="000A0940">
        <w:rPr>
          <w:rFonts w:ascii="Angsana New" w:hAnsi="Angsana New"/>
          <w:sz w:val="30"/>
          <w:szCs w:val="30"/>
        </w:rPr>
        <w:t>0</w:t>
      </w:r>
      <w:r w:rsidRPr="000A0940">
        <w:rPr>
          <w:rFonts w:ascii="Angsana New" w:hAnsi="Angsana New"/>
          <w:sz w:val="30"/>
          <w:szCs w:val="30"/>
          <w:cs/>
        </w:rPr>
        <w:t xml:space="preserve"> วัน</w:t>
      </w:r>
      <w:r w:rsidR="000E66BF" w:rsidRPr="000A0940">
        <w:rPr>
          <w:rFonts w:ascii="Angsana New" w:hAnsi="Angsana New"/>
          <w:sz w:val="30"/>
          <w:szCs w:val="30"/>
        </w:rPr>
        <w:t xml:space="preserve"> </w:t>
      </w:r>
    </w:p>
    <w:p w14:paraId="2FD742F8" w14:textId="7030F251" w:rsidR="00151335" w:rsidRDefault="00151335" w:rsidP="00D2285F">
      <w:pPr>
        <w:tabs>
          <w:tab w:val="clear" w:pos="454"/>
          <w:tab w:val="clear" w:pos="907"/>
          <w:tab w:val="left" w:pos="540"/>
          <w:tab w:val="left" w:pos="810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20CCFF8B" w14:textId="7374438C" w:rsidR="00151335" w:rsidRDefault="00151335" w:rsidP="00D2285F">
      <w:pPr>
        <w:tabs>
          <w:tab w:val="clear" w:pos="454"/>
          <w:tab w:val="clear" w:pos="907"/>
          <w:tab w:val="left" w:pos="540"/>
          <w:tab w:val="left" w:pos="810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4E5039B6" w14:textId="76C2CBA9" w:rsidR="00151335" w:rsidRDefault="00151335" w:rsidP="00D2285F">
      <w:pPr>
        <w:tabs>
          <w:tab w:val="clear" w:pos="454"/>
          <w:tab w:val="clear" w:pos="907"/>
          <w:tab w:val="left" w:pos="540"/>
          <w:tab w:val="left" w:pos="810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2A0C1CB7" w14:textId="2DB657F2" w:rsidR="00151335" w:rsidRDefault="00151335" w:rsidP="00D2285F">
      <w:pPr>
        <w:tabs>
          <w:tab w:val="clear" w:pos="454"/>
          <w:tab w:val="clear" w:pos="907"/>
          <w:tab w:val="left" w:pos="540"/>
          <w:tab w:val="left" w:pos="810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4758B2FC" w14:textId="30D73FBF" w:rsidR="00151335" w:rsidRDefault="00151335" w:rsidP="00D2285F">
      <w:pPr>
        <w:tabs>
          <w:tab w:val="clear" w:pos="454"/>
          <w:tab w:val="clear" w:pos="907"/>
          <w:tab w:val="left" w:pos="540"/>
          <w:tab w:val="left" w:pos="810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4CB53FD4" w14:textId="605E7FC1" w:rsidR="00151335" w:rsidRDefault="00151335" w:rsidP="00D2285F">
      <w:pPr>
        <w:tabs>
          <w:tab w:val="clear" w:pos="454"/>
          <w:tab w:val="clear" w:pos="907"/>
          <w:tab w:val="left" w:pos="540"/>
          <w:tab w:val="left" w:pos="810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245803DB" w14:textId="5F989BE2" w:rsidR="00151335" w:rsidRDefault="00151335" w:rsidP="00D2285F">
      <w:pPr>
        <w:tabs>
          <w:tab w:val="clear" w:pos="454"/>
          <w:tab w:val="clear" w:pos="907"/>
          <w:tab w:val="left" w:pos="540"/>
          <w:tab w:val="left" w:pos="810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7CA11732" w14:textId="77777777" w:rsidR="00151335" w:rsidRDefault="00151335" w:rsidP="00D2285F">
      <w:pPr>
        <w:tabs>
          <w:tab w:val="clear" w:pos="454"/>
          <w:tab w:val="clear" w:pos="907"/>
          <w:tab w:val="left" w:pos="540"/>
          <w:tab w:val="left" w:pos="810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01C15984" w14:textId="20AA5E88" w:rsidR="00A144BC" w:rsidRPr="003B2C2E" w:rsidRDefault="00A144BC" w:rsidP="007F684E">
      <w:pPr>
        <w:pStyle w:val="Heading5"/>
        <w:numPr>
          <w:ilvl w:val="0"/>
          <w:numId w:val="16"/>
        </w:numPr>
        <w:tabs>
          <w:tab w:val="left" w:pos="540"/>
        </w:tabs>
        <w:spacing w:line="240" w:lineRule="auto"/>
        <w:ind w:right="65" w:hanging="90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14:paraId="07ACD733" w14:textId="77777777" w:rsidR="002F5F40" w:rsidRPr="000A0940" w:rsidRDefault="002F5F40" w:rsidP="00597487">
      <w:pPr>
        <w:tabs>
          <w:tab w:val="clear" w:pos="454"/>
          <w:tab w:val="clear" w:pos="680"/>
          <w:tab w:val="clear" w:pos="907"/>
          <w:tab w:val="left" w:pos="540"/>
        </w:tabs>
        <w:autoSpaceDE w:val="0"/>
        <w:autoSpaceDN w:val="0"/>
        <w:adjustRightInd w:val="0"/>
        <w:spacing w:line="240" w:lineRule="auto"/>
        <w:ind w:right="65"/>
        <w:jc w:val="both"/>
        <w:rPr>
          <w:rFonts w:ascii="Angsana New" w:hAnsi="Angsana New"/>
          <w:b/>
          <w:bCs/>
          <w:sz w:val="30"/>
          <w:szCs w:val="30"/>
          <w:lang w:eastAsia="x-none"/>
        </w:rPr>
      </w:pPr>
    </w:p>
    <w:p w14:paraId="0CC87A59" w14:textId="77777777" w:rsidR="001977EC" w:rsidRPr="000A0940" w:rsidRDefault="001977EC" w:rsidP="002F5F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0A0940">
        <w:rPr>
          <w:rFonts w:ascii="Angsana New" w:hAnsi="Angsana New" w:hint="cs"/>
          <w:sz w:val="30"/>
          <w:szCs w:val="30"/>
          <w:cs/>
        </w:rPr>
        <w:t>การวิเคราะห์อายุของลูกหนี้การค้า มีดังนี้</w:t>
      </w:r>
    </w:p>
    <w:p w14:paraId="020A725E" w14:textId="77777777" w:rsidR="001977EC" w:rsidRPr="000A0940" w:rsidRDefault="001977EC" w:rsidP="002F5F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57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91"/>
        <w:gridCol w:w="3205"/>
        <w:gridCol w:w="917"/>
        <w:gridCol w:w="19"/>
        <w:gridCol w:w="79"/>
        <w:gridCol w:w="163"/>
        <w:gridCol w:w="90"/>
        <w:gridCol w:w="988"/>
        <w:gridCol w:w="29"/>
        <w:gridCol w:w="232"/>
        <w:gridCol w:w="36"/>
        <w:gridCol w:w="994"/>
        <w:gridCol w:w="40"/>
        <w:gridCol w:w="230"/>
        <w:gridCol w:w="38"/>
        <w:gridCol w:w="860"/>
        <w:gridCol w:w="249"/>
        <w:gridCol w:w="21"/>
        <w:gridCol w:w="245"/>
        <w:gridCol w:w="835"/>
        <w:gridCol w:w="216"/>
      </w:tblGrid>
      <w:tr w:rsidR="002F5F40" w:rsidRPr="000A0940" w14:paraId="79EF2E85" w14:textId="77777777" w:rsidTr="00D2285F">
        <w:tc>
          <w:tcPr>
            <w:tcW w:w="1720" w:type="pct"/>
            <w:gridSpan w:val="2"/>
          </w:tcPr>
          <w:p w14:paraId="65D21EF1" w14:textId="77777777" w:rsidR="002F5F40" w:rsidRPr="000A0940" w:rsidRDefault="002F5F40" w:rsidP="00770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9" w:type="pct"/>
          </w:tcPr>
          <w:p w14:paraId="48F9F67E" w14:textId="77777777" w:rsidR="002F5F40" w:rsidRPr="000A0940" w:rsidRDefault="002F5F40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  <w:gridSpan w:val="3"/>
          </w:tcPr>
          <w:p w14:paraId="387222AE" w14:textId="77777777" w:rsidR="002F5F40" w:rsidRPr="000A0940" w:rsidRDefault="002F5F40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pct"/>
            <w:gridSpan w:val="7"/>
          </w:tcPr>
          <w:p w14:paraId="0DA93E10" w14:textId="77777777" w:rsidR="002F5F40" w:rsidRPr="000A0940" w:rsidRDefault="002F5F40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0" w:type="pct"/>
            <w:gridSpan w:val="2"/>
          </w:tcPr>
          <w:p w14:paraId="30BE9EEA" w14:textId="77777777" w:rsidR="002F5F40" w:rsidRPr="000A0940" w:rsidRDefault="002F5F40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pct"/>
            <w:gridSpan w:val="6"/>
          </w:tcPr>
          <w:p w14:paraId="1BE34C34" w14:textId="77777777" w:rsidR="002F5F40" w:rsidRPr="000A0940" w:rsidRDefault="002F5F40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A094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71398E" w:rsidRPr="000A0940" w14:paraId="0481959B" w14:textId="77777777" w:rsidTr="00D2285F">
        <w:tc>
          <w:tcPr>
            <w:tcW w:w="1720" w:type="pct"/>
            <w:gridSpan w:val="2"/>
          </w:tcPr>
          <w:p w14:paraId="67D89708" w14:textId="77777777" w:rsidR="0071398E" w:rsidRPr="000A0940" w:rsidRDefault="0071398E" w:rsidP="00713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9" w:type="pct"/>
          </w:tcPr>
          <w:p w14:paraId="7B26EB57" w14:textId="77777777" w:rsidR="0071398E" w:rsidRPr="000A0940" w:rsidRDefault="0071398E" w:rsidP="00713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" w:type="pct"/>
            <w:gridSpan w:val="3"/>
          </w:tcPr>
          <w:p w14:paraId="1F1F55DA" w14:textId="77777777" w:rsidR="0071398E" w:rsidRPr="000A0940" w:rsidRDefault="0071398E" w:rsidP="00713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14:paraId="102D5FBE" w14:textId="75B8754D" w:rsidR="0071398E" w:rsidRPr="000A0940" w:rsidRDefault="00842835" w:rsidP="00713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6" w:type="pct"/>
            <w:gridSpan w:val="2"/>
          </w:tcPr>
          <w:p w14:paraId="37BEC3CE" w14:textId="77777777" w:rsidR="0071398E" w:rsidRPr="000A0940" w:rsidRDefault="0071398E" w:rsidP="00713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gridSpan w:val="3"/>
          </w:tcPr>
          <w:p w14:paraId="2C6A9020" w14:textId="55612381" w:rsidR="0071398E" w:rsidRPr="000A0940" w:rsidRDefault="0071398E" w:rsidP="00713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0" w:type="pct"/>
            <w:gridSpan w:val="2"/>
          </w:tcPr>
          <w:p w14:paraId="0F27F0BF" w14:textId="77777777" w:rsidR="0071398E" w:rsidRPr="000A0940" w:rsidRDefault="0071398E" w:rsidP="00713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9" w:type="pct"/>
            <w:gridSpan w:val="2"/>
          </w:tcPr>
          <w:p w14:paraId="0A4B900E" w14:textId="7D27A0AE" w:rsidR="0071398E" w:rsidRPr="000A0940" w:rsidRDefault="00842835" w:rsidP="00713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9" w:type="pct"/>
            <w:gridSpan w:val="2"/>
          </w:tcPr>
          <w:p w14:paraId="0FE21333" w14:textId="77777777" w:rsidR="0071398E" w:rsidRPr="000A0940" w:rsidRDefault="0071398E" w:rsidP="00713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gridSpan w:val="2"/>
          </w:tcPr>
          <w:p w14:paraId="6F074226" w14:textId="0A5A014A" w:rsidR="0071398E" w:rsidRPr="000A0940" w:rsidRDefault="0071398E" w:rsidP="00713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71398E" w:rsidRPr="000A0940" w14:paraId="1998E1A6" w14:textId="77777777" w:rsidTr="00D2285F">
        <w:tc>
          <w:tcPr>
            <w:tcW w:w="1720" w:type="pct"/>
            <w:gridSpan w:val="2"/>
          </w:tcPr>
          <w:p w14:paraId="7A552110" w14:textId="77777777" w:rsidR="0071398E" w:rsidRPr="000A0940" w:rsidRDefault="0071398E" w:rsidP="00713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9" w:type="pct"/>
          </w:tcPr>
          <w:p w14:paraId="2EE26723" w14:textId="77777777" w:rsidR="0071398E" w:rsidRPr="000A0940" w:rsidRDefault="0071398E" w:rsidP="00713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A094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6" w:type="pct"/>
            <w:gridSpan w:val="3"/>
          </w:tcPr>
          <w:p w14:paraId="3E9B7B2A" w14:textId="77777777" w:rsidR="0071398E" w:rsidRPr="000A0940" w:rsidRDefault="0071398E" w:rsidP="00713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14:paraId="6DD0BEBD" w14:textId="77777777" w:rsidR="0071398E" w:rsidRPr="000A0940" w:rsidRDefault="0071398E" w:rsidP="00713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6" w:type="pct"/>
            <w:gridSpan w:val="2"/>
          </w:tcPr>
          <w:p w14:paraId="7C32599C" w14:textId="77777777" w:rsidR="0071398E" w:rsidRPr="000A0940" w:rsidRDefault="0071398E" w:rsidP="00713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gridSpan w:val="3"/>
          </w:tcPr>
          <w:p w14:paraId="32A4A6BD" w14:textId="77777777" w:rsidR="0071398E" w:rsidRPr="000A0940" w:rsidRDefault="0071398E" w:rsidP="00713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0" w:type="pct"/>
            <w:gridSpan w:val="2"/>
          </w:tcPr>
          <w:p w14:paraId="719D7E3E" w14:textId="77777777" w:rsidR="0071398E" w:rsidRPr="000A0940" w:rsidRDefault="0071398E" w:rsidP="00713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9" w:type="pct"/>
            <w:gridSpan w:val="2"/>
          </w:tcPr>
          <w:p w14:paraId="42010BB5" w14:textId="4CFA87E7" w:rsidR="0071398E" w:rsidRPr="000A0940" w:rsidRDefault="0071398E" w:rsidP="00713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9" w:type="pct"/>
            <w:gridSpan w:val="2"/>
          </w:tcPr>
          <w:p w14:paraId="3D2AE9E8" w14:textId="77777777" w:rsidR="0071398E" w:rsidRPr="000A0940" w:rsidRDefault="0071398E" w:rsidP="00713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gridSpan w:val="2"/>
          </w:tcPr>
          <w:p w14:paraId="325C4A3D" w14:textId="29457D8F" w:rsidR="0071398E" w:rsidRPr="000A0940" w:rsidRDefault="0071398E" w:rsidP="00713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7347E" w:rsidRPr="000A0940" w14:paraId="4D2D14F2" w14:textId="77777777" w:rsidTr="00D2285F">
        <w:tc>
          <w:tcPr>
            <w:tcW w:w="1720" w:type="pct"/>
            <w:gridSpan w:val="2"/>
          </w:tcPr>
          <w:p w14:paraId="19156ED4" w14:textId="77777777" w:rsidR="00E7347E" w:rsidRPr="000A0940" w:rsidRDefault="00E7347E" w:rsidP="00E73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9" w:type="pct"/>
          </w:tcPr>
          <w:p w14:paraId="66498677" w14:textId="77777777" w:rsidR="00E7347E" w:rsidRPr="000A0940" w:rsidRDefault="00E7347E" w:rsidP="00E73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  <w:gridSpan w:val="3"/>
          </w:tcPr>
          <w:p w14:paraId="2DB88010" w14:textId="77777777" w:rsidR="00E7347E" w:rsidRPr="000A0940" w:rsidRDefault="00E7347E" w:rsidP="00E73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5" w:type="pct"/>
            <w:gridSpan w:val="15"/>
          </w:tcPr>
          <w:p w14:paraId="1A15B0D2" w14:textId="77777777" w:rsidR="00E7347E" w:rsidRPr="000A0940" w:rsidRDefault="00E7347E" w:rsidP="00E73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16E5F" w:rsidRPr="000A0940" w14:paraId="11D87ACF" w14:textId="77777777" w:rsidTr="00D2285F">
        <w:trPr>
          <w:trHeight w:val="299"/>
        </w:trPr>
        <w:tc>
          <w:tcPr>
            <w:tcW w:w="1720" w:type="pct"/>
            <w:gridSpan w:val="2"/>
          </w:tcPr>
          <w:p w14:paraId="55896BA5" w14:textId="77777777" w:rsidR="00C16E5F" w:rsidRPr="000A0940" w:rsidRDefault="00C16E5F" w:rsidP="007F6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"/>
              </w:tabs>
              <w:spacing w:line="240" w:lineRule="auto"/>
              <w:ind w:left="26" w:firstLine="4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79" w:type="pct"/>
          </w:tcPr>
          <w:p w14:paraId="13F369B8" w14:textId="0E93C3B5" w:rsidR="00C16E5F" w:rsidRPr="000A0940" w:rsidRDefault="00075D39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75D39">
              <w:rPr>
                <w:rFonts w:ascii="Angsana New" w:hAnsi="Angsana New" w:hint="cs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36" w:type="pct"/>
            <w:gridSpan w:val="3"/>
          </w:tcPr>
          <w:p w14:paraId="7C2B63F9" w14:textId="77777777" w:rsidR="00C16E5F" w:rsidRPr="000A0940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14:paraId="27A74723" w14:textId="77777777" w:rsidR="00C16E5F" w:rsidRPr="000A0940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5760D0F8" w14:textId="77777777" w:rsidR="00C16E5F" w:rsidRPr="000A0940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gridSpan w:val="3"/>
          </w:tcPr>
          <w:p w14:paraId="383DB055" w14:textId="6F5BA089" w:rsidR="00C16E5F" w:rsidRPr="000A0940" w:rsidRDefault="00C16E5F" w:rsidP="00C1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gridSpan w:val="2"/>
          </w:tcPr>
          <w:p w14:paraId="31A2787C" w14:textId="77777777" w:rsidR="00C16E5F" w:rsidRPr="000A0940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gridSpan w:val="2"/>
          </w:tcPr>
          <w:p w14:paraId="40F4EB16" w14:textId="77777777" w:rsidR="00C16E5F" w:rsidRPr="000A0940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gridSpan w:val="2"/>
          </w:tcPr>
          <w:p w14:paraId="0EEB941F" w14:textId="77777777" w:rsidR="00C16E5F" w:rsidRPr="000A0940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gridSpan w:val="2"/>
          </w:tcPr>
          <w:p w14:paraId="7E9E16AA" w14:textId="292A90F8" w:rsidR="00C16E5F" w:rsidRPr="000A0940" w:rsidRDefault="00C16E5F" w:rsidP="00C1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6E5F" w:rsidRPr="000A0940" w14:paraId="7A4EF6F7" w14:textId="77777777" w:rsidTr="00D2285F">
        <w:trPr>
          <w:trHeight w:val="299"/>
        </w:trPr>
        <w:tc>
          <w:tcPr>
            <w:tcW w:w="1720" w:type="pct"/>
            <w:gridSpan w:val="2"/>
          </w:tcPr>
          <w:p w14:paraId="38EC2533" w14:textId="77777777" w:rsidR="00C16E5F" w:rsidRPr="000A0940" w:rsidRDefault="00C16E5F" w:rsidP="007F6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" w:firstLine="4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79" w:type="pct"/>
          </w:tcPr>
          <w:p w14:paraId="565BF2BD" w14:textId="77777777" w:rsidR="00C16E5F" w:rsidRPr="000A0940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" w:type="pct"/>
            <w:gridSpan w:val="3"/>
          </w:tcPr>
          <w:p w14:paraId="207C1501" w14:textId="77777777" w:rsidR="00C16E5F" w:rsidRPr="000A0940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vAlign w:val="bottom"/>
          </w:tcPr>
          <w:p w14:paraId="533E80C2" w14:textId="2F2B3358" w:rsidR="00C16E5F" w:rsidRPr="008C45C6" w:rsidRDefault="00075D39" w:rsidP="00C1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75D39">
              <w:rPr>
                <w:rFonts w:ascii="Angsana New" w:hAnsi="Angsana New" w:hint="cs"/>
                <w:sz w:val="30"/>
                <w:szCs w:val="30"/>
              </w:rPr>
              <w:t>51</w:t>
            </w:r>
            <w:r w:rsidR="008C45C6">
              <w:rPr>
                <w:rFonts w:ascii="Angsana New" w:hAnsi="Angsana New"/>
                <w:sz w:val="30"/>
                <w:szCs w:val="30"/>
                <w:lang w:val="en-GB"/>
              </w:rPr>
              <w:t>,834</w:t>
            </w:r>
          </w:p>
        </w:tc>
        <w:tc>
          <w:tcPr>
            <w:tcW w:w="136" w:type="pct"/>
            <w:gridSpan w:val="2"/>
          </w:tcPr>
          <w:p w14:paraId="1FDE7190" w14:textId="77777777" w:rsidR="00C16E5F" w:rsidRPr="000A0940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gridSpan w:val="3"/>
            <w:vAlign w:val="bottom"/>
          </w:tcPr>
          <w:p w14:paraId="33B7680C" w14:textId="0892E6CF" w:rsidR="00C16E5F" w:rsidRPr="000A0940" w:rsidRDefault="00C16E5F" w:rsidP="00C1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39,458</w:t>
            </w:r>
          </w:p>
        </w:tc>
        <w:tc>
          <w:tcPr>
            <w:tcW w:w="140" w:type="pct"/>
            <w:gridSpan w:val="2"/>
          </w:tcPr>
          <w:p w14:paraId="1E1F59D2" w14:textId="77777777" w:rsidR="00C16E5F" w:rsidRPr="000A0940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vAlign w:val="bottom"/>
          </w:tcPr>
          <w:p w14:paraId="33C58F60" w14:textId="05E4403D" w:rsidR="00C16E5F" w:rsidRPr="000A0940" w:rsidRDefault="008C45C6" w:rsidP="00C1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889,425</w:t>
            </w:r>
          </w:p>
        </w:tc>
        <w:tc>
          <w:tcPr>
            <w:tcW w:w="139" w:type="pct"/>
            <w:gridSpan w:val="2"/>
          </w:tcPr>
          <w:p w14:paraId="3D1A37A8" w14:textId="77777777" w:rsidR="00C16E5F" w:rsidRPr="000A0940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gridSpan w:val="2"/>
            <w:vAlign w:val="bottom"/>
          </w:tcPr>
          <w:p w14:paraId="31D60372" w14:textId="2ACF577A" w:rsidR="00C16E5F" w:rsidRPr="000A0940" w:rsidRDefault="00C16E5F" w:rsidP="00C1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427,758</w:t>
            </w:r>
          </w:p>
        </w:tc>
      </w:tr>
      <w:tr w:rsidR="00C16E5F" w:rsidRPr="000A0940" w14:paraId="205349FA" w14:textId="77777777" w:rsidTr="00D2285F">
        <w:tc>
          <w:tcPr>
            <w:tcW w:w="1720" w:type="pct"/>
            <w:gridSpan w:val="2"/>
          </w:tcPr>
          <w:p w14:paraId="426557AB" w14:textId="77777777" w:rsidR="00C16E5F" w:rsidRPr="000A0940" w:rsidRDefault="00C16E5F" w:rsidP="007F6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" w:firstLine="4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Pr="000A0940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479" w:type="pct"/>
          </w:tcPr>
          <w:p w14:paraId="44E1115D" w14:textId="77777777" w:rsidR="00C16E5F" w:rsidRPr="000A0940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  <w:gridSpan w:val="3"/>
          </w:tcPr>
          <w:p w14:paraId="0963F940" w14:textId="77777777" w:rsidR="00C16E5F" w:rsidRPr="000A0940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vAlign w:val="bottom"/>
          </w:tcPr>
          <w:p w14:paraId="5B5DC545" w14:textId="77777777" w:rsidR="00C16E5F" w:rsidRPr="000A0940" w:rsidRDefault="00C16E5F" w:rsidP="00C1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3765CAAC" w14:textId="77777777" w:rsidR="00C16E5F" w:rsidRPr="000A0940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gridSpan w:val="3"/>
            <w:vAlign w:val="bottom"/>
          </w:tcPr>
          <w:p w14:paraId="571D03D2" w14:textId="77777777" w:rsidR="00C16E5F" w:rsidRPr="000A0940" w:rsidRDefault="00C16E5F" w:rsidP="00C1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gridSpan w:val="2"/>
          </w:tcPr>
          <w:p w14:paraId="0F28793E" w14:textId="77777777" w:rsidR="00C16E5F" w:rsidRPr="000A0940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vAlign w:val="bottom"/>
          </w:tcPr>
          <w:p w14:paraId="1EBFECDB" w14:textId="77777777" w:rsidR="00C16E5F" w:rsidRPr="000A0940" w:rsidRDefault="00C16E5F" w:rsidP="00C1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gridSpan w:val="2"/>
          </w:tcPr>
          <w:p w14:paraId="43EE6347" w14:textId="77777777" w:rsidR="00C16E5F" w:rsidRPr="000A0940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gridSpan w:val="2"/>
            <w:vAlign w:val="bottom"/>
          </w:tcPr>
          <w:p w14:paraId="2B636CD7" w14:textId="77777777" w:rsidR="00C16E5F" w:rsidRPr="000A0940" w:rsidRDefault="00C16E5F" w:rsidP="00C1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6E5F" w:rsidRPr="000A0940" w14:paraId="000037B2" w14:textId="77777777" w:rsidTr="00D2285F">
        <w:tc>
          <w:tcPr>
            <w:tcW w:w="1720" w:type="pct"/>
            <w:gridSpan w:val="2"/>
          </w:tcPr>
          <w:p w14:paraId="3649B571" w14:textId="77777777" w:rsidR="00C16E5F" w:rsidRPr="000A0940" w:rsidRDefault="00C16E5F" w:rsidP="00922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5" w:firstLine="7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น้อยกว่า </w:t>
            </w:r>
            <w:r w:rsidRPr="000A0940">
              <w:rPr>
                <w:rFonts w:ascii="Angsana New" w:hAnsi="Angsana New"/>
                <w:sz w:val="30"/>
                <w:szCs w:val="30"/>
              </w:rPr>
              <w:t>3</w:t>
            </w: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479" w:type="pct"/>
          </w:tcPr>
          <w:p w14:paraId="44C27DAD" w14:textId="77777777" w:rsidR="00C16E5F" w:rsidRPr="000A0940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  <w:gridSpan w:val="3"/>
          </w:tcPr>
          <w:p w14:paraId="745C3694" w14:textId="77777777" w:rsidR="00C16E5F" w:rsidRPr="000A0940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vAlign w:val="bottom"/>
          </w:tcPr>
          <w:p w14:paraId="10A6B8B7" w14:textId="4656DC3F" w:rsidR="00C16E5F" w:rsidRPr="000A0940" w:rsidRDefault="008C45C6" w:rsidP="00C1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3,691</w:t>
            </w:r>
          </w:p>
        </w:tc>
        <w:tc>
          <w:tcPr>
            <w:tcW w:w="136" w:type="pct"/>
            <w:gridSpan w:val="2"/>
          </w:tcPr>
          <w:p w14:paraId="6708FC26" w14:textId="77777777" w:rsidR="00C16E5F" w:rsidRPr="000A0940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gridSpan w:val="3"/>
            <w:vAlign w:val="bottom"/>
          </w:tcPr>
          <w:p w14:paraId="5EBE3C6F" w14:textId="1D175E64" w:rsidR="00C16E5F" w:rsidRPr="000A0940" w:rsidRDefault="00C16E5F" w:rsidP="00C1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9,709</w:t>
            </w:r>
          </w:p>
        </w:tc>
        <w:tc>
          <w:tcPr>
            <w:tcW w:w="140" w:type="pct"/>
            <w:gridSpan w:val="2"/>
          </w:tcPr>
          <w:p w14:paraId="4321471D" w14:textId="77777777" w:rsidR="00C16E5F" w:rsidRPr="000A0940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vAlign w:val="bottom"/>
          </w:tcPr>
          <w:p w14:paraId="6EB206BD" w14:textId="208109ED" w:rsidR="00C16E5F" w:rsidRPr="000A0940" w:rsidRDefault="008C45C6" w:rsidP="00C1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89,886</w:t>
            </w:r>
          </w:p>
        </w:tc>
        <w:tc>
          <w:tcPr>
            <w:tcW w:w="139" w:type="pct"/>
            <w:gridSpan w:val="2"/>
          </w:tcPr>
          <w:p w14:paraId="3EB96D62" w14:textId="77777777" w:rsidR="00C16E5F" w:rsidRPr="000A0940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gridSpan w:val="2"/>
            <w:vAlign w:val="bottom"/>
          </w:tcPr>
          <w:p w14:paraId="6AA611A8" w14:textId="1C9C210F" w:rsidR="00C16E5F" w:rsidRPr="000A0940" w:rsidRDefault="00C16E5F" w:rsidP="00C1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77,072</w:t>
            </w:r>
          </w:p>
        </w:tc>
      </w:tr>
      <w:tr w:rsidR="00C16E5F" w:rsidRPr="000A0940" w14:paraId="07F77CFC" w14:textId="77777777" w:rsidTr="00D2285F">
        <w:tc>
          <w:tcPr>
            <w:tcW w:w="1720" w:type="pct"/>
            <w:gridSpan w:val="2"/>
          </w:tcPr>
          <w:p w14:paraId="23655D17" w14:textId="77777777" w:rsidR="00C16E5F" w:rsidRPr="000A0940" w:rsidRDefault="00C16E5F" w:rsidP="00922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5" w:firstLine="7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A0940">
              <w:rPr>
                <w:rFonts w:ascii="Angsana New" w:hAnsi="Angsana New"/>
                <w:sz w:val="30"/>
                <w:szCs w:val="30"/>
              </w:rPr>
              <w:t>3</w:t>
            </w: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0A0940">
              <w:rPr>
                <w:rFonts w:ascii="Angsana New" w:hAnsi="Angsana New"/>
                <w:sz w:val="30"/>
                <w:szCs w:val="30"/>
              </w:rPr>
              <w:t>6</w:t>
            </w: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479" w:type="pct"/>
          </w:tcPr>
          <w:p w14:paraId="02B10265" w14:textId="77777777" w:rsidR="00C16E5F" w:rsidRPr="000A0940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  <w:gridSpan w:val="3"/>
          </w:tcPr>
          <w:p w14:paraId="5BB57F15" w14:textId="77777777" w:rsidR="00C16E5F" w:rsidRPr="000A0940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vAlign w:val="bottom"/>
          </w:tcPr>
          <w:p w14:paraId="5CD930C8" w14:textId="0D4C3D53" w:rsidR="00C16E5F" w:rsidRPr="000A0940" w:rsidRDefault="008C45C6" w:rsidP="00C1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</w:tcPr>
          <w:p w14:paraId="13314592" w14:textId="77777777" w:rsidR="00C16E5F" w:rsidRPr="000A0940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gridSpan w:val="3"/>
            <w:vAlign w:val="bottom"/>
          </w:tcPr>
          <w:p w14:paraId="6446AE81" w14:textId="248CE59E" w:rsidR="00C16E5F" w:rsidRPr="000A0940" w:rsidRDefault="00C16E5F" w:rsidP="00C1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gridSpan w:val="2"/>
          </w:tcPr>
          <w:p w14:paraId="06A17B1C" w14:textId="77777777" w:rsidR="00C16E5F" w:rsidRPr="000A0940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vAlign w:val="bottom"/>
          </w:tcPr>
          <w:p w14:paraId="7BFC9864" w14:textId="1166918E" w:rsidR="00C16E5F" w:rsidRPr="000A0940" w:rsidRDefault="008C45C6" w:rsidP="00C1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79,647</w:t>
            </w:r>
          </w:p>
        </w:tc>
        <w:tc>
          <w:tcPr>
            <w:tcW w:w="139" w:type="pct"/>
            <w:gridSpan w:val="2"/>
          </w:tcPr>
          <w:p w14:paraId="246F2F83" w14:textId="77777777" w:rsidR="00C16E5F" w:rsidRPr="000A0940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gridSpan w:val="2"/>
            <w:vAlign w:val="bottom"/>
          </w:tcPr>
          <w:p w14:paraId="587E7FBE" w14:textId="2CAD09ED" w:rsidR="00C16E5F" w:rsidRPr="000A0940" w:rsidRDefault="00C16E5F" w:rsidP="00C1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75,971</w:t>
            </w:r>
          </w:p>
        </w:tc>
      </w:tr>
      <w:tr w:rsidR="00C16E5F" w:rsidRPr="000A0940" w14:paraId="4F930D5B" w14:textId="77777777" w:rsidTr="00D2285F">
        <w:tc>
          <w:tcPr>
            <w:tcW w:w="1720" w:type="pct"/>
            <w:gridSpan w:val="2"/>
          </w:tcPr>
          <w:p w14:paraId="3C8284AC" w14:textId="77777777" w:rsidR="00C16E5F" w:rsidRPr="000A0940" w:rsidRDefault="00C16E5F" w:rsidP="00922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5" w:firstLine="7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A0940">
              <w:rPr>
                <w:rFonts w:ascii="Angsana New" w:hAnsi="Angsana New"/>
                <w:sz w:val="30"/>
                <w:szCs w:val="30"/>
              </w:rPr>
              <w:t>6</w:t>
            </w: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0A0940">
              <w:rPr>
                <w:rFonts w:ascii="Angsana New" w:hAnsi="Angsana New"/>
                <w:sz w:val="30"/>
                <w:szCs w:val="30"/>
              </w:rPr>
              <w:t>12</w:t>
            </w: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479" w:type="pct"/>
          </w:tcPr>
          <w:p w14:paraId="76288C01" w14:textId="77777777" w:rsidR="00C16E5F" w:rsidRPr="000A0940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  <w:gridSpan w:val="3"/>
          </w:tcPr>
          <w:p w14:paraId="0C8FF42F" w14:textId="77777777" w:rsidR="00C16E5F" w:rsidRPr="000A0940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vAlign w:val="bottom"/>
          </w:tcPr>
          <w:p w14:paraId="09975F42" w14:textId="40D943DD" w:rsidR="00C16E5F" w:rsidRPr="000A0940" w:rsidRDefault="008C45C6" w:rsidP="00C1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</w:tcPr>
          <w:p w14:paraId="0F2E1297" w14:textId="77777777" w:rsidR="00C16E5F" w:rsidRPr="000A0940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gridSpan w:val="3"/>
            <w:vAlign w:val="bottom"/>
          </w:tcPr>
          <w:p w14:paraId="758BD364" w14:textId="4C519638" w:rsidR="00C16E5F" w:rsidRPr="000A0940" w:rsidRDefault="00C16E5F" w:rsidP="00C1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gridSpan w:val="2"/>
          </w:tcPr>
          <w:p w14:paraId="10398770" w14:textId="77777777" w:rsidR="00C16E5F" w:rsidRPr="000A0940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vAlign w:val="bottom"/>
          </w:tcPr>
          <w:p w14:paraId="0A0D7A94" w14:textId="26EAC0DD" w:rsidR="00C16E5F" w:rsidRPr="000A0940" w:rsidRDefault="008C45C6" w:rsidP="00C1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36,530</w:t>
            </w:r>
          </w:p>
        </w:tc>
        <w:tc>
          <w:tcPr>
            <w:tcW w:w="139" w:type="pct"/>
            <w:gridSpan w:val="2"/>
          </w:tcPr>
          <w:p w14:paraId="42243DA8" w14:textId="77777777" w:rsidR="00C16E5F" w:rsidRPr="000A0940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gridSpan w:val="2"/>
            <w:vAlign w:val="bottom"/>
          </w:tcPr>
          <w:p w14:paraId="035E3139" w14:textId="05629BE6" w:rsidR="00C16E5F" w:rsidRPr="000A0940" w:rsidRDefault="00C16E5F" w:rsidP="00C1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5,086</w:t>
            </w:r>
          </w:p>
        </w:tc>
      </w:tr>
      <w:tr w:rsidR="00C16E5F" w:rsidRPr="000A0940" w14:paraId="3EA47458" w14:textId="77777777" w:rsidTr="00D2285F">
        <w:tc>
          <w:tcPr>
            <w:tcW w:w="1720" w:type="pct"/>
            <w:gridSpan w:val="2"/>
          </w:tcPr>
          <w:p w14:paraId="577437FF" w14:textId="77777777" w:rsidR="00C16E5F" w:rsidRPr="000A0940" w:rsidRDefault="00C16E5F" w:rsidP="00922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5" w:firstLine="7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0A0940">
              <w:rPr>
                <w:rFonts w:ascii="Angsana New" w:hAnsi="Angsana New"/>
                <w:sz w:val="30"/>
                <w:szCs w:val="30"/>
              </w:rPr>
              <w:t>12</w:t>
            </w: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เดือน</w:t>
            </w:r>
          </w:p>
        </w:tc>
        <w:tc>
          <w:tcPr>
            <w:tcW w:w="479" w:type="pct"/>
          </w:tcPr>
          <w:p w14:paraId="2095069C" w14:textId="77777777" w:rsidR="00C16E5F" w:rsidRPr="000A0940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  <w:gridSpan w:val="3"/>
          </w:tcPr>
          <w:p w14:paraId="102B4167" w14:textId="77777777" w:rsidR="00C16E5F" w:rsidRPr="000A0940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vAlign w:val="bottom"/>
          </w:tcPr>
          <w:p w14:paraId="6678BEC5" w14:textId="6A0D3D4A" w:rsidR="00C16E5F" w:rsidRPr="000A0940" w:rsidRDefault="008C45C6" w:rsidP="00C1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</w:tcPr>
          <w:p w14:paraId="413B67CE" w14:textId="77777777" w:rsidR="00C16E5F" w:rsidRPr="000A0940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gridSpan w:val="3"/>
            <w:vAlign w:val="bottom"/>
          </w:tcPr>
          <w:p w14:paraId="1F0A1451" w14:textId="70FCC88B" w:rsidR="00C16E5F" w:rsidRPr="000A0940" w:rsidRDefault="00C16E5F" w:rsidP="00C1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gridSpan w:val="2"/>
          </w:tcPr>
          <w:p w14:paraId="60BA3008" w14:textId="77777777" w:rsidR="00C16E5F" w:rsidRPr="000A0940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vAlign w:val="bottom"/>
          </w:tcPr>
          <w:p w14:paraId="61D17D1E" w14:textId="16F5B4AE" w:rsidR="00C16E5F" w:rsidRPr="000A0940" w:rsidRDefault="008C45C6" w:rsidP="00C1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10,627</w:t>
            </w:r>
          </w:p>
        </w:tc>
        <w:tc>
          <w:tcPr>
            <w:tcW w:w="139" w:type="pct"/>
            <w:gridSpan w:val="2"/>
          </w:tcPr>
          <w:p w14:paraId="3CB9DC6A" w14:textId="77777777" w:rsidR="00C16E5F" w:rsidRPr="000A0940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gridSpan w:val="2"/>
            <w:vAlign w:val="bottom"/>
          </w:tcPr>
          <w:p w14:paraId="4149934B" w14:textId="33036F04" w:rsidR="00C16E5F" w:rsidRPr="000A0940" w:rsidRDefault="00C16E5F" w:rsidP="00C1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</w:t>
            </w:r>
          </w:p>
        </w:tc>
      </w:tr>
      <w:tr w:rsidR="00C16E5F" w:rsidRPr="000A0940" w14:paraId="686F62F1" w14:textId="77777777" w:rsidTr="00D2285F">
        <w:tc>
          <w:tcPr>
            <w:tcW w:w="1720" w:type="pct"/>
            <w:gridSpan w:val="2"/>
          </w:tcPr>
          <w:p w14:paraId="4610347A" w14:textId="77777777" w:rsidR="00C16E5F" w:rsidRPr="000A0940" w:rsidRDefault="00C16E5F" w:rsidP="00C1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79" w:type="pct"/>
          </w:tcPr>
          <w:p w14:paraId="76BA045C" w14:textId="77777777" w:rsidR="00C16E5F" w:rsidRPr="000A0940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  <w:gridSpan w:val="3"/>
          </w:tcPr>
          <w:p w14:paraId="594627AB" w14:textId="77777777" w:rsidR="00C16E5F" w:rsidRPr="000A0940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6CBAD6" w14:textId="18F52F14" w:rsidR="00C16E5F" w:rsidRPr="000A0940" w:rsidRDefault="008C45C6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96" w:right="-131" w:hanging="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55,525</w:t>
            </w:r>
          </w:p>
        </w:tc>
        <w:tc>
          <w:tcPr>
            <w:tcW w:w="136" w:type="pct"/>
            <w:gridSpan w:val="2"/>
          </w:tcPr>
          <w:p w14:paraId="2D489D47" w14:textId="77777777" w:rsidR="00C16E5F" w:rsidRPr="000A0940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5C6783F" w14:textId="2CA67369" w:rsidR="00C16E5F" w:rsidRPr="000A0940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96" w:right="-131" w:hanging="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4EBC">
              <w:rPr>
                <w:rFonts w:ascii="Angsana New" w:hAnsi="Angsana New"/>
                <w:b/>
                <w:bCs/>
                <w:sz w:val="30"/>
                <w:szCs w:val="30"/>
              </w:rPr>
              <w:t>49,167</w:t>
            </w:r>
          </w:p>
        </w:tc>
        <w:tc>
          <w:tcPr>
            <w:tcW w:w="140" w:type="pct"/>
            <w:gridSpan w:val="2"/>
          </w:tcPr>
          <w:p w14:paraId="39FFDF5B" w14:textId="77777777" w:rsidR="00C16E5F" w:rsidRPr="000A0940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287110" w14:textId="6B213B3E" w:rsidR="00C16E5F" w:rsidRPr="000A0940" w:rsidRDefault="008C45C6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96" w:right="-131" w:hanging="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1,106,115</w:t>
            </w:r>
          </w:p>
        </w:tc>
        <w:tc>
          <w:tcPr>
            <w:tcW w:w="139" w:type="pct"/>
            <w:gridSpan w:val="2"/>
          </w:tcPr>
          <w:p w14:paraId="328645D6" w14:textId="77777777" w:rsidR="00C16E5F" w:rsidRPr="000A0940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31E01B" w14:textId="25C6C997" w:rsidR="00C16E5F" w:rsidRPr="000A0940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96" w:right="-131" w:hanging="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4EBC">
              <w:rPr>
                <w:rFonts w:ascii="Angsana New" w:hAnsi="Angsana New"/>
                <w:b/>
                <w:bCs/>
                <w:sz w:val="30"/>
                <w:szCs w:val="30"/>
              </w:rPr>
              <w:t>585,945</w:t>
            </w:r>
          </w:p>
        </w:tc>
      </w:tr>
      <w:tr w:rsidR="00C16E5F" w:rsidRPr="000A0940" w14:paraId="4D35C965" w14:textId="77777777" w:rsidTr="00D2285F">
        <w:tc>
          <w:tcPr>
            <w:tcW w:w="1720" w:type="pct"/>
            <w:gridSpan w:val="2"/>
          </w:tcPr>
          <w:p w14:paraId="1433B06A" w14:textId="77777777" w:rsidR="00C16E5F" w:rsidRPr="000A0940" w:rsidRDefault="00C16E5F" w:rsidP="007F6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09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489" w:type="pct"/>
            <w:gridSpan w:val="2"/>
          </w:tcPr>
          <w:p w14:paraId="1E038576" w14:textId="77777777" w:rsidR="00C16E5F" w:rsidRPr="000A0940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" w:type="pct"/>
            <w:gridSpan w:val="2"/>
          </w:tcPr>
          <w:p w14:paraId="0823C721" w14:textId="77777777" w:rsidR="00C16E5F" w:rsidRPr="000A0940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14:paraId="5F9AE67F" w14:textId="77777777" w:rsidR="00C16E5F" w:rsidRPr="000A0940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5489881A" w14:textId="77777777" w:rsidR="00C16E5F" w:rsidRPr="000A0940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gridSpan w:val="3"/>
          </w:tcPr>
          <w:p w14:paraId="3B3731DA" w14:textId="77777777" w:rsidR="00C16E5F" w:rsidRPr="000A0940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gridSpan w:val="2"/>
          </w:tcPr>
          <w:p w14:paraId="4F803AF5" w14:textId="77777777" w:rsidR="00C16E5F" w:rsidRPr="000A0940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vAlign w:val="bottom"/>
          </w:tcPr>
          <w:p w14:paraId="05629CC7" w14:textId="77777777" w:rsidR="00C16E5F" w:rsidRPr="000A0940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gridSpan w:val="2"/>
          </w:tcPr>
          <w:p w14:paraId="3325349E" w14:textId="77777777" w:rsidR="00C16E5F" w:rsidRPr="000A0940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gridSpan w:val="2"/>
          </w:tcPr>
          <w:p w14:paraId="35605F53" w14:textId="77777777" w:rsidR="00C16E5F" w:rsidRPr="000A0940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6E5F" w:rsidRPr="000A0940" w14:paraId="2D85B4A6" w14:textId="77777777" w:rsidTr="00D2285F">
        <w:tc>
          <w:tcPr>
            <w:tcW w:w="1720" w:type="pct"/>
            <w:gridSpan w:val="2"/>
          </w:tcPr>
          <w:p w14:paraId="237C0428" w14:textId="77777777" w:rsidR="00C16E5F" w:rsidRPr="000A0940" w:rsidRDefault="00C16E5F" w:rsidP="007F6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89" w:type="pct"/>
            <w:gridSpan w:val="2"/>
          </w:tcPr>
          <w:p w14:paraId="67B82B8D" w14:textId="77777777" w:rsidR="00C16E5F" w:rsidRPr="000A0940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" w:type="pct"/>
            <w:gridSpan w:val="2"/>
          </w:tcPr>
          <w:p w14:paraId="1F6BA2D5" w14:textId="77777777" w:rsidR="00C16E5F" w:rsidRPr="000A0940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14:paraId="7F527A5A" w14:textId="111BDB06" w:rsidR="00C16E5F" w:rsidRPr="000A0940" w:rsidRDefault="008C45C6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2,079,354</w:t>
            </w:r>
          </w:p>
        </w:tc>
        <w:tc>
          <w:tcPr>
            <w:tcW w:w="136" w:type="pct"/>
            <w:gridSpan w:val="2"/>
          </w:tcPr>
          <w:p w14:paraId="1A2CB8A6" w14:textId="77777777" w:rsidR="00C16E5F" w:rsidRPr="000A0940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gridSpan w:val="3"/>
          </w:tcPr>
          <w:p w14:paraId="40B465C9" w14:textId="08A640D0" w:rsidR="00C16E5F" w:rsidRPr="000A0940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1,972,918</w:t>
            </w:r>
          </w:p>
        </w:tc>
        <w:tc>
          <w:tcPr>
            <w:tcW w:w="140" w:type="pct"/>
            <w:gridSpan w:val="2"/>
          </w:tcPr>
          <w:p w14:paraId="63B1B3AC" w14:textId="77777777" w:rsidR="00C16E5F" w:rsidRPr="000A0940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vAlign w:val="bottom"/>
          </w:tcPr>
          <w:p w14:paraId="3346BDA7" w14:textId="74EAB707" w:rsidR="00C16E5F" w:rsidRPr="000A0940" w:rsidRDefault="008C45C6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160,987</w:t>
            </w:r>
          </w:p>
        </w:tc>
        <w:tc>
          <w:tcPr>
            <w:tcW w:w="139" w:type="pct"/>
            <w:gridSpan w:val="2"/>
          </w:tcPr>
          <w:p w14:paraId="3BE68649" w14:textId="77777777" w:rsidR="00C16E5F" w:rsidRPr="000A0940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gridSpan w:val="2"/>
            <w:vAlign w:val="bottom"/>
          </w:tcPr>
          <w:p w14:paraId="15BA7776" w14:textId="5630773A" w:rsidR="00C16E5F" w:rsidRPr="000A0940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210,925</w:t>
            </w:r>
          </w:p>
        </w:tc>
      </w:tr>
      <w:tr w:rsidR="00C16E5F" w:rsidRPr="000A0940" w14:paraId="6327A30C" w14:textId="77777777" w:rsidTr="00D2285F">
        <w:tc>
          <w:tcPr>
            <w:tcW w:w="1720" w:type="pct"/>
            <w:gridSpan w:val="2"/>
          </w:tcPr>
          <w:p w14:paraId="7D70026B" w14:textId="77777777" w:rsidR="00C16E5F" w:rsidRPr="000A0940" w:rsidRDefault="00C16E5F" w:rsidP="007F6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Pr="000A0940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489" w:type="pct"/>
            <w:gridSpan w:val="2"/>
          </w:tcPr>
          <w:p w14:paraId="4D19B2F7" w14:textId="77777777" w:rsidR="00C16E5F" w:rsidRPr="000A0940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gridSpan w:val="2"/>
          </w:tcPr>
          <w:p w14:paraId="6DF37D60" w14:textId="77777777" w:rsidR="00C16E5F" w:rsidRPr="000A0940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14:paraId="311DCF4D" w14:textId="77777777" w:rsidR="00C16E5F" w:rsidRPr="000A0940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5FA68786" w14:textId="77777777" w:rsidR="00C16E5F" w:rsidRPr="000A0940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gridSpan w:val="3"/>
          </w:tcPr>
          <w:p w14:paraId="12AA159F" w14:textId="77777777" w:rsidR="00C16E5F" w:rsidRPr="000A0940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gridSpan w:val="2"/>
          </w:tcPr>
          <w:p w14:paraId="220C247E" w14:textId="77777777" w:rsidR="00C16E5F" w:rsidRPr="000A0940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vAlign w:val="bottom"/>
          </w:tcPr>
          <w:p w14:paraId="46E0C44C" w14:textId="77777777" w:rsidR="00C16E5F" w:rsidRPr="000A0940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gridSpan w:val="2"/>
          </w:tcPr>
          <w:p w14:paraId="37D77F3C" w14:textId="77777777" w:rsidR="00C16E5F" w:rsidRPr="000A0940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gridSpan w:val="2"/>
            <w:vAlign w:val="bottom"/>
          </w:tcPr>
          <w:p w14:paraId="613902A7" w14:textId="77777777" w:rsidR="00C16E5F" w:rsidRPr="000A0940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6E5F" w:rsidRPr="000A0940" w14:paraId="672B13E7" w14:textId="77777777" w:rsidTr="00D2285F">
        <w:tc>
          <w:tcPr>
            <w:tcW w:w="1720" w:type="pct"/>
            <w:gridSpan w:val="2"/>
          </w:tcPr>
          <w:p w14:paraId="02A6F029" w14:textId="12DE39FC" w:rsidR="00C16E5F" w:rsidRPr="000A0940" w:rsidRDefault="00C16E5F" w:rsidP="00922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5" w:firstLine="7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น้อยกว่า </w:t>
            </w:r>
            <w:r w:rsidR="00075D39" w:rsidRPr="00075D39">
              <w:rPr>
                <w:rFonts w:ascii="Angsana New" w:hAnsi="Angsana New"/>
                <w:sz w:val="30"/>
                <w:szCs w:val="30"/>
              </w:rPr>
              <w:t>3</w:t>
            </w: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489" w:type="pct"/>
            <w:gridSpan w:val="2"/>
          </w:tcPr>
          <w:p w14:paraId="5957FE7B" w14:textId="77777777" w:rsidR="00C16E5F" w:rsidRPr="000A0940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gridSpan w:val="2"/>
          </w:tcPr>
          <w:p w14:paraId="1FCA8742" w14:textId="77777777" w:rsidR="00C16E5F" w:rsidRPr="000A0940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vAlign w:val="bottom"/>
          </w:tcPr>
          <w:p w14:paraId="37B3BFE6" w14:textId="74AE36F7" w:rsidR="00C16E5F" w:rsidRPr="000A0940" w:rsidRDefault="008C45C6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418,309</w:t>
            </w:r>
          </w:p>
        </w:tc>
        <w:tc>
          <w:tcPr>
            <w:tcW w:w="136" w:type="pct"/>
            <w:gridSpan w:val="2"/>
          </w:tcPr>
          <w:p w14:paraId="05D5BAFE" w14:textId="77777777" w:rsidR="00C16E5F" w:rsidRPr="000A0940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gridSpan w:val="3"/>
            <w:vAlign w:val="bottom"/>
          </w:tcPr>
          <w:p w14:paraId="73734CFB" w14:textId="6D1131D8" w:rsidR="00C16E5F" w:rsidRPr="000A0940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380,330</w:t>
            </w:r>
          </w:p>
        </w:tc>
        <w:tc>
          <w:tcPr>
            <w:tcW w:w="140" w:type="pct"/>
            <w:gridSpan w:val="2"/>
          </w:tcPr>
          <w:p w14:paraId="295D278E" w14:textId="77777777" w:rsidR="00C16E5F" w:rsidRPr="000A0940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vAlign w:val="bottom"/>
          </w:tcPr>
          <w:p w14:paraId="75C33B7D" w14:textId="6B7C6AF8" w:rsidR="00C16E5F" w:rsidRPr="000A0940" w:rsidRDefault="008C45C6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130,541</w:t>
            </w:r>
          </w:p>
        </w:tc>
        <w:tc>
          <w:tcPr>
            <w:tcW w:w="139" w:type="pct"/>
            <w:gridSpan w:val="2"/>
          </w:tcPr>
          <w:p w14:paraId="5DCE207F" w14:textId="77777777" w:rsidR="00C16E5F" w:rsidRPr="000A0940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gridSpan w:val="2"/>
            <w:vAlign w:val="bottom"/>
          </w:tcPr>
          <w:p w14:paraId="47C18C2A" w14:textId="1C5ACFF4" w:rsidR="00C16E5F" w:rsidRPr="000A0940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161,654</w:t>
            </w:r>
          </w:p>
        </w:tc>
      </w:tr>
      <w:tr w:rsidR="00C16E5F" w:rsidRPr="00074C25" w14:paraId="3054C19A" w14:textId="77777777" w:rsidTr="00D2285F">
        <w:tc>
          <w:tcPr>
            <w:tcW w:w="1720" w:type="pct"/>
            <w:gridSpan w:val="2"/>
          </w:tcPr>
          <w:p w14:paraId="7AA76D4A" w14:textId="432A7EB7" w:rsidR="00C16E5F" w:rsidRPr="00074C25" w:rsidRDefault="00075D39" w:rsidP="00922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5" w:firstLine="7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75D39">
              <w:rPr>
                <w:rFonts w:ascii="Angsana New" w:hAnsi="Angsana New"/>
                <w:sz w:val="30"/>
                <w:szCs w:val="30"/>
              </w:rPr>
              <w:t>3</w:t>
            </w:r>
            <w:r w:rsidR="00C16E5F"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075D39">
              <w:rPr>
                <w:rFonts w:ascii="Angsana New" w:hAnsi="Angsana New"/>
                <w:sz w:val="30"/>
                <w:szCs w:val="30"/>
              </w:rPr>
              <w:t>6</w:t>
            </w:r>
            <w:r w:rsidR="00C16E5F"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489" w:type="pct"/>
            <w:gridSpan w:val="2"/>
          </w:tcPr>
          <w:p w14:paraId="0418B110" w14:textId="77777777" w:rsidR="00C16E5F" w:rsidRPr="00074C25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gridSpan w:val="2"/>
          </w:tcPr>
          <w:p w14:paraId="424D6BFC" w14:textId="77777777" w:rsidR="00C16E5F" w:rsidRPr="00074C25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vAlign w:val="bottom"/>
          </w:tcPr>
          <w:p w14:paraId="2F346CBA" w14:textId="5A7F8E00" w:rsidR="00C16E5F" w:rsidRPr="00074C25" w:rsidRDefault="008C45C6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122,746</w:t>
            </w:r>
          </w:p>
        </w:tc>
        <w:tc>
          <w:tcPr>
            <w:tcW w:w="136" w:type="pct"/>
            <w:gridSpan w:val="2"/>
          </w:tcPr>
          <w:p w14:paraId="093BEEAB" w14:textId="77777777" w:rsidR="00C16E5F" w:rsidRPr="00074C25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gridSpan w:val="3"/>
            <w:vAlign w:val="bottom"/>
          </w:tcPr>
          <w:p w14:paraId="5B3FDA74" w14:textId="47B213D8" w:rsidR="00C16E5F" w:rsidRPr="00074C25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61,719</w:t>
            </w:r>
          </w:p>
        </w:tc>
        <w:tc>
          <w:tcPr>
            <w:tcW w:w="140" w:type="pct"/>
            <w:gridSpan w:val="2"/>
          </w:tcPr>
          <w:p w14:paraId="3BAC8728" w14:textId="77777777" w:rsidR="00C16E5F" w:rsidRPr="00074C25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vAlign w:val="bottom"/>
          </w:tcPr>
          <w:p w14:paraId="64C9DC66" w14:textId="1F20ADCC" w:rsidR="00C16E5F" w:rsidRPr="00074C25" w:rsidRDefault="008C45C6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15,393</w:t>
            </w:r>
          </w:p>
        </w:tc>
        <w:tc>
          <w:tcPr>
            <w:tcW w:w="139" w:type="pct"/>
            <w:gridSpan w:val="2"/>
          </w:tcPr>
          <w:p w14:paraId="2F193136" w14:textId="77777777" w:rsidR="00C16E5F" w:rsidRPr="00074C25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gridSpan w:val="2"/>
            <w:vAlign w:val="bottom"/>
          </w:tcPr>
          <w:p w14:paraId="7481BDA1" w14:textId="62E87BFC" w:rsidR="00C16E5F" w:rsidRPr="00074C25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13,846</w:t>
            </w:r>
          </w:p>
        </w:tc>
      </w:tr>
      <w:tr w:rsidR="00C16E5F" w:rsidRPr="00074C25" w14:paraId="287AB1B7" w14:textId="77777777" w:rsidTr="00D2285F">
        <w:tc>
          <w:tcPr>
            <w:tcW w:w="1720" w:type="pct"/>
            <w:gridSpan w:val="2"/>
          </w:tcPr>
          <w:p w14:paraId="3E93EB04" w14:textId="124D62C6" w:rsidR="00C16E5F" w:rsidRPr="00074C25" w:rsidRDefault="00075D39" w:rsidP="00922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5" w:firstLine="7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75D39">
              <w:rPr>
                <w:rFonts w:ascii="Angsana New" w:hAnsi="Angsana New"/>
                <w:sz w:val="30"/>
                <w:szCs w:val="30"/>
              </w:rPr>
              <w:t>6</w:t>
            </w:r>
            <w:r w:rsidR="00C16E5F"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075D39">
              <w:rPr>
                <w:rFonts w:ascii="Angsana New" w:hAnsi="Angsana New"/>
                <w:sz w:val="30"/>
                <w:szCs w:val="30"/>
              </w:rPr>
              <w:t>12</w:t>
            </w:r>
            <w:r w:rsidR="00C16E5F"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489" w:type="pct"/>
            <w:gridSpan w:val="2"/>
          </w:tcPr>
          <w:p w14:paraId="4BABC986" w14:textId="77777777" w:rsidR="00C16E5F" w:rsidRPr="00074C25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gridSpan w:val="2"/>
          </w:tcPr>
          <w:p w14:paraId="185F080D" w14:textId="77777777" w:rsidR="00C16E5F" w:rsidRPr="00074C25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vAlign w:val="bottom"/>
          </w:tcPr>
          <w:p w14:paraId="10C4A38E" w14:textId="6A7781F8" w:rsidR="00C16E5F" w:rsidRPr="00074C25" w:rsidRDefault="008C45C6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52,324</w:t>
            </w:r>
          </w:p>
        </w:tc>
        <w:tc>
          <w:tcPr>
            <w:tcW w:w="136" w:type="pct"/>
            <w:gridSpan w:val="2"/>
          </w:tcPr>
          <w:p w14:paraId="62C34757" w14:textId="77777777" w:rsidR="00C16E5F" w:rsidRPr="00074C25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gridSpan w:val="3"/>
            <w:vAlign w:val="bottom"/>
          </w:tcPr>
          <w:p w14:paraId="7894BCC1" w14:textId="15B0205C" w:rsidR="00C16E5F" w:rsidRPr="00074C25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41,810</w:t>
            </w:r>
          </w:p>
        </w:tc>
        <w:tc>
          <w:tcPr>
            <w:tcW w:w="140" w:type="pct"/>
            <w:gridSpan w:val="2"/>
          </w:tcPr>
          <w:p w14:paraId="7D1A2462" w14:textId="77777777" w:rsidR="00C16E5F" w:rsidRPr="00074C25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vAlign w:val="bottom"/>
          </w:tcPr>
          <w:p w14:paraId="6EF2AF92" w14:textId="43B82EC5" w:rsidR="00C16E5F" w:rsidRPr="00074C25" w:rsidRDefault="008C45C6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2,534</w:t>
            </w:r>
          </w:p>
        </w:tc>
        <w:tc>
          <w:tcPr>
            <w:tcW w:w="139" w:type="pct"/>
            <w:gridSpan w:val="2"/>
          </w:tcPr>
          <w:p w14:paraId="6F466A80" w14:textId="77777777" w:rsidR="00C16E5F" w:rsidRPr="00074C25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gridSpan w:val="2"/>
            <w:vAlign w:val="bottom"/>
          </w:tcPr>
          <w:p w14:paraId="7B709114" w14:textId="0BE9632B" w:rsidR="00C16E5F" w:rsidRPr="00074C25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31,443</w:t>
            </w:r>
          </w:p>
        </w:tc>
      </w:tr>
      <w:tr w:rsidR="00C16E5F" w:rsidRPr="00074C25" w14:paraId="0206F802" w14:textId="77777777" w:rsidTr="00D2285F">
        <w:tc>
          <w:tcPr>
            <w:tcW w:w="1720" w:type="pct"/>
            <w:gridSpan w:val="2"/>
          </w:tcPr>
          <w:p w14:paraId="0600804B" w14:textId="4A98C189" w:rsidR="00C16E5F" w:rsidRPr="00074C25" w:rsidRDefault="00C16E5F" w:rsidP="00922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5" w:firstLine="7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="00075D39" w:rsidRPr="00075D39">
              <w:rPr>
                <w:rFonts w:ascii="Angsana New" w:hAnsi="Angsana New"/>
                <w:sz w:val="30"/>
                <w:szCs w:val="30"/>
              </w:rPr>
              <w:t>12</w:t>
            </w:r>
            <w:r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เดือน</w:t>
            </w:r>
          </w:p>
        </w:tc>
        <w:tc>
          <w:tcPr>
            <w:tcW w:w="489" w:type="pct"/>
            <w:gridSpan w:val="2"/>
          </w:tcPr>
          <w:p w14:paraId="5C46634F" w14:textId="77777777" w:rsidR="00C16E5F" w:rsidRPr="00074C25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gridSpan w:val="2"/>
          </w:tcPr>
          <w:p w14:paraId="135CB208" w14:textId="77777777" w:rsidR="00C16E5F" w:rsidRPr="00074C25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  <w:vAlign w:val="bottom"/>
          </w:tcPr>
          <w:p w14:paraId="662698B2" w14:textId="05C1FD7C" w:rsidR="00C16E5F" w:rsidRPr="00074C25" w:rsidRDefault="008C45C6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38,890</w:t>
            </w:r>
          </w:p>
        </w:tc>
        <w:tc>
          <w:tcPr>
            <w:tcW w:w="136" w:type="pct"/>
            <w:gridSpan w:val="2"/>
          </w:tcPr>
          <w:p w14:paraId="71BCE2EA" w14:textId="77777777" w:rsidR="00C16E5F" w:rsidRPr="00074C25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gridSpan w:val="3"/>
            <w:tcBorders>
              <w:bottom w:val="single" w:sz="4" w:space="0" w:color="auto"/>
            </w:tcBorders>
            <w:vAlign w:val="bottom"/>
          </w:tcPr>
          <w:p w14:paraId="765A2DAE" w14:textId="20D62990" w:rsidR="00C16E5F" w:rsidRPr="00074C25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33,253</w:t>
            </w:r>
          </w:p>
        </w:tc>
        <w:tc>
          <w:tcPr>
            <w:tcW w:w="140" w:type="pct"/>
            <w:gridSpan w:val="2"/>
          </w:tcPr>
          <w:p w14:paraId="7C976405" w14:textId="77777777" w:rsidR="00C16E5F" w:rsidRPr="00074C25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tcBorders>
              <w:bottom w:val="single" w:sz="4" w:space="0" w:color="auto"/>
            </w:tcBorders>
            <w:vAlign w:val="bottom"/>
          </w:tcPr>
          <w:p w14:paraId="56E4FEBD" w14:textId="0BE7163C" w:rsidR="00C16E5F" w:rsidRPr="00074C25" w:rsidRDefault="008C45C6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16,095</w:t>
            </w:r>
          </w:p>
        </w:tc>
        <w:tc>
          <w:tcPr>
            <w:tcW w:w="139" w:type="pct"/>
            <w:gridSpan w:val="2"/>
          </w:tcPr>
          <w:p w14:paraId="2A0D7A4B" w14:textId="77777777" w:rsidR="00C16E5F" w:rsidRPr="00074C25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gridSpan w:val="2"/>
            <w:tcBorders>
              <w:bottom w:val="single" w:sz="4" w:space="0" w:color="auto"/>
            </w:tcBorders>
            <w:vAlign w:val="bottom"/>
          </w:tcPr>
          <w:p w14:paraId="62195CB8" w14:textId="138E1C53" w:rsidR="00C16E5F" w:rsidRPr="00074C25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17,970</w:t>
            </w:r>
          </w:p>
        </w:tc>
      </w:tr>
      <w:tr w:rsidR="00C16E5F" w:rsidRPr="00074C25" w14:paraId="2C93333B" w14:textId="77777777" w:rsidTr="00D2285F">
        <w:tc>
          <w:tcPr>
            <w:tcW w:w="1720" w:type="pct"/>
            <w:gridSpan w:val="2"/>
          </w:tcPr>
          <w:p w14:paraId="60650D30" w14:textId="11BD7E02" w:rsidR="00C16E5F" w:rsidRPr="00381EEE" w:rsidRDefault="00C16E5F" w:rsidP="007F6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1EE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9" w:type="pct"/>
            <w:gridSpan w:val="2"/>
          </w:tcPr>
          <w:p w14:paraId="1FB7C794" w14:textId="77777777" w:rsidR="00C16E5F" w:rsidRPr="00074C25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gridSpan w:val="2"/>
          </w:tcPr>
          <w:p w14:paraId="68703AC6" w14:textId="77777777" w:rsidR="00C16E5F" w:rsidRPr="00074C25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</w:tcPr>
          <w:p w14:paraId="348BBF1B" w14:textId="454F5C1D" w:rsidR="00C16E5F" w:rsidRPr="003E0621" w:rsidRDefault="009337CD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2,711</w:t>
            </w:r>
            <w:r w:rsidR="008C45C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623</w:t>
            </w:r>
          </w:p>
        </w:tc>
        <w:tc>
          <w:tcPr>
            <w:tcW w:w="136" w:type="pct"/>
            <w:gridSpan w:val="2"/>
          </w:tcPr>
          <w:p w14:paraId="702F4E57" w14:textId="77777777" w:rsidR="00C16E5F" w:rsidRPr="00074C25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gridSpan w:val="3"/>
            <w:tcBorders>
              <w:top w:val="single" w:sz="4" w:space="0" w:color="auto"/>
            </w:tcBorders>
          </w:tcPr>
          <w:p w14:paraId="61DD5025" w14:textId="53053F5F" w:rsidR="00C16E5F" w:rsidRPr="003E0621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F67">
              <w:rPr>
                <w:rFonts w:ascii="Angsana New" w:hAnsi="Angsana New"/>
                <w:b/>
                <w:bCs/>
                <w:sz w:val="30"/>
                <w:szCs w:val="30"/>
              </w:rPr>
              <w:t>2,490,030</w:t>
            </w:r>
          </w:p>
        </w:tc>
        <w:tc>
          <w:tcPr>
            <w:tcW w:w="140" w:type="pct"/>
            <w:gridSpan w:val="2"/>
          </w:tcPr>
          <w:p w14:paraId="0258950E" w14:textId="77777777" w:rsidR="00C16E5F" w:rsidRPr="00074C25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</w:tcBorders>
            <w:vAlign w:val="bottom"/>
          </w:tcPr>
          <w:p w14:paraId="1B5AE5FF" w14:textId="24718845" w:rsidR="00C16E5F" w:rsidRPr="00082F43" w:rsidRDefault="00BA3666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325</w:t>
            </w:r>
            <w:r w:rsidR="008C45C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550</w:t>
            </w:r>
          </w:p>
        </w:tc>
        <w:tc>
          <w:tcPr>
            <w:tcW w:w="139" w:type="pct"/>
            <w:gridSpan w:val="2"/>
          </w:tcPr>
          <w:p w14:paraId="09362C0D" w14:textId="77777777" w:rsidR="00C16E5F" w:rsidRPr="00074C25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gridSpan w:val="2"/>
            <w:tcBorders>
              <w:top w:val="single" w:sz="4" w:space="0" w:color="auto"/>
            </w:tcBorders>
            <w:vAlign w:val="bottom"/>
          </w:tcPr>
          <w:p w14:paraId="7E44B2FB" w14:textId="4DE15C5E" w:rsidR="00C16E5F" w:rsidRPr="00082F43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F67">
              <w:rPr>
                <w:rFonts w:ascii="Angsana New" w:hAnsi="Angsana New"/>
                <w:b/>
                <w:bCs/>
                <w:sz w:val="30"/>
                <w:szCs w:val="30"/>
              </w:rPr>
              <w:t>435,838</w:t>
            </w:r>
          </w:p>
        </w:tc>
      </w:tr>
      <w:tr w:rsidR="00C16E5F" w:rsidRPr="00074C25" w14:paraId="0646FC11" w14:textId="77777777" w:rsidTr="00D2285F">
        <w:tc>
          <w:tcPr>
            <w:tcW w:w="1720" w:type="pct"/>
            <w:gridSpan w:val="2"/>
          </w:tcPr>
          <w:p w14:paraId="4F8E9052" w14:textId="77777777" w:rsidR="00C16E5F" w:rsidRDefault="00C16E5F" w:rsidP="007F6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1EE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381EEE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381EEE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</w:t>
            </w:r>
          </w:p>
          <w:p w14:paraId="26213594" w14:textId="7DD7D873" w:rsidR="009D7457" w:rsidRPr="00381EEE" w:rsidRDefault="009D7457" w:rsidP="00995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firstLine="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1EEE">
              <w:rPr>
                <w:rFonts w:ascii="Angsana New" w:hAnsi="Angsana New" w:hint="cs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489" w:type="pct"/>
            <w:gridSpan w:val="2"/>
          </w:tcPr>
          <w:p w14:paraId="63112BC1" w14:textId="77777777" w:rsidR="00C16E5F" w:rsidRPr="00074C25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gridSpan w:val="2"/>
          </w:tcPr>
          <w:p w14:paraId="24C885C6" w14:textId="77777777" w:rsidR="00C16E5F" w:rsidRPr="00074C25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  <w:vAlign w:val="bottom"/>
          </w:tcPr>
          <w:p w14:paraId="3BC0BDAB" w14:textId="2FE36226" w:rsidR="00C16E5F" w:rsidRPr="00074C25" w:rsidRDefault="008C45C6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(35,622)</w:t>
            </w:r>
          </w:p>
        </w:tc>
        <w:tc>
          <w:tcPr>
            <w:tcW w:w="136" w:type="pct"/>
            <w:gridSpan w:val="2"/>
          </w:tcPr>
          <w:p w14:paraId="6C39208F" w14:textId="77777777" w:rsidR="00C16E5F" w:rsidRPr="00074C25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gridSpan w:val="3"/>
            <w:tcBorders>
              <w:bottom w:val="single" w:sz="4" w:space="0" w:color="auto"/>
            </w:tcBorders>
            <w:vAlign w:val="bottom"/>
          </w:tcPr>
          <w:p w14:paraId="66A30D2D" w14:textId="0B5CF2FC" w:rsidR="00C16E5F" w:rsidRPr="00074C25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(32,439)</w:t>
            </w:r>
          </w:p>
        </w:tc>
        <w:tc>
          <w:tcPr>
            <w:tcW w:w="140" w:type="pct"/>
            <w:gridSpan w:val="2"/>
          </w:tcPr>
          <w:p w14:paraId="183D61AC" w14:textId="77777777" w:rsidR="00C16E5F" w:rsidRPr="00074C25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tcBorders>
              <w:bottom w:val="single" w:sz="4" w:space="0" w:color="auto"/>
            </w:tcBorders>
            <w:vAlign w:val="bottom"/>
          </w:tcPr>
          <w:p w14:paraId="05D8D3A9" w14:textId="3B82E1AA" w:rsidR="00C16E5F" w:rsidRPr="00074C25" w:rsidRDefault="008C45C6" w:rsidP="003D5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(22,287)</w:t>
            </w:r>
          </w:p>
        </w:tc>
        <w:tc>
          <w:tcPr>
            <w:tcW w:w="139" w:type="pct"/>
            <w:gridSpan w:val="2"/>
          </w:tcPr>
          <w:p w14:paraId="6A3CBB81" w14:textId="77777777" w:rsidR="00C16E5F" w:rsidRPr="00074C25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gridSpan w:val="2"/>
            <w:tcBorders>
              <w:bottom w:val="single" w:sz="4" w:space="0" w:color="auto"/>
            </w:tcBorders>
            <w:vAlign w:val="bottom"/>
          </w:tcPr>
          <w:p w14:paraId="36F23E26" w14:textId="59A14F2C" w:rsidR="00C16E5F" w:rsidRPr="00074C25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(21,609)</w:t>
            </w:r>
          </w:p>
        </w:tc>
      </w:tr>
      <w:tr w:rsidR="00C16E5F" w:rsidRPr="00074C25" w14:paraId="5EC8B99F" w14:textId="77777777" w:rsidTr="00D2285F">
        <w:tc>
          <w:tcPr>
            <w:tcW w:w="1720" w:type="pct"/>
            <w:gridSpan w:val="2"/>
          </w:tcPr>
          <w:p w14:paraId="6C40DDDB" w14:textId="58E254B0" w:rsidR="00C16E5F" w:rsidRPr="00381EEE" w:rsidRDefault="00C16E5F" w:rsidP="00C1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gridSpan w:val="2"/>
          </w:tcPr>
          <w:p w14:paraId="0F8C17EB" w14:textId="77777777" w:rsidR="00C16E5F" w:rsidRPr="00074C25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gridSpan w:val="2"/>
          </w:tcPr>
          <w:p w14:paraId="0C7E4181" w14:textId="77777777" w:rsidR="00C16E5F" w:rsidRPr="00074C25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A3AF01" w14:textId="41391D8D" w:rsidR="00C16E5F" w:rsidRPr="003E0621" w:rsidRDefault="008C45C6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2,676,001</w:t>
            </w:r>
          </w:p>
        </w:tc>
        <w:tc>
          <w:tcPr>
            <w:tcW w:w="136" w:type="pct"/>
            <w:gridSpan w:val="2"/>
          </w:tcPr>
          <w:p w14:paraId="3C7D9B98" w14:textId="77777777" w:rsidR="00C16E5F" w:rsidRPr="00074C25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C6F514" w14:textId="07E26E5D" w:rsidR="00C16E5F" w:rsidRPr="003E0621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F67">
              <w:rPr>
                <w:rFonts w:ascii="Angsana New" w:hAnsi="Angsana New"/>
                <w:b/>
                <w:bCs/>
                <w:sz w:val="30"/>
                <w:szCs w:val="30"/>
              </w:rPr>
              <w:t>2,457,591</w:t>
            </w:r>
          </w:p>
        </w:tc>
        <w:tc>
          <w:tcPr>
            <w:tcW w:w="140" w:type="pct"/>
            <w:gridSpan w:val="2"/>
          </w:tcPr>
          <w:p w14:paraId="20B4D875" w14:textId="77777777" w:rsidR="00C16E5F" w:rsidRPr="00074C25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E0D253" w14:textId="27180642" w:rsidR="00C16E5F" w:rsidRPr="00082F43" w:rsidRDefault="008C45C6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303,263</w:t>
            </w:r>
          </w:p>
        </w:tc>
        <w:tc>
          <w:tcPr>
            <w:tcW w:w="139" w:type="pct"/>
            <w:gridSpan w:val="2"/>
          </w:tcPr>
          <w:p w14:paraId="4FF1A17A" w14:textId="77777777" w:rsidR="00C16E5F" w:rsidRPr="00074C25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CCB1AC" w14:textId="1C6740B3" w:rsidR="00C16E5F" w:rsidRPr="00082F43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F67">
              <w:rPr>
                <w:rFonts w:ascii="Angsana New" w:hAnsi="Angsana New"/>
                <w:b/>
                <w:bCs/>
                <w:sz w:val="30"/>
                <w:szCs w:val="30"/>
              </w:rPr>
              <w:t>414,229</w:t>
            </w:r>
          </w:p>
        </w:tc>
      </w:tr>
      <w:tr w:rsidR="00C16E5F" w:rsidRPr="001E2FAF" w14:paraId="55D16C6E" w14:textId="77777777" w:rsidTr="00D2285F">
        <w:trPr>
          <w:trHeight w:val="388"/>
        </w:trPr>
        <w:tc>
          <w:tcPr>
            <w:tcW w:w="1720" w:type="pct"/>
            <w:gridSpan w:val="2"/>
          </w:tcPr>
          <w:p w14:paraId="5585F40F" w14:textId="77777777" w:rsidR="00C16E5F" w:rsidRPr="001E2FAF" w:rsidRDefault="00C16E5F" w:rsidP="00C1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489" w:type="pct"/>
            <w:gridSpan w:val="2"/>
          </w:tcPr>
          <w:p w14:paraId="0EF0C17D" w14:textId="77777777" w:rsidR="00C16E5F" w:rsidRPr="001E2FAF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" w:type="pct"/>
            <w:gridSpan w:val="2"/>
          </w:tcPr>
          <w:p w14:paraId="453B8A50" w14:textId="77777777" w:rsidR="00C16E5F" w:rsidRPr="001E2FAF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</w:tcPr>
          <w:p w14:paraId="1835F7DB" w14:textId="77777777" w:rsidR="00C16E5F" w:rsidRPr="001E2FAF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pct"/>
            <w:gridSpan w:val="2"/>
          </w:tcPr>
          <w:p w14:paraId="69724966" w14:textId="77777777" w:rsidR="00C16E5F" w:rsidRPr="001E2FAF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59" w:type="pct"/>
            <w:gridSpan w:val="3"/>
            <w:tcBorders>
              <w:top w:val="single" w:sz="4" w:space="0" w:color="auto"/>
            </w:tcBorders>
          </w:tcPr>
          <w:p w14:paraId="6076BAC6" w14:textId="77777777" w:rsidR="00C16E5F" w:rsidRPr="001E2FAF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" w:type="pct"/>
            <w:gridSpan w:val="2"/>
          </w:tcPr>
          <w:p w14:paraId="45E82D46" w14:textId="77777777" w:rsidR="00C16E5F" w:rsidRPr="001E2FAF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</w:tcBorders>
          </w:tcPr>
          <w:p w14:paraId="771DAD1E" w14:textId="77777777" w:rsidR="00C16E5F" w:rsidRPr="001E2FAF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9" w:type="pct"/>
            <w:gridSpan w:val="2"/>
          </w:tcPr>
          <w:p w14:paraId="48875E2B" w14:textId="77777777" w:rsidR="00C16E5F" w:rsidRPr="001E2FAF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49" w:type="pct"/>
            <w:gridSpan w:val="2"/>
            <w:tcBorders>
              <w:top w:val="single" w:sz="4" w:space="0" w:color="auto"/>
            </w:tcBorders>
          </w:tcPr>
          <w:p w14:paraId="0C3484A5" w14:textId="77777777" w:rsidR="00C16E5F" w:rsidRPr="001E2FAF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16E5F" w:rsidRPr="00074C25" w14:paraId="690F6E3C" w14:textId="77777777" w:rsidTr="00D2285F">
        <w:tc>
          <w:tcPr>
            <w:tcW w:w="1720" w:type="pct"/>
            <w:gridSpan w:val="2"/>
          </w:tcPr>
          <w:p w14:paraId="5E39A488" w14:textId="77777777" w:rsidR="00C16E5F" w:rsidRPr="00074C25" w:rsidRDefault="00C16E5F" w:rsidP="007F6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89" w:type="pct"/>
            <w:gridSpan w:val="2"/>
          </w:tcPr>
          <w:p w14:paraId="6469D6D0" w14:textId="77777777" w:rsidR="00C16E5F" w:rsidRPr="00074C25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gridSpan w:val="2"/>
          </w:tcPr>
          <w:p w14:paraId="4B62C87F" w14:textId="77777777" w:rsidR="00C16E5F" w:rsidRPr="00074C25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tcBorders>
              <w:bottom w:val="double" w:sz="4" w:space="0" w:color="auto"/>
            </w:tcBorders>
          </w:tcPr>
          <w:p w14:paraId="27B28F4C" w14:textId="472F8A95" w:rsidR="00C16E5F" w:rsidRPr="003E0621" w:rsidRDefault="008C45C6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2,731,526</w:t>
            </w:r>
          </w:p>
        </w:tc>
        <w:tc>
          <w:tcPr>
            <w:tcW w:w="136" w:type="pct"/>
            <w:gridSpan w:val="2"/>
          </w:tcPr>
          <w:p w14:paraId="08302450" w14:textId="77777777" w:rsidR="00C16E5F" w:rsidRPr="00074C25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gridSpan w:val="3"/>
            <w:tcBorders>
              <w:bottom w:val="double" w:sz="4" w:space="0" w:color="auto"/>
            </w:tcBorders>
          </w:tcPr>
          <w:p w14:paraId="39EDD267" w14:textId="14B09DD6" w:rsidR="00C16E5F" w:rsidRPr="003E0621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F67">
              <w:rPr>
                <w:rFonts w:ascii="Angsana New" w:hAnsi="Angsana New"/>
                <w:b/>
                <w:bCs/>
                <w:sz w:val="30"/>
                <w:szCs w:val="30"/>
              </w:rPr>
              <w:t>2,506,758</w:t>
            </w:r>
          </w:p>
        </w:tc>
        <w:tc>
          <w:tcPr>
            <w:tcW w:w="140" w:type="pct"/>
            <w:gridSpan w:val="2"/>
          </w:tcPr>
          <w:p w14:paraId="73AD7BE0" w14:textId="77777777" w:rsidR="00C16E5F" w:rsidRPr="00074C25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tcBorders>
              <w:bottom w:val="double" w:sz="4" w:space="0" w:color="auto"/>
            </w:tcBorders>
          </w:tcPr>
          <w:p w14:paraId="617644FF" w14:textId="31463118" w:rsidR="00C16E5F" w:rsidRPr="00082F43" w:rsidRDefault="008C45C6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3D50D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409,378</w:t>
            </w:r>
          </w:p>
        </w:tc>
        <w:tc>
          <w:tcPr>
            <w:tcW w:w="139" w:type="pct"/>
            <w:gridSpan w:val="2"/>
          </w:tcPr>
          <w:p w14:paraId="1141D7F6" w14:textId="77777777" w:rsidR="00C16E5F" w:rsidRPr="00074C25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gridSpan w:val="2"/>
            <w:tcBorders>
              <w:bottom w:val="double" w:sz="4" w:space="0" w:color="auto"/>
            </w:tcBorders>
          </w:tcPr>
          <w:p w14:paraId="2606AC5F" w14:textId="4029D437" w:rsidR="00C16E5F" w:rsidRPr="00082F43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F67">
              <w:rPr>
                <w:rFonts w:ascii="Angsana New" w:hAnsi="Angsana New"/>
                <w:b/>
                <w:bCs/>
                <w:sz w:val="30"/>
                <w:szCs w:val="30"/>
              </w:rPr>
              <w:t>1,000,174</w:t>
            </w:r>
          </w:p>
        </w:tc>
      </w:tr>
      <w:tr w:rsidR="00CC0B6E" w:rsidRPr="00074C25" w14:paraId="145ED2B6" w14:textId="77777777" w:rsidTr="00CC0B6E">
        <w:tc>
          <w:tcPr>
            <w:tcW w:w="1720" w:type="pct"/>
            <w:gridSpan w:val="2"/>
          </w:tcPr>
          <w:p w14:paraId="18D817B9" w14:textId="77777777" w:rsidR="00CC0B6E" w:rsidRPr="00074C25" w:rsidRDefault="00CC0B6E" w:rsidP="00C1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9" w:type="pct"/>
            <w:gridSpan w:val="2"/>
          </w:tcPr>
          <w:p w14:paraId="3512DCD0" w14:textId="77777777" w:rsidR="00CC0B6E" w:rsidRPr="00074C25" w:rsidRDefault="00CC0B6E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gridSpan w:val="2"/>
          </w:tcPr>
          <w:p w14:paraId="2FADF1C7" w14:textId="77777777" w:rsidR="00CC0B6E" w:rsidRPr="00074C25" w:rsidRDefault="00CC0B6E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tcBorders>
              <w:top w:val="double" w:sz="4" w:space="0" w:color="auto"/>
            </w:tcBorders>
          </w:tcPr>
          <w:p w14:paraId="3F212D72" w14:textId="77777777" w:rsidR="00CC0B6E" w:rsidRPr="003E0621" w:rsidRDefault="00CC0B6E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76D93332" w14:textId="77777777" w:rsidR="00CC0B6E" w:rsidRPr="00074C25" w:rsidRDefault="00CC0B6E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gridSpan w:val="3"/>
            <w:tcBorders>
              <w:top w:val="double" w:sz="4" w:space="0" w:color="auto"/>
            </w:tcBorders>
          </w:tcPr>
          <w:p w14:paraId="058DFBA1" w14:textId="77777777" w:rsidR="00CC0B6E" w:rsidRPr="004601D1" w:rsidRDefault="00CC0B6E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gridSpan w:val="2"/>
          </w:tcPr>
          <w:p w14:paraId="32FB09B5" w14:textId="77777777" w:rsidR="00CC0B6E" w:rsidRPr="00074C25" w:rsidRDefault="00CC0B6E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tcBorders>
              <w:top w:val="double" w:sz="4" w:space="0" w:color="auto"/>
            </w:tcBorders>
          </w:tcPr>
          <w:p w14:paraId="63B043C3" w14:textId="77777777" w:rsidR="00CC0B6E" w:rsidRPr="00082F43" w:rsidRDefault="00CC0B6E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gridSpan w:val="2"/>
          </w:tcPr>
          <w:p w14:paraId="7C2475F7" w14:textId="77777777" w:rsidR="00CC0B6E" w:rsidRPr="00074C25" w:rsidRDefault="00CC0B6E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gridSpan w:val="2"/>
            <w:tcBorders>
              <w:top w:val="double" w:sz="4" w:space="0" w:color="auto"/>
            </w:tcBorders>
          </w:tcPr>
          <w:p w14:paraId="1DCE74AD" w14:textId="77777777" w:rsidR="00CC0B6E" w:rsidRPr="004601D1" w:rsidRDefault="00CC0B6E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C0B6E" w:rsidRPr="00074C25" w14:paraId="77A064CA" w14:textId="77777777" w:rsidTr="00CC0B6E">
        <w:tc>
          <w:tcPr>
            <w:tcW w:w="1720" w:type="pct"/>
            <w:gridSpan w:val="2"/>
          </w:tcPr>
          <w:p w14:paraId="116132AF" w14:textId="77777777" w:rsidR="00CC0B6E" w:rsidRPr="00074C25" w:rsidRDefault="00CC0B6E" w:rsidP="00C1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9" w:type="pct"/>
            <w:gridSpan w:val="2"/>
          </w:tcPr>
          <w:p w14:paraId="58E22A4E" w14:textId="77777777" w:rsidR="00CC0B6E" w:rsidRPr="00074C25" w:rsidRDefault="00CC0B6E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gridSpan w:val="2"/>
          </w:tcPr>
          <w:p w14:paraId="777DDE28" w14:textId="77777777" w:rsidR="00CC0B6E" w:rsidRPr="00074C25" w:rsidRDefault="00CC0B6E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14:paraId="32C08CFC" w14:textId="77777777" w:rsidR="00CC0B6E" w:rsidRPr="003E0621" w:rsidRDefault="00CC0B6E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1FED5B1E" w14:textId="77777777" w:rsidR="00CC0B6E" w:rsidRPr="00074C25" w:rsidRDefault="00CC0B6E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gridSpan w:val="3"/>
          </w:tcPr>
          <w:p w14:paraId="6FCD50E2" w14:textId="77777777" w:rsidR="00CC0B6E" w:rsidRPr="004601D1" w:rsidRDefault="00CC0B6E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gridSpan w:val="2"/>
          </w:tcPr>
          <w:p w14:paraId="32A4D6C7" w14:textId="77777777" w:rsidR="00CC0B6E" w:rsidRPr="00074C25" w:rsidRDefault="00CC0B6E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gridSpan w:val="2"/>
          </w:tcPr>
          <w:p w14:paraId="78D060B0" w14:textId="77777777" w:rsidR="00CC0B6E" w:rsidRPr="00082F43" w:rsidRDefault="00CC0B6E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gridSpan w:val="2"/>
          </w:tcPr>
          <w:p w14:paraId="6D1A3C51" w14:textId="77777777" w:rsidR="00CC0B6E" w:rsidRPr="00074C25" w:rsidRDefault="00CC0B6E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gridSpan w:val="2"/>
          </w:tcPr>
          <w:p w14:paraId="2288DD59" w14:textId="77777777" w:rsidR="00CC0B6E" w:rsidRPr="004601D1" w:rsidRDefault="00CC0B6E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16E5F" w:rsidRPr="00074C25" w14:paraId="22DA6D70" w14:textId="77777777" w:rsidTr="00CC0B6E">
        <w:tc>
          <w:tcPr>
            <w:tcW w:w="1720" w:type="pct"/>
            <w:gridSpan w:val="2"/>
          </w:tcPr>
          <w:p w14:paraId="1004D6B5" w14:textId="77777777" w:rsidR="00C16E5F" w:rsidRPr="00074C25" w:rsidRDefault="00C16E5F" w:rsidP="00C1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9" w:type="pct"/>
            <w:gridSpan w:val="2"/>
          </w:tcPr>
          <w:p w14:paraId="24AD883E" w14:textId="77777777" w:rsidR="00C16E5F" w:rsidRPr="00074C25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gridSpan w:val="2"/>
          </w:tcPr>
          <w:p w14:paraId="305065A0" w14:textId="77777777" w:rsidR="00C16E5F" w:rsidRPr="00074C25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14:paraId="17578052" w14:textId="77777777" w:rsidR="00C16E5F" w:rsidRPr="003E0621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12E2916C" w14:textId="77777777" w:rsidR="00C16E5F" w:rsidRPr="00074C25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gridSpan w:val="3"/>
          </w:tcPr>
          <w:p w14:paraId="18F1A897" w14:textId="77777777" w:rsidR="00C16E5F" w:rsidRPr="004601D1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gridSpan w:val="2"/>
          </w:tcPr>
          <w:p w14:paraId="09DD5FDB" w14:textId="77777777" w:rsidR="00C16E5F" w:rsidRPr="00074C25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gridSpan w:val="2"/>
          </w:tcPr>
          <w:p w14:paraId="0CB3147A" w14:textId="77777777" w:rsidR="00C16E5F" w:rsidRPr="00082F43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gridSpan w:val="2"/>
          </w:tcPr>
          <w:p w14:paraId="4D253D79" w14:textId="77777777" w:rsidR="00C16E5F" w:rsidRPr="00074C25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gridSpan w:val="2"/>
          </w:tcPr>
          <w:p w14:paraId="28B42ACB" w14:textId="77777777" w:rsidR="00C16E5F" w:rsidRPr="004601D1" w:rsidRDefault="00C16E5F" w:rsidP="00C1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81EEE" w:rsidRPr="000A0940" w14:paraId="294EA996" w14:textId="77777777" w:rsidTr="00D2285F">
        <w:trPr>
          <w:gridBefore w:val="1"/>
          <w:gridAfter w:val="1"/>
          <w:wBefore w:w="47" w:type="pct"/>
          <w:wAfter w:w="113" w:type="pct"/>
        </w:trPr>
        <w:tc>
          <w:tcPr>
            <w:tcW w:w="2203" w:type="pct"/>
            <w:gridSpan w:val="4"/>
          </w:tcPr>
          <w:p w14:paraId="1538982D" w14:textId="6F39B2D8" w:rsidR="00381EEE" w:rsidRPr="00381EEE" w:rsidRDefault="00C16E5F" w:rsidP="007F6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381EEE" w:rsidRPr="00381EE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2" w:type="pct"/>
            <w:gridSpan w:val="2"/>
          </w:tcPr>
          <w:p w14:paraId="3732C459" w14:textId="77777777" w:rsidR="00381EEE" w:rsidRPr="000A0940" w:rsidRDefault="00381EEE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0" w:type="pct"/>
            <w:gridSpan w:val="5"/>
          </w:tcPr>
          <w:p w14:paraId="31A3678B" w14:textId="77777777" w:rsidR="00381EEE" w:rsidRPr="000A0940" w:rsidRDefault="00381EEE" w:rsidP="009A6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1" w:type="pct"/>
            <w:gridSpan w:val="2"/>
          </w:tcPr>
          <w:p w14:paraId="64C817D6" w14:textId="77777777" w:rsidR="00381EEE" w:rsidRPr="000A0940" w:rsidRDefault="00381EEE" w:rsidP="009A6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pct"/>
            <w:gridSpan w:val="6"/>
          </w:tcPr>
          <w:p w14:paraId="6B474C80" w14:textId="77777777" w:rsidR="00381EEE" w:rsidRPr="000A0940" w:rsidRDefault="00381EEE" w:rsidP="009A6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A094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852861" w:rsidRPr="000A0940" w14:paraId="1D5C5176" w14:textId="77777777" w:rsidTr="00D2285F">
        <w:trPr>
          <w:gridBefore w:val="1"/>
          <w:gridAfter w:val="1"/>
          <w:wBefore w:w="47" w:type="pct"/>
          <w:wAfter w:w="113" w:type="pct"/>
        </w:trPr>
        <w:tc>
          <w:tcPr>
            <w:tcW w:w="2203" w:type="pct"/>
            <w:gridSpan w:val="4"/>
          </w:tcPr>
          <w:p w14:paraId="5F665543" w14:textId="3117B637" w:rsidR="00381EEE" w:rsidRPr="00381EEE" w:rsidRDefault="00381EEE" w:rsidP="007F6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81EE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381E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381EE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32" w:type="pct"/>
            <w:gridSpan w:val="2"/>
          </w:tcPr>
          <w:p w14:paraId="73E1E279" w14:textId="77777777" w:rsidR="00381EEE" w:rsidRPr="000A0940" w:rsidRDefault="00381EEE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gridSpan w:val="2"/>
          </w:tcPr>
          <w:p w14:paraId="3BBA34D1" w14:textId="77777777" w:rsidR="00381EEE" w:rsidRPr="000A0940" w:rsidRDefault="00381EEE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0" w:type="pct"/>
            <w:gridSpan w:val="2"/>
          </w:tcPr>
          <w:p w14:paraId="71890F50" w14:textId="77777777" w:rsidR="00381EEE" w:rsidRPr="000A0940" w:rsidRDefault="00381EEE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321D64A7" w14:textId="77777777" w:rsidR="00381EEE" w:rsidRPr="000A0940" w:rsidRDefault="00381EEE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1" w:type="pct"/>
            <w:gridSpan w:val="2"/>
          </w:tcPr>
          <w:p w14:paraId="2CAB266C" w14:textId="77777777" w:rsidR="00381EEE" w:rsidRPr="000A0940" w:rsidRDefault="00381EEE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69" w:type="pct"/>
            <w:gridSpan w:val="2"/>
          </w:tcPr>
          <w:p w14:paraId="3CEDC936" w14:textId="77777777" w:rsidR="00381EEE" w:rsidRPr="000A0940" w:rsidRDefault="00381EEE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1" w:type="pct"/>
            <w:gridSpan w:val="2"/>
          </w:tcPr>
          <w:p w14:paraId="094CFD81" w14:textId="77777777" w:rsidR="00381EEE" w:rsidRPr="000A0940" w:rsidRDefault="00381EEE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14:paraId="69A5EC04" w14:textId="77777777" w:rsidR="00381EEE" w:rsidRPr="000A0940" w:rsidRDefault="00381EEE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81EEE" w:rsidRPr="000A0940" w14:paraId="52D668AA" w14:textId="77777777" w:rsidTr="00D2285F">
        <w:trPr>
          <w:gridBefore w:val="1"/>
          <w:gridAfter w:val="1"/>
          <w:wBefore w:w="47" w:type="pct"/>
          <w:wAfter w:w="113" w:type="pct"/>
        </w:trPr>
        <w:tc>
          <w:tcPr>
            <w:tcW w:w="2203" w:type="pct"/>
            <w:gridSpan w:val="4"/>
          </w:tcPr>
          <w:p w14:paraId="1F81ABE8" w14:textId="77777777" w:rsidR="00381EEE" w:rsidRPr="000A0940" w:rsidRDefault="00381EEE" w:rsidP="009A6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4CAC9C9A" w14:textId="77777777" w:rsidR="00381EEE" w:rsidRPr="000A0940" w:rsidRDefault="00381EEE" w:rsidP="009A6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5" w:type="pct"/>
            <w:gridSpan w:val="13"/>
          </w:tcPr>
          <w:p w14:paraId="15009810" w14:textId="77777777" w:rsidR="00381EEE" w:rsidRPr="000A0940" w:rsidRDefault="00381EEE" w:rsidP="009A6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2861" w:rsidRPr="000A0940" w14:paraId="42020472" w14:textId="77777777" w:rsidTr="00D2285F">
        <w:trPr>
          <w:gridBefore w:val="1"/>
          <w:gridAfter w:val="1"/>
          <w:wBefore w:w="47" w:type="pct"/>
          <w:wAfter w:w="113" w:type="pct"/>
          <w:trHeight w:val="299"/>
        </w:trPr>
        <w:tc>
          <w:tcPr>
            <w:tcW w:w="2203" w:type="pct"/>
            <w:gridSpan w:val="4"/>
          </w:tcPr>
          <w:p w14:paraId="23460F29" w14:textId="71507FD7" w:rsidR="00381EEE" w:rsidRPr="000A0940" w:rsidRDefault="00381EEE" w:rsidP="007F6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4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2" w:type="pct"/>
            <w:gridSpan w:val="2"/>
          </w:tcPr>
          <w:p w14:paraId="51C0526A" w14:textId="77777777" w:rsidR="00381EEE" w:rsidRPr="000A0940" w:rsidRDefault="00381EEE" w:rsidP="009A6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gridSpan w:val="2"/>
            <w:vAlign w:val="bottom"/>
          </w:tcPr>
          <w:p w14:paraId="5A268107" w14:textId="392C7518" w:rsidR="00381EEE" w:rsidRPr="000A0940" w:rsidRDefault="008C45C6" w:rsidP="00852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1,142</w:t>
            </w:r>
          </w:p>
        </w:tc>
        <w:tc>
          <w:tcPr>
            <w:tcW w:w="140" w:type="pct"/>
            <w:gridSpan w:val="2"/>
          </w:tcPr>
          <w:p w14:paraId="1230BF30" w14:textId="77777777" w:rsidR="00381EEE" w:rsidRPr="000A0940" w:rsidRDefault="00381EEE" w:rsidP="009A6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vAlign w:val="bottom"/>
          </w:tcPr>
          <w:p w14:paraId="73235F83" w14:textId="5FA199CE" w:rsidR="00381EEE" w:rsidRPr="000A0940" w:rsidRDefault="00CF0303" w:rsidP="00852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2,105</w:t>
            </w:r>
          </w:p>
        </w:tc>
        <w:tc>
          <w:tcPr>
            <w:tcW w:w="141" w:type="pct"/>
            <w:gridSpan w:val="2"/>
          </w:tcPr>
          <w:p w14:paraId="2F1424F2" w14:textId="77777777" w:rsidR="00381EEE" w:rsidRPr="000A0940" w:rsidRDefault="00381EEE" w:rsidP="009A6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9" w:type="pct"/>
            <w:gridSpan w:val="2"/>
            <w:vAlign w:val="bottom"/>
          </w:tcPr>
          <w:p w14:paraId="32DA113C" w14:textId="7994DA9A" w:rsidR="00381EEE" w:rsidRPr="000A0940" w:rsidRDefault="008C45C6" w:rsidP="00852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</w:tcPr>
          <w:p w14:paraId="72D402E9" w14:textId="77777777" w:rsidR="00381EEE" w:rsidRPr="000A0940" w:rsidRDefault="00381EEE" w:rsidP="009A6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vAlign w:val="bottom"/>
          </w:tcPr>
          <w:p w14:paraId="4A8095DC" w14:textId="5E9351AF" w:rsidR="00381EEE" w:rsidRPr="000A0940" w:rsidRDefault="008C45C6" w:rsidP="00852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AF1A0E1" w14:textId="4846675C" w:rsidR="00CB19A0" w:rsidRPr="00B81D01" w:rsidRDefault="00062DE0" w:rsidP="00241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  <w:r w:rsidRPr="00092F45">
        <w:rPr>
          <w:rFonts w:ascii="Angsana New" w:hAnsi="Angsana New"/>
          <w:sz w:val="30"/>
          <w:szCs w:val="30"/>
        </w:rPr>
        <w:tab/>
      </w:r>
    </w:p>
    <w:p w14:paraId="52B5BD31" w14:textId="77777777" w:rsidR="009F1AB4" w:rsidRPr="00092F45" w:rsidRDefault="009F1AB4" w:rsidP="00815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092F45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="00061CFB" w:rsidRPr="00092F45">
        <w:rPr>
          <w:rFonts w:ascii="Angsana New" w:hAnsi="Angsana New"/>
          <w:sz w:val="30"/>
          <w:szCs w:val="30"/>
          <w:cs/>
        </w:rPr>
        <w:t xml:space="preserve"> มีระยะเวลาตั้งแต่ </w:t>
      </w:r>
      <w:r w:rsidR="00D130F3" w:rsidRPr="00D130F3">
        <w:rPr>
          <w:rFonts w:ascii="Angsana New" w:hAnsi="Angsana New"/>
          <w:sz w:val="30"/>
          <w:szCs w:val="30"/>
        </w:rPr>
        <w:t>3</w:t>
      </w:r>
      <w:r w:rsidR="00D830A6" w:rsidRPr="00D830A6">
        <w:rPr>
          <w:rFonts w:ascii="Angsana New" w:hAnsi="Angsana New"/>
          <w:sz w:val="30"/>
          <w:szCs w:val="30"/>
        </w:rPr>
        <w:t>0</w:t>
      </w:r>
      <w:r w:rsidR="00395712" w:rsidRPr="00092F45">
        <w:rPr>
          <w:rFonts w:ascii="Angsana New" w:hAnsi="Angsana New"/>
          <w:sz w:val="30"/>
          <w:szCs w:val="30"/>
          <w:cs/>
        </w:rPr>
        <w:t xml:space="preserve"> วัน ถึง </w:t>
      </w:r>
      <w:r w:rsidR="00D130F3" w:rsidRPr="00D130F3">
        <w:rPr>
          <w:rFonts w:ascii="Angsana New" w:hAnsi="Angsana New"/>
          <w:sz w:val="30"/>
          <w:szCs w:val="30"/>
        </w:rPr>
        <w:t>3</w:t>
      </w:r>
      <w:r w:rsidR="00CF50EF" w:rsidRPr="00CF50EF">
        <w:rPr>
          <w:rFonts w:ascii="Angsana New" w:hAnsi="Angsana New"/>
          <w:sz w:val="30"/>
          <w:szCs w:val="30"/>
        </w:rPr>
        <w:t>6</w:t>
      </w:r>
      <w:r w:rsidR="00D830A6" w:rsidRPr="00D830A6">
        <w:rPr>
          <w:rFonts w:ascii="Angsana New" w:hAnsi="Angsana New"/>
          <w:sz w:val="30"/>
          <w:szCs w:val="30"/>
        </w:rPr>
        <w:t>0</w:t>
      </w:r>
      <w:r w:rsidRPr="00092F45">
        <w:rPr>
          <w:rFonts w:ascii="Angsana New" w:hAnsi="Angsana New"/>
          <w:sz w:val="30"/>
          <w:szCs w:val="30"/>
          <w:cs/>
        </w:rPr>
        <w:t xml:space="preserve"> วัน</w:t>
      </w:r>
    </w:p>
    <w:p w14:paraId="2127D88B" w14:textId="77777777" w:rsidR="00CE35D3" w:rsidRPr="00B81D01" w:rsidRDefault="00CE35D3" w:rsidP="00685E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</w:p>
    <w:p w14:paraId="10AB1AE0" w14:textId="77777777" w:rsidR="00823471" w:rsidRPr="00092F45" w:rsidRDefault="009F1AB4" w:rsidP="007B2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810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092F45">
        <w:rPr>
          <w:rFonts w:ascii="Angsana New" w:hAnsi="Angsana New"/>
          <w:sz w:val="30"/>
          <w:szCs w:val="30"/>
          <w:cs/>
        </w:rPr>
        <w:t>อายุของลูกหนี้การค้าเริ่มนับตั้งแต่วันที่กลุ่มบริษัทได้</w:t>
      </w:r>
      <w:r w:rsidR="00B630F0" w:rsidRPr="00092F45">
        <w:rPr>
          <w:rFonts w:ascii="Angsana New" w:hAnsi="Angsana New"/>
          <w:sz w:val="30"/>
          <w:szCs w:val="30"/>
          <w:cs/>
        </w:rPr>
        <w:t>ส่ง</w:t>
      </w:r>
      <w:r w:rsidRPr="00092F45">
        <w:rPr>
          <w:rFonts w:ascii="Angsana New" w:hAnsi="Angsana New"/>
          <w:sz w:val="30"/>
          <w:szCs w:val="30"/>
          <w:cs/>
        </w:rPr>
        <w:t>สินค้าและออกใบแจ้งหนี้แก่ผู้นำเข้าหรือผู้จัดจำหน่ายในท้องถิ่น อย่างไรก็ตามกลุ่มบริษัทจะรับรู้รายได้จากการขายก็ต่อเมื่อผู้นำเข้าหรือผู้จัดจำหน่ายในท้องถิ่นเหล่านั้นขายสินค้าผ่านช่องทางการจำหน่ายผลิตภัณฑ</w:t>
      </w:r>
      <w:r w:rsidR="00415858" w:rsidRPr="00092F45">
        <w:rPr>
          <w:rFonts w:ascii="Angsana New" w:hAnsi="Angsana New"/>
          <w:sz w:val="30"/>
          <w:szCs w:val="30"/>
          <w:cs/>
        </w:rPr>
        <w:t>์ต่างๆของกลุ่มบริษัทไปยัง</w:t>
      </w:r>
      <w:r w:rsidR="00DC2494" w:rsidRPr="00092F45">
        <w:rPr>
          <w:rFonts w:ascii="Angsana New" w:hAnsi="Angsana New"/>
          <w:sz w:val="30"/>
          <w:szCs w:val="30"/>
          <w:cs/>
        </w:rPr>
        <w:t>ลูกค้าซึ่งเป็นบุคคลภายนอก</w:t>
      </w:r>
      <w:r w:rsidR="00415858" w:rsidRPr="00092F45">
        <w:rPr>
          <w:rFonts w:ascii="Angsana New" w:hAnsi="Angsana New"/>
          <w:sz w:val="30"/>
          <w:szCs w:val="30"/>
        </w:rPr>
        <w:t xml:space="preserve"> </w:t>
      </w:r>
      <w:r w:rsidRPr="00092F45">
        <w:rPr>
          <w:rFonts w:ascii="Angsana New" w:hAnsi="Angsana New"/>
          <w:sz w:val="30"/>
          <w:szCs w:val="30"/>
          <w:cs/>
        </w:rPr>
        <w:t>ด้วยเหตุนี้จึงมี</w:t>
      </w:r>
      <w:r w:rsidR="001E3DB7">
        <w:rPr>
          <w:rFonts w:ascii="Angsana New" w:hAnsi="Angsana New"/>
          <w:sz w:val="30"/>
          <w:szCs w:val="30"/>
        </w:rPr>
        <w:br/>
      </w:r>
      <w:r w:rsidRPr="00092F45">
        <w:rPr>
          <w:rFonts w:ascii="Angsana New" w:hAnsi="Angsana New"/>
          <w:sz w:val="30"/>
          <w:szCs w:val="30"/>
          <w:cs/>
        </w:rPr>
        <w:t>ความแตกต่างระหว่างระยะเวลาที่กลุ่มบริษัทเริ่มนับอายุลูกหนี้การค้าและเวลาที่กลุ่มบริษัท</w:t>
      </w:r>
      <w:r w:rsidR="00E30D98" w:rsidRPr="00092F45">
        <w:rPr>
          <w:rFonts w:ascii="Angsana New" w:hAnsi="Angsana New"/>
          <w:sz w:val="30"/>
          <w:szCs w:val="30"/>
          <w:cs/>
        </w:rPr>
        <w:t>รับรู้รายได้</w:t>
      </w:r>
      <w:r w:rsidRPr="00092F45">
        <w:rPr>
          <w:rFonts w:ascii="Angsana New" w:hAnsi="Angsana New"/>
          <w:sz w:val="30"/>
          <w:szCs w:val="30"/>
          <w:cs/>
        </w:rPr>
        <w:t xml:space="preserve"> ส่งผลให้กลุ่มบริษัทมี</w:t>
      </w:r>
      <w:r w:rsidR="007C26D7" w:rsidRPr="00092F45">
        <w:rPr>
          <w:rFonts w:ascii="Angsana New" w:hAnsi="Angsana New"/>
          <w:sz w:val="30"/>
          <w:szCs w:val="30"/>
          <w:cs/>
        </w:rPr>
        <w:t>ยอด</w:t>
      </w:r>
      <w:r w:rsidRPr="00092F45">
        <w:rPr>
          <w:rFonts w:ascii="Angsana New" w:hAnsi="Angsana New"/>
          <w:sz w:val="30"/>
          <w:szCs w:val="30"/>
          <w:cs/>
        </w:rPr>
        <w:t>ลูกหนี้การค้าที่เกินกำหนดชำระเป็นจำนวนมาก</w:t>
      </w:r>
    </w:p>
    <w:p w14:paraId="0F32B6B4" w14:textId="77777777" w:rsidR="00092F45" w:rsidRPr="00092F45" w:rsidRDefault="00092F45" w:rsidP="004437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</w:p>
    <w:p w14:paraId="2797DB21" w14:textId="04E9D899" w:rsidR="00946DD6" w:rsidRPr="001E2FAF" w:rsidRDefault="00075D39" w:rsidP="007F6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75D39">
        <w:rPr>
          <w:rFonts w:ascii="Angsana New" w:hAnsi="Angsana New" w:hint="cs"/>
          <w:b/>
          <w:bCs/>
          <w:sz w:val="30"/>
          <w:szCs w:val="30"/>
        </w:rPr>
        <w:t>4</w:t>
      </w:r>
      <w:r w:rsidR="00946DD6" w:rsidRPr="001E2FAF">
        <w:rPr>
          <w:rFonts w:ascii="Angsana New" w:hAnsi="Angsana New"/>
          <w:b/>
          <w:bCs/>
          <w:sz w:val="30"/>
          <w:szCs w:val="30"/>
        </w:rPr>
        <w:tab/>
      </w:r>
      <w:r w:rsidR="00946DD6" w:rsidRPr="001E2FAF">
        <w:rPr>
          <w:rFonts w:ascii="Angsana New" w:hAnsi="Angsana New"/>
          <w:b/>
          <w:bCs/>
          <w:sz w:val="30"/>
          <w:szCs w:val="30"/>
          <w:cs/>
        </w:rPr>
        <w:t>เงินลงทุนใน</w:t>
      </w:r>
      <w:r w:rsidR="00C16E5F">
        <w:rPr>
          <w:rFonts w:ascii="Angsana New" w:hAnsi="Angsana New" w:hint="cs"/>
          <w:b/>
          <w:bCs/>
          <w:sz w:val="30"/>
          <w:szCs w:val="30"/>
          <w:cs/>
        </w:rPr>
        <w:t xml:space="preserve">บริษัทย่อย </w:t>
      </w:r>
      <w:r w:rsidR="00946DD6" w:rsidRPr="001E2FAF">
        <w:rPr>
          <w:rFonts w:ascii="Angsana New" w:hAnsi="Angsana New"/>
          <w:b/>
          <w:bCs/>
          <w:sz w:val="30"/>
          <w:szCs w:val="30"/>
          <w:cs/>
        </w:rPr>
        <w:t>บริษัทร่วมและการร่วมค้า</w:t>
      </w:r>
    </w:p>
    <w:p w14:paraId="07BE3C43" w14:textId="77777777" w:rsidR="00492843" w:rsidRPr="00B81D01" w:rsidRDefault="00492843" w:rsidP="00492843">
      <w:pPr>
        <w:pStyle w:val="Heading5"/>
        <w:tabs>
          <w:tab w:val="left" w:pos="540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463" w:type="dxa"/>
        <w:tblInd w:w="324" w:type="dxa"/>
        <w:tblLayout w:type="fixed"/>
        <w:tblLook w:val="0000" w:firstRow="0" w:lastRow="0" w:firstColumn="0" w:lastColumn="0" w:noHBand="0" w:noVBand="0"/>
      </w:tblPr>
      <w:tblGrid>
        <w:gridCol w:w="3145"/>
        <w:gridCol w:w="1381"/>
        <w:gridCol w:w="272"/>
        <w:gridCol w:w="901"/>
        <w:gridCol w:w="271"/>
        <w:gridCol w:w="994"/>
        <w:gridCol w:w="271"/>
        <w:gridCol w:w="910"/>
        <w:gridCol w:w="269"/>
        <w:gridCol w:w="1049"/>
      </w:tblGrid>
      <w:tr w:rsidR="00A57BC5" w:rsidRPr="004F38D7" w14:paraId="1C1AE012" w14:textId="77777777" w:rsidTr="000569D3">
        <w:trPr>
          <w:tblHeader/>
        </w:trPr>
        <w:tc>
          <w:tcPr>
            <w:tcW w:w="1662" w:type="pct"/>
          </w:tcPr>
          <w:p w14:paraId="4AEE7D43" w14:textId="08AA5345" w:rsidR="00A57BC5" w:rsidRPr="00725570" w:rsidRDefault="00725570" w:rsidP="00EC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4" w:right="-131" w:firstLine="132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730" w:type="pct"/>
          </w:tcPr>
          <w:p w14:paraId="3A484C21" w14:textId="77777777" w:rsidR="00A57BC5" w:rsidRPr="0041130A" w:rsidRDefault="00A57BC5" w:rsidP="00C97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29D7133" w14:textId="77777777" w:rsidR="00A57BC5" w:rsidRPr="0041130A" w:rsidRDefault="00A57BC5" w:rsidP="00C97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4" w:type="pct"/>
            <w:gridSpan w:val="3"/>
          </w:tcPr>
          <w:p w14:paraId="6D0C5185" w14:textId="77777777" w:rsidR="00A57BC5" w:rsidRPr="0041130A" w:rsidRDefault="00A57BC5" w:rsidP="00C97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975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  <w:t>งบการเงินรวม</w:t>
            </w:r>
          </w:p>
        </w:tc>
        <w:tc>
          <w:tcPr>
            <w:tcW w:w="143" w:type="pct"/>
          </w:tcPr>
          <w:p w14:paraId="0CA04AAA" w14:textId="77777777" w:rsidR="00A57BC5" w:rsidRPr="0041130A" w:rsidRDefault="00A57BC5" w:rsidP="00C97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pct"/>
            <w:gridSpan w:val="3"/>
          </w:tcPr>
          <w:p w14:paraId="7C5D2329" w14:textId="77777777" w:rsidR="00A57BC5" w:rsidRPr="0041130A" w:rsidRDefault="00A57BC5" w:rsidP="00C97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7BC5" w:rsidRPr="004F38D7" w14:paraId="7C53234E" w14:textId="77777777" w:rsidTr="000569D3">
        <w:trPr>
          <w:tblHeader/>
        </w:trPr>
        <w:tc>
          <w:tcPr>
            <w:tcW w:w="2391" w:type="pct"/>
            <w:gridSpan w:val="2"/>
          </w:tcPr>
          <w:p w14:paraId="4E12D5E6" w14:textId="291869F2" w:rsidR="00A57BC5" w:rsidRPr="0041130A" w:rsidRDefault="00A57BC5" w:rsidP="00EC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85" w:right="-131" w:firstLine="111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4283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41130A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41130A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84283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30 </w:t>
            </w:r>
            <w:r w:rsidR="00842835" w:rsidRPr="0072557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43A4BDB5" w14:textId="77777777" w:rsidR="00A57BC5" w:rsidRPr="0041130A" w:rsidRDefault="00A57BC5" w:rsidP="00C97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" w:type="pct"/>
          </w:tcPr>
          <w:p w14:paraId="220EAAD6" w14:textId="6091A9A5" w:rsidR="00A57BC5" w:rsidRPr="0041130A" w:rsidRDefault="00075D39" w:rsidP="00C97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D39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43" w:type="pct"/>
          </w:tcPr>
          <w:p w14:paraId="27BCA4AB" w14:textId="77777777" w:rsidR="00A57BC5" w:rsidRPr="0041130A" w:rsidRDefault="00A57BC5" w:rsidP="00C97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0B05EE32" w14:textId="7E7565F2" w:rsidR="00A57BC5" w:rsidRPr="0041130A" w:rsidRDefault="00075D39" w:rsidP="00C97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D39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7D8F9EDF" w14:textId="77777777" w:rsidR="00A57BC5" w:rsidRPr="0041130A" w:rsidRDefault="00A57BC5" w:rsidP="00C97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</w:tcPr>
          <w:p w14:paraId="09CEBF62" w14:textId="1CC691E8" w:rsidR="00A57BC5" w:rsidRPr="0041130A" w:rsidRDefault="00075D39" w:rsidP="00C97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D39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42" w:type="pct"/>
          </w:tcPr>
          <w:p w14:paraId="5B90DB81" w14:textId="77777777" w:rsidR="00A57BC5" w:rsidRPr="0041130A" w:rsidRDefault="00A57BC5" w:rsidP="00C97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5F41D9F3" w14:textId="69401E8A" w:rsidR="00A57BC5" w:rsidRPr="0041130A" w:rsidRDefault="00075D39" w:rsidP="00C97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D39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A57BC5" w:rsidRPr="004F38D7" w14:paraId="2A0C6976" w14:textId="77777777" w:rsidTr="000569D3">
        <w:trPr>
          <w:tblHeader/>
        </w:trPr>
        <w:tc>
          <w:tcPr>
            <w:tcW w:w="1662" w:type="pct"/>
          </w:tcPr>
          <w:p w14:paraId="1C7E53FC" w14:textId="77777777" w:rsidR="00A57BC5" w:rsidRPr="0041130A" w:rsidRDefault="00A57BC5" w:rsidP="00C97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0" w:type="pct"/>
          </w:tcPr>
          <w:p w14:paraId="3568ACB6" w14:textId="77777777" w:rsidR="00A57BC5" w:rsidRPr="0041130A" w:rsidRDefault="00A57BC5" w:rsidP="00C97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BB68482" w14:textId="77777777" w:rsidR="00A57BC5" w:rsidRPr="0041130A" w:rsidRDefault="00A57BC5" w:rsidP="00C97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5" w:type="pct"/>
            <w:gridSpan w:val="7"/>
          </w:tcPr>
          <w:p w14:paraId="74062027" w14:textId="77777777" w:rsidR="00A57BC5" w:rsidRPr="0041130A" w:rsidRDefault="00A57BC5" w:rsidP="00C97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1130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41130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25570" w:rsidRPr="004F38D7" w14:paraId="56915AB9" w14:textId="77777777" w:rsidTr="000569D3">
        <w:tc>
          <w:tcPr>
            <w:tcW w:w="1662" w:type="pct"/>
          </w:tcPr>
          <w:p w14:paraId="0B7E09C7" w14:textId="7E1039A0" w:rsidR="00725570" w:rsidRPr="0041130A" w:rsidRDefault="00725570" w:rsidP="00EC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 w:firstLine="1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730" w:type="pct"/>
          </w:tcPr>
          <w:p w14:paraId="7D49CC7D" w14:textId="77777777" w:rsidR="00725570" w:rsidRPr="0041130A" w:rsidRDefault="00725570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336D644" w14:textId="77777777" w:rsidR="00725570" w:rsidRPr="0041130A" w:rsidRDefault="00725570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" w:type="pct"/>
          </w:tcPr>
          <w:p w14:paraId="39C6B61C" w14:textId="77777777" w:rsidR="00725570" w:rsidRPr="0041130A" w:rsidRDefault="00725570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7452DFC" w14:textId="77777777" w:rsidR="00725570" w:rsidRPr="0041130A" w:rsidRDefault="00725570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5401DFE8" w14:textId="77777777" w:rsidR="00725570" w:rsidRPr="0041130A" w:rsidRDefault="00725570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6F7AC6F" w14:textId="77777777" w:rsidR="00725570" w:rsidRPr="0041130A" w:rsidRDefault="00725570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</w:tcPr>
          <w:p w14:paraId="469F0068" w14:textId="77777777" w:rsidR="00725570" w:rsidRPr="0041130A" w:rsidRDefault="00725570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CDF66B4" w14:textId="77777777" w:rsidR="00725570" w:rsidRPr="0041130A" w:rsidRDefault="00725570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0173E7D4" w14:textId="77777777" w:rsidR="00725570" w:rsidRPr="0041130A" w:rsidRDefault="00725570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45C6" w:rsidRPr="004F38D7" w14:paraId="155E792F" w14:textId="77777777" w:rsidTr="000569D3">
        <w:tc>
          <w:tcPr>
            <w:tcW w:w="1662" w:type="pct"/>
          </w:tcPr>
          <w:p w14:paraId="21525994" w14:textId="609BD9EA" w:rsidR="008C45C6" w:rsidRPr="00EC321B" w:rsidRDefault="008C45C6" w:rsidP="00EC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 w:firstLine="1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C321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C321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C321B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730" w:type="pct"/>
          </w:tcPr>
          <w:p w14:paraId="6F43570F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56FC18E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" w:type="pct"/>
          </w:tcPr>
          <w:p w14:paraId="2B6115AA" w14:textId="47AE0E5B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4688F39F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0EF704F0" w14:textId="470B5A89" w:rsidR="008C45C6" w:rsidRPr="0041130A" w:rsidRDefault="008C45C6" w:rsidP="00A14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35852D6D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</w:tcPr>
          <w:p w14:paraId="512C77F4" w14:textId="055700A6" w:rsidR="008C45C6" w:rsidRPr="0041130A" w:rsidRDefault="008C45C6" w:rsidP="00EC31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1,298,203</w:t>
            </w:r>
          </w:p>
        </w:tc>
        <w:tc>
          <w:tcPr>
            <w:tcW w:w="142" w:type="pct"/>
          </w:tcPr>
          <w:p w14:paraId="32029ED0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29935CDE" w14:textId="6B6E57AD" w:rsidR="008C45C6" w:rsidRPr="0041130A" w:rsidRDefault="008C45C6" w:rsidP="00A14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6B2B">
              <w:rPr>
                <w:rFonts w:ascii="Angsana New" w:hAnsi="Angsana New"/>
                <w:sz w:val="30"/>
                <w:szCs w:val="30"/>
              </w:rPr>
              <w:t>757,189</w:t>
            </w:r>
          </w:p>
        </w:tc>
      </w:tr>
      <w:tr w:rsidR="008C45C6" w:rsidRPr="004F38D7" w14:paraId="7EC30DFF" w14:textId="77777777" w:rsidTr="000569D3">
        <w:tc>
          <w:tcPr>
            <w:tcW w:w="1662" w:type="pct"/>
          </w:tcPr>
          <w:p w14:paraId="645BACF4" w14:textId="67F05F6D" w:rsidR="008C45C6" w:rsidRPr="00EC321B" w:rsidRDefault="008C45C6" w:rsidP="00EC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 w:firstLine="1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C321B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  <w:r w:rsidRPr="00EC321B">
              <w:rPr>
                <w:rFonts w:ascii="Angsana New" w:hAnsi="Angsana New" w:hint="cs"/>
                <w:sz w:val="30"/>
                <w:szCs w:val="30"/>
                <w:cs/>
              </w:rPr>
              <w:t>เพิ่มเติม</w:t>
            </w:r>
          </w:p>
        </w:tc>
        <w:tc>
          <w:tcPr>
            <w:tcW w:w="730" w:type="pct"/>
          </w:tcPr>
          <w:p w14:paraId="2C070547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4623934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" w:type="pct"/>
          </w:tcPr>
          <w:p w14:paraId="67395382" w14:textId="7B69A28F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1D459758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11CBBAC7" w14:textId="199D176F" w:rsidR="008C45C6" w:rsidRPr="0041130A" w:rsidRDefault="008C45C6" w:rsidP="00A14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4FC9136C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</w:tcPr>
          <w:p w14:paraId="6FFAF9BD" w14:textId="48B85191" w:rsidR="008C45C6" w:rsidRPr="0041130A" w:rsidRDefault="00EC31E6" w:rsidP="00EC31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1,190</w:t>
            </w:r>
          </w:p>
        </w:tc>
        <w:tc>
          <w:tcPr>
            <w:tcW w:w="142" w:type="pct"/>
          </w:tcPr>
          <w:p w14:paraId="0A4BA9E5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13C16EC4" w14:textId="56EFE01C" w:rsidR="008C45C6" w:rsidRPr="0041130A" w:rsidRDefault="008C45C6" w:rsidP="00A14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416,903</w:t>
            </w:r>
          </w:p>
        </w:tc>
      </w:tr>
      <w:tr w:rsidR="008C45C6" w:rsidRPr="004F38D7" w14:paraId="5D103880" w14:textId="77777777" w:rsidTr="000569D3">
        <w:tc>
          <w:tcPr>
            <w:tcW w:w="1662" w:type="pct"/>
          </w:tcPr>
          <w:p w14:paraId="1BFCE3B4" w14:textId="1E7681D5" w:rsidR="008C45C6" w:rsidRPr="00EC321B" w:rsidRDefault="008C45C6" w:rsidP="00EC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 w:firstLine="1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C321B">
              <w:rPr>
                <w:rFonts w:ascii="Angsana New" w:hAnsi="Angsana New" w:hint="cs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730" w:type="pct"/>
          </w:tcPr>
          <w:p w14:paraId="4FB831CD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85B7543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14:paraId="17AE8BD8" w14:textId="1E8E2F34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1E37A4A7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14:paraId="57B46392" w14:textId="3A98B2C0" w:rsidR="008C45C6" w:rsidRPr="0041130A" w:rsidRDefault="008C45C6" w:rsidP="00A14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3E5CCE20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  <w:tcBorders>
              <w:bottom w:val="single" w:sz="4" w:space="0" w:color="auto"/>
            </w:tcBorders>
          </w:tcPr>
          <w:p w14:paraId="095C85A8" w14:textId="37F42DB6" w:rsidR="008C45C6" w:rsidRPr="0041130A" w:rsidRDefault="00EC31E6" w:rsidP="00EC31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4,385</w:t>
            </w:r>
          </w:p>
        </w:tc>
        <w:tc>
          <w:tcPr>
            <w:tcW w:w="142" w:type="pct"/>
          </w:tcPr>
          <w:p w14:paraId="3D804451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</w:tcPr>
          <w:p w14:paraId="7CC9996F" w14:textId="63CAA92E" w:rsidR="008C45C6" w:rsidRPr="0041130A" w:rsidRDefault="008C45C6" w:rsidP="00A14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122,782</w:t>
            </w:r>
          </w:p>
        </w:tc>
      </w:tr>
      <w:tr w:rsidR="008C45C6" w:rsidRPr="004F38D7" w14:paraId="4097CFFD" w14:textId="77777777" w:rsidTr="000569D3">
        <w:tc>
          <w:tcPr>
            <w:tcW w:w="1662" w:type="pct"/>
          </w:tcPr>
          <w:p w14:paraId="52546608" w14:textId="41A94C06" w:rsidR="008C45C6" w:rsidRPr="0041130A" w:rsidRDefault="008C45C6" w:rsidP="00EC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 w:firstLine="1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30" w:type="pct"/>
          </w:tcPr>
          <w:p w14:paraId="0ADB3174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604DBE0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double" w:sz="4" w:space="0" w:color="auto"/>
            </w:tcBorders>
          </w:tcPr>
          <w:p w14:paraId="5373E4B5" w14:textId="4FB59D0E" w:rsidR="008C45C6" w:rsidRPr="00EC31E6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31E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2019E6C5" w14:textId="77777777" w:rsidR="008C45C6" w:rsidRPr="00EC31E6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</w:tcPr>
          <w:p w14:paraId="1CB6E671" w14:textId="0F0E36C9" w:rsidR="008C45C6" w:rsidRPr="00EC31E6" w:rsidRDefault="008C45C6" w:rsidP="00A14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31E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2FB32C7B" w14:textId="77777777" w:rsidR="008C45C6" w:rsidRPr="00EC31E6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double" w:sz="4" w:space="0" w:color="auto"/>
            </w:tcBorders>
          </w:tcPr>
          <w:p w14:paraId="07BE43B4" w14:textId="75D00C00" w:rsidR="008C45C6" w:rsidRPr="00EC31E6" w:rsidRDefault="008C45C6" w:rsidP="00EC31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31E6">
              <w:rPr>
                <w:rFonts w:ascii="Angsana New" w:hAnsi="Angsana New"/>
                <w:b/>
                <w:bCs/>
                <w:sz w:val="30"/>
                <w:szCs w:val="30"/>
              </w:rPr>
              <w:t>1,303,778</w:t>
            </w:r>
          </w:p>
        </w:tc>
        <w:tc>
          <w:tcPr>
            <w:tcW w:w="142" w:type="pct"/>
          </w:tcPr>
          <w:p w14:paraId="2937FBC7" w14:textId="77777777" w:rsidR="008C45C6" w:rsidRPr="00EC31E6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</w:tcPr>
          <w:p w14:paraId="63C2BB49" w14:textId="49ED9B7B" w:rsidR="008C45C6" w:rsidRPr="00EC31E6" w:rsidRDefault="008C45C6" w:rsidP="00A14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31E6">
              <w:rPr>
                <w:rFonts w:ascii="Angsana New" w:hAnsi="Angsana New"/>
                <w:b/>
                <w:bCs/>
                <w:sz w:val="30"/>
                <w:szCs w:val="30"/>
              </w:rPr>
              <w:t>1,296,874</w:t>
            </w:r>
          </w:p>
        </w:tc>
      </w:tr>
      <w:tr w:rsidR="008C45C6" w:rsidRPr="004F38D7" w14:paraId="2234895B" w14:textId="77777777" w:rsidTr="000569D3">
        <w:tc>
          <w:tcPr>
            <w:tcW w:w="1662" w:type="pct"/>
          </w:tcPr>
          <w:p w14:paraId="1B12E90A" w14:textId="3B25EB34" w:rsidR="008C45C6" w:rsidRPr="0041130A" w:rsidRDefault="008C45C6" w:rsidP="00EC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 w:firstLine="1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41130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113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30" w:type="pct"/>
          </w:tcPr>
          <w:p w14:paraId="3F82ED17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CCE57A3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" w:type="pct"/>
            <w:tcBorders>
              <w:top w:val="double" w:sz="4" w:space="0" w:color="auto"/>
            </w:tcBorders>
          </w:tcPr>
          <w:p w14:paraId="3304B83F" w14:textId="77777777" w:rsidR="008C45C6" w:rsidRPr="00EC31E6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71D0CEC" w14:textId="77777777" w:rsidR="008C45C6" w:rsidRPr="00EC31E6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double" w:sz="4" w:space="0" w:color="auto"/>
              <w:bottom w:val="double" w:sz="4" w:space="0" w:color="auto"/>
            </w:tcBorders>
          </w:tcPr>
          <w:p w14:paraId="108590E1" w14:textId="2F5877FD" w:rsidR="008C45C6" w:rsidRPr="00EC31E6" w:rsidRDefault="008C45C6" w:rsidP="00A14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31E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6F13C4BA" w14:textId="77777777" w:rsidR="008C45C6" w:rsidRPr="00EC31E6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1" w:type="pct"/>
            <w:tcBorders>
              <w:top w:val="double" w:sz="4" w:space="0" w:color="auto"/>
            </w:tcBorders>
          </w:tcPr>
          <w:p w14:paraId="646F0E3A" w14:textId="77777777" w:rsidR="008C45C6" w:rsidRPr="00EC31E6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1381AE40" w14:textId="77777777" w:rsidR="008C45C6" w:rsidRPr="00EC31E6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double" w:sz="4" w:space="0" w:color="auto"/>
              <w:bottom w:val="double" w:sz="4" w:space="0" w:color="auto"/>
            </w:tcBorders>
          </w:tcPr>
          <w:p w14:paraId="7106854B" w14:textId="3AC6B43D" w:rsidR="008C45C6" w:rsidRPr="00EC31E6" w:rsidRDefault="008C45C6" w:rsidP="00A14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31E6">
              <w:rPr>
                <w:rFonts w:ascii="Angsana New" w:hAnsi="Angsana New"/>
                <w:b/>
                <w:bCs/>
                <w:sz w:val="30"/>
                <w:szCs w:val="30"/>
              </w:rPr>
              <w:t>1,298,203</w:t>
            </w:r>
          </w:p>
        </w:tc>
      </w:tr>
      <w:tr w:rsidR="008C45C6" w:rsidRPr="004F38D7" w14:paraId="39A637E7" w14:textId="77777777" w:rsidTr="000569D3">
        <w:tc>
          <w:tcPr>
            <w:tcW w:w="1662" w:type="pct"/>
          </w:tcPr>
          <w:p w14:paraId="5DBDED66" w14:textId="77777777" w:rsidR="008C45C6" w:rsidRPr="0041130A" w:rsidRDefault="008C45C6" w:rsidP="0072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30" w:type="pct"/>
          </w:tcPr>
          <w:p w14:paraId="5A495990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AFDDEA6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" w:type="pct"/>
          </w:tcPr>
          <w:p w14:paraId="08537162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4315F5F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double" w:sz="4" w:space="0" w:color="auto"/>
            </w:tcBorders>
          </w:tcPr>
          <w:p w14:paraId="75247DC6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3FA12F6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</w:tcPr>
          <w:p w14:paraId="7BB62EEC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1732FF7C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double" w:sz="4" w:space="0" w:color="auto"/>
            </w:tcBorders>
          </w:tcPr>
          <w:p w14:paraId="1A7FF351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45C6" w:rsidRPr="004F38D7" w14:paraId="6D174C75" w14:textId="77777777" w:rsidTr="000569D3">
        <w:tc>
          <w:tcPr>
            <w:tcW w:w="1662" w:type="pct"/>
          </w:tcPr>
          <w:p w14:paraId="39369FEC" w14:textId="77777777" w:rsidR="008C45C6" w:rsidRPr="0041130A" w:rsidRDefault="008C45C6" w:rsidP="00EC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 w:firstLine="1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730" w:type="pct"/>
          </w:tcPr>
          <w:p w14:paraId="7FA1E238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070751C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" w:type="pct"/>
          </w:tcPr>
          <w:p w14:paraId="754962E6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B640672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67581037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872EECA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</w:tcPr>
          <w:p w14:paraId="2C3F88EF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1C751297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5256F58F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45C6" w:rsidRPr="004F38D7" w14:paraId="0C6B5392" w14:textId="77777777" w:rsidTr="000569D3">
        <w:tc>
          <w:tcPr>
            <w:tcW w:w="1662" w:type="pct"/>
          </w:tcPr>
          <w:p w14:paraId="31DD18B8" w14:textId="77777777" w:rsidR="008C45C6" w:rsidRPr="0041130A" w:rsidRDefault="008C45C6" w:rsidP="00EC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 w:firstLine="13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41130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1130A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730" w:type="pct"/>
          </w:tcPr>
          <w:p w14:paraId="0A0A1A32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09BB15A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" w:type="pct"/>
          </w:tcPr>
          <w:p w14:paraId="2FEFA496" w14:textId="2832E5A2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1789CEA2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1CC8E2E9" w14:textId="2821C065" w:rsidR="008C45C6" w:rsidRPr="0041130A" w:rsidRDefault="008C45C6" w:rsidP="00A14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,9</w:t>
            </w:r>
            <w:r w:rsidRPr="00D130F3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143" w:type="pct"/>
          </w:tcPr>
          <w:p w14:paraId="61B5D81D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</w:tcPr>
          <w:p w14:paraId="1830B7B7" w14:textId="6F4746B0" w:rsidR="008C45C6" w:rsidRPr="0041130A" w:rsidRDefault="008C45C6" w:rsidP="00BF0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0049F87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6C68D2C9" w14:textId="77777777" w:rsidR="008C45C6" w:rsidRPr="0041130A" w:rsidRDefault="008C45C6" w:rsidP="00A14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45C6" w:rsidRPr="004F38D7" w14:paraId="7C81E3CB" w14:textId="77777777" w:rsidTr="000569D3">
        <w:tc>
          <w:tcPr>
            <w:tcW w:w="2391" w:type="pct"/>
            <w:gridSpan w:val="2"/>
          </w:tcPr>
          <w:p w14:paraId="2CBA2B8C" w14:textId="55885B30" w:rsidR="008C45C6" w:rsidRPr="00EC321B" w:rsidRDefault="008C45C6" w:rsidP="00EC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 w:firstLine="4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41130A">
              <w:rPr>
                <w:rFonts w:ascii="Angsana New" w:hAnsi="Angsana New"/>
                <w:sz w:val="30"/>
                <w:szCs w:val="30"/>
                <w:cs/>
              </w:rPr>
              <w:t>ส่วนแบ่งขาดทุนสุทธิ</w:t>
            </w:r>
            <w:r w:rsidR="00C723AA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41130A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4" w:type="pct"/>
          </w:tcPr>
          <w:p w14:paraId="7D2559FF" w14:textId="77777777" w:rsidR="008C45C6" w:rsidRPr="0041130A" w:rsidRDefault="008C45C6" w:rsidP="00725570">
            <w:pPr>
              <w:pStyle w:val="BodyText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" w:type="pct"/>
          </w:tcPr>
          <w:p w14:paraId="1CFA780F" w14:textId="77461B60" w:rsidR="008C45C6" w:rsidRPr="003D196B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FDCAAFE" w14:textId="43A04B79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525" w:type="pct"/>
          </w:tcPr>
          <w:p w14:paraId="5F98C06B" w14:textId="21432AB3" w:rsidR="008C45C6" w:rsidRPr="003D196B" w:rsidRDefault="008C45C6" w:rsidP="00A14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D130F3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021AA32A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</w:tcPr>
          <w:p w14:paraId="52F23103" w14:textId="675877D7" w:rsidR="008C45C6" w:rsidRPr="0041130A" w:rsidRDefault="008C45C6" w:rsidP="00BF0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04F271F" w14:textId="1C6FAEF9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54" w:type="pct"/>
          </w:tcPr>
          <w:p w14:paraId="679C915F" w14:textId="77777777" w:rsidR="008C45C6" w:rsidRPr="0041130A" w:rsidRDefault="008C45C6" w:rsidP="00A14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45C6" w:rsidRPr="004F38D7" w14:paraId="12810D6D" w14:textId="77777777" w:rsidTr="000569D3">
        <w:tc>
          <w:tcPr>
            <w:tcW w:w="2391" w:type="pct"/>
            <w:gridSpan w:val="2"/>
          </w:tcPr>
          <w:p w14:paraId="1E0CCD5F" w14:textId="77777777" w:rsidR="008C45C6" w:rsidRDefault="008C45C6" w:rsidP="00EC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 w:firstLine="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ขายเงินลงทุน</w:t>
            </w:r>
          </w:p>
        </w:tc>
        <w:tc>
          <w:tcPr>
            <w:tcW w:w="144" w:type="pct"/>
          </w:tcPr>
          <w:p w14:paraId="6C2F7B45" w14:textId="77777777" w:rsidR="008C45C6" w:rsidRPr="0041130A" w:rsidRDefault="008C45C6" w:rsidP="00725570">
            <w:pPr>
              <w:pStyle w:val="BodyText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" w:type="pct"/>
          </w:tcPr>
          <w:p w14:paraId="7498E406" w14:textId="57952364" w:rsidR="008C45C6" w:rsidRPr="005A42DF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870B1FE" w14:textId="777C2FB4" w:rsidR="008C45C6" w:rsidRPr="005A42DF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525" w:type="pct"/>
          </w:tcPr>
          <w:p w14:paraId="066921D6" w14:textId="52F24B5B" w:rsidR="008C45C6" w:rsidRPr="003D196B" w:rsidRDefault="008C45C6" w:rsidP="00A14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42DF">
              <w:rPr>
                <w:rFonts w:ascii="Angsana New" w:hAnsi="Angsana New"/>
                <w:sz w:val="30"/>
                <w:szCs w:val="30"/>
              </w:rPr>
              <w:t>(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5A42DF">
              <w:rPr>
                <w:rFonts w:ascii="Angsana New" w:hAnsi="Angsana New"/>
                <w:sz w:val="30"/>
                <w:szCs w:val="30"/>
              </w:rPr>
              <w:t>,</w:t>
            </w:r>
            <w:r w:rsidRPr="00CF50EF">
              <w:rPr>
                <w:rFonts w:ascii="Angsana New" w:hAnsi="Angsana New"/>
                <w:sz w:val="30"/>
                <w:szCs w:val="30"/>
              </w:rPr>
              <w:t>22</w:t>
            </w:r>
            <w:r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Pr="005A42D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0A43C9F0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</w:tcPr>
          <w:p w14:paraId="65A6C2B1" w14:textId="47FA6CCB" w:rsidR="008C45C6" w:rsidRPr="0041130A" w:rsidRDefault="008C45C6" w:rsidP="00BF0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987FD95" w14:textId="039842A1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54" w:type="pct"/>
          </w:tcPr>
          <w:p w14:paraId="01180B95" w14:textId="73FD4E5D" w:rsidR="008C45C6" w:rsidRDefault="008C45C6" w:rsidP="00A14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45C6" w:rsidRPr="004F38D7" w14:paraId="34C3A248" w14:textId="77777777" w:rsidTr="000569D3">
        <w:tc>
          <w:tcPr>
            <w:tcW w:w="1662" w:type="pct"/>
          </w:tcPr>
          <w:p w14:paraId="7BECCE36" w14:textId="64135968" w:rsidR="008C45C6" w:rsidRPr="00EC321B" w:rsidRDefault="008C45C6" w:rsidP="00EC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 w:firstLine="13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32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321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EC32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30" w:type="pct"/>
          </w:tcPr>
          <w:p w14:paraId="46AFDB20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3763343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double" w:sz="4" w:space="0" w:color="auto"/>
            </w:tcBorders>
          </w:tcPr>
          <w:p w14:paraId="48998CF9" w14:textId="723F08EB" w:rsidR="008C45C6" w:rsidRPr="00BF0BA0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0BA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45C1FB0F" w14:textId="77777777" w:rsidR="008C45C6" w:rsidRPr="00BF0BA0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</w:tcPr>
          <w:p w14:paraId="3DC936AE" w14:textId="162C5D30" w:rsidR="008C45C6" w:rsidRPr="00BF0BA0" w:rsidRDefault="008C45C6" w:rsidP="00A14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0BA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B438EF2" w14:textId="77777777" w:rsidR="008C45C6" w:rsidRPr="00BF0BA0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double" w:sz="4" w:space="0" w:color="auto"/>
            </w:tcBorders>
          </w:tcPr>
          <w:p w14:paraId="19CFBCAC" w14:textId="0340C880" w:rsidR="008C45C6" w:rsidRPr="00BF0BA0" w:rsidRDefault="008C45C6" w:rsidP="00BF0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0BA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185D58B" w14:textId="77777777" w:rsidR="008C45C6" w:rsidRPr="00BF0BA0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</w:tcPr>
          <w:p w14:paraId="165E2524" w14:textId="77777777" w:rsidR="008C45C6" w:rsidRPr="00BF0BA0" w:rsidRDefault="008C45C6" w:rsidP="00A14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0BA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8C45C6" w:rsidRPr="004F38D7" w14:paraId="5F4C520D" w14:textId="77777777" w:rsidTr="000569D3">
        <w:trPr>
          <w:trHeight w:val="305"/>
        </w:trPr>
        <w:tc>
          <w:tcPr>
            <w:tcW w:w="1662" w:type="pct"/>
          </w:tcPr>
          <w:p w14:paraId="50357394" w14:textId="77777777" w:rsidR="008C45C6" w:rsidRPr="00EC321B" w:rsidRDefault="008C45C6" w:rsidP="00EC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 w:firstLine="1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32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321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C32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30" w:type="pct"/>
          </w:tcPr>
          <w:p w14:paraId="2D9FE349" w14:textId="77777777" w:rsidR="008C45C6" w:rsidRPr="0041130A" w:rsidRDefault="008C45C6" w:rsidP="00903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9DF3E49" w14:textId="77777777" w:rsidR="008C45C6" w:rsidRPr="0041130A" w:rsidRDefault="008C45C6" w:rsidP="00903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" w:type="pct"/>
            <w:tcBorders>
              <w:top w:val="double" w:sz="4" w:space="0" w:color="auto"/>
            </w:tcBorders>
          </w:tcPr>
          <w:p w14:paraId="34655D66" w14:textId="77777777" w:rsidR="008C45C6" w:rsidRPr="00BF0BA0" w:rsidRDefault="008C45C6" w:rsidP="00903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FBCD498" w14:textId="77777777" w:rsidR="008C45C6" w:rsidRPr="00BF0BA0" w:rsidRDefault="008C45C6" w:rsidP="00903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double" w:sz="4" w:space="0" w:color="auto"/>
              <w:bottom w:val="double" w:sz="4" w:space="0" w:color="auto"/>
            </w:tcBorders>
          </w:tcPr>
          <w:p w14:paraId="7A348A15" w14:textId="04CB7813" w:rsidR="008C45C6" w:rsidRPr="00BF0BA0" w:rsidRDefault="008C45C6" w:rsidP="00903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0BA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CA230AE" w14:textId="77777777" w:rsidR="008C45C6" w:rsidRPr="00BF0BA0" w:rsidRDefault="008C45C6" w:rsidP="00903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1" w:type="pct"/>
          </w:tcPr>
          <w:p w14:paraId="0532502B" w14:textId="77777777" w:rsidR="008C45C6" w:rsidRPr="00BF0BA0" w:rsidRDefault="008C45C6" w:rsidP="00903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763A23A3" w14:textId="77777777" w:rsidR="008C45C6" w:rsidRPr="00BF0BA0" w:rsidRDefault="008C45C6" w:rsidP="00903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bottom w:val="double" w:sz="4" w:space="0" w:color="auto"/>
            </w:tcBorders>
          </w:tcPr>
          <w:p w14:paraId="2F760FE3" w14:textId="77777777" w:rsidR="008C45C6" w:rsidRPr="00BF0BA0" w:rsidRDefault="008C45C6" w:rsidP="00903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0BA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8C45C6" w:rsidRPr="00BD1F30" w14:paraId="7D7F4462" w14:textId="77777777" w:rsidTr="000569D3">
        <w:trPr>
          <w:trHeight w:val="188"/>
        </w:trPr>
        <w:tc>
          <w:tcPr>
            <w:tcW w:w="1662" w:type="pct"/>
          </w:tcPr>
          <w:p w14:paraId="0DF4ADB8" w14:textId="77777777" w:rsidR="008C45C6" w:rsidRPr="00BD1F30" w:rsidRDefault="008C45C6" w:rsidP="0072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730" w:type="pct"/>
          </w:tcPr>
          <w:p w14:paraId="7EB91C05" w14:textId="77777777" w:rsidR="008C45C6" w:rsidRPr="00BD1F30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8"/>
                <w:szCs w:val="8"/>
              </w:rPr>
            </w:pPr>
          </w:p>
        </w:tc>
        <w:tc>
          <w:tcPr>
            <w:tcW w:w="144" w:type="pct"/>
          </w:tcPr>
          <w:p w14:paraId="1E74E427" w14:textId="77777777" w:rsidR="008C45C6" w:rsidRPr="00BD1F30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476" w:type="pct"/>
          </w:tcPr>
          <w:p w14:paraId="05617B39" w14:textId="77777777" w:rsidR="008C45C6" w:rsidRPr="00BD1F30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3" w:type="pct"/>
          </w:tcPr>
          <w:p w14:paraId="07C0DF06" w14:textId="77777777" w:rsidR="008C45C6" w:rsidRPr="00BD1F30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525" w:type="pct"/>
            <w:tcBorders>
              <w:top w:val="double" w:sz="4" w:space="0" w:color="auto"/>
            </w:tcBorders>
          </w:tcPr>
          <w:p w14:paraId="0D38AE31" w14:textId="77777777" w:rsidR="008C45C6" w:rsidRPr="00BD1F30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3" w:type="pct"/>
          </w:tcPr>
          <w:p w14:paraId="527F4C71" w14:textId="77777777" w:rsidR="008C45C6" w:rsidRPr="00BD1F30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481" w:type="pct"/>
          </w:tcPr>
          <w:p w14:paraId="78A45F31" w14:textId="77777777" w:rsidR="008C45C6" w:rsidRPr="00BD1F30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2" w:type="pct"/>
          </w:tcPr>
          <w:p w14:paraId="54E4DA54" w14:textId="77777777" w:rsidR="008C45C6" w:rsidRPr="00BD1F30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554" w:type="pct"/>
            <w:tcBorders>
              <w:top w:val="double" w:sz="4" w:space="0" w:color="auto"/>
            </w:tcBorders>
          </w:tcPr>
          <w:p w14:paraId="6A98A859" w14:textId="77777777" w:rsidR="008C45C6" w:rsidRPr="00BD1F30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8C45C6" w:rsidRPr="00BD1F30" w14:paraId="1DFABB02" w14:textId="77777777" w:rsidTr="000569D3">
        <w:trPr>
          <w:trHeight w:val="188"/>
        </w:trPr>
        <w:tc>
          <w:tcPr>
            <w:tcW w:w="1662" w:type="pct"/>
          </w:tcPr>
          <w:p w14:paraId="2AB5E031" w14:textId="77777777" w:rsidR="008C45C6" w:rsidRPr="00BD1F30" w:rsidRDefault="008C45C6" w:rsidP="0072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730" w:type="pct"/>
          </w:tcPr>
          <w:p w14:paraId="1E6682E2" w14:textId="77777777" w:rsidR="008C45C6" w:rsidRPr="00BD1F30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8"/>
                <w:szCs w:val="8"/>
              </w:rPr>
            </w:pPr>
          </w:p>
        </w:tc>
        <w:tc>
          <w:tcPr>
            <w:tcW w:w="144" w:type="pct"/>
          </w:tcPr>
          <w:p w14:paraId="5DB7CBBA" w14:textId="77777777" w:rsidR="008C45C6" w:rsidRPr="00BD1F30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476" w:type="pct"/>
          </w:tcPr>
          <w:p w14:paraId="6F0F7E2D" w14:textId="77777777" w:rsidR="008C45C6" w:rsidRPr="00BD1F30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3" w:type="pct"/>
          </w:tcPr>
          <w:p w14:paraId="40687BDC" w14:textId="77777777" w:rsidR="008C45C6" w:rsidRPr="00BD1F30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525" w:type="pct"/>
          </w:tcPr>
          <w:p w14:paraId="036475FA" w14:textId="77777777" w:rsidR="008C45C6" w:rsidRPr="00BD1F30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3" w:type="pct"/>
          </w:tcPr>
          <w:p w14:paraId="400E9D23" w14:textId="77777777" w:rsidR="008C45C6" w:rsidRPr="00BD1F30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481" w:type="pct"/>
          </w:tcPr>
          <w:p w14:paraId="0BAF0CBA" w14:textId="77777777" w:rsidR="008C45C6" w:rsidRPr="00BD1F30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2" w:type="pct"/>
          </w:tcPr>
          <w:p w14:paraId="5587FA36" w14:textId="77777777" w:rsidR="008C45C6" w:rsidRPr="00BD1F30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554" w:type="pct"/>
          </w:tcPr>
          <w:p w14:paraId="5C96BDC3" w14:textId="77777777" w:rsidR="008C45C6" w:rsidRPr="00BD1F30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8C45C6" w:rsidRPr="004F38D7" w14:paraId="05FAF07A" w14:textId="77777777" w:rsidTr="000569D3">
        <w:tc>
          <w:tcPr>
            <w:tcW w:w="1662" w:type="pct"/>
          </w:tcPr>
          <w:p w14:paraId="166F4C94" w14:textId="77777777" w:rsidR="008C45C6" w:rsidRPr="0041130A" w:rsidRDefault="008C45C6" w:rsidP="0090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 w:firstLine="13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730" w:type="pct"/>
          </w:tcPr>
          <w:p w14:paraId="46D98FAC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369A562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" w:type="pct"/>
          </w:tcPr>
          <w:p w14:paraId="26FA69A9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FB42FB0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6E967516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D16BA77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</w:tcPr>
          <w:p w14:paraId="0BFC293F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3C70A56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65E464C6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45C6" w:rsidRPr="004F38D7" w14:paraId="20829AF5" w14:textId="77777777" w:rsidTr="000569D3">
        <w:tc>
          <w:tcPr>
            <w:tcW w:w="1662" w:type="pct"/>
          </w:tcPr>
          <w:p w14:paraId="06E8250E" w14:textId="77777777" w:rsidR="008C45C6" w:rsidRPr="00864B17" w:rsidRDefault="008C45C6" w:rsidP="0090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 w:firstLine="13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4B1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64B1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64B1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730" w:type="pct"/>
          </w:tcPr>
          <w:p w14:paraId="12E24E6C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EE751E4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" w:type="pct"/>
          </w:tcPr>
          <w:p w14:paraId="5B3D4456" w14:textId="6D2C719F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194,469</w:t>
            </w:r>
          </w:p>
        </w:tc>
        <w:tc>
          <w:tcPr>
            <w:tcW w:w="143" w:type="pct"/>
          </w:tcPr>
          <w:p w14:paraId="58736D09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5F2ACB48" w14:textId="435F8B90" w:rsidR="008C45C6" w:rsidRPr="0041130A" w:rsidRDefault="008C45C6" w:rsidP="00A14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Pr="001855F0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Pr="00D130F3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143" w:type="pct"/>
          </w:tcPr>
          <w:p w14:paraId="07C58145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</w:tcPr>
          <w:p w14:paraId="3EFCEE10" w14:textId="114E60FB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216,886</w:t>
            </w:r>
          </w:p>
        </w:tc>
        <w:tc>
          <w:tcPr>
            <w:tcW w:w="142" w:type="pct"/>
          </w:tcPr>
          <w:p w14:paraId="0845A5EC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72FAF47F" w14:textId="1DEA7145" w:rsidR="008C45C6" w:rsidRPr="0041130A" w:rsidRDefault="008C45C6" w:rsidP="00A14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C45C6" w:rsidRPr="004F38D7" w14:paraId="68BF0D43" w14:textId="77777777" w:rsidTr="000569D3">
        <w:tc>
          <w:tcPr>
            <w:tcW w:w="1662" w:type="pct"/>
          </w:tcPr>
          <w:p w14:paraId="6FD71775" w14:textId="70BEB7D2" w:rsidR="008C45C6" w:rsidRPr="00902C29" w:rsidRDefault="008C45C6" w:rsidP="0090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 w:firstLine="13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02C29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730" w:type="pct"/>
          </w:tcPr>
          <w:p w14:paraId="29ABE582" w14:textId="77777777" w:rsidR="008C45C6" w:rsidRPr="00902C29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2906566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" w:type="pct"/>
          </w:tcPr>
          <w:p w14:paraId="388EC43C" w14:textId="5D0FE4B6" w:rsidR="008C45C6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80B04E4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39C78987" w14:textId="7F0A1973" w:rsidR="008C45C6" w:rsidRPr="003D196B" w:rsidRDefault="008C45C6" w:rsidP="00A14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6F3CCB2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</w:tcPr>
          <w:p w14:paraId="42009B89" w14:textId="06EB3695" w:rsidR="008C45C6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C5BAC90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53F7E954" w14:textId="1C017106" w:rsidR="008C45C6" w:rsidRPr="003D196B" w:rsidRDefault="008C45C6" w:rsidP="00A14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(40,937)</w:t>
            </w:r>
          </w:p>
        </w:tc>
      </w:tr>
      <w:tr w:rsidR="008C45C6" w:rsidRPr="004F38D7" w14:paraId="65A9C15E" w14:textId="77777777" w:rsidTr="000569D3">
        <w:tc>
          <w:tcPr>
            <w:tcW w:w="2391" w:type="pct"/>
            <w:gridSpan w:val="2"/>
          </w:tcPr>
          <w:p w14:paraId="046CA3B4" w14:textId="5F447C87" w:rsidR="008C45C6" w:rsidRPr="00902C29" w:rsidRDefault="008C45C6" w:rsidP="0090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 w:firstLine="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02C29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902C29">
              <w:rPr>
                <w:rFonts w:ascii="Angsana New" w:hAnsi="Angsana New"/>
                <w:sz w:val="30"/>
                <w:szCs w:val="30"/>
                <w:cs/>
              </w:rPr>
              <w:t>ส่วนแบ่งขาดทุนสุทธิ</w:t>
            </w:r>
            <w:r w:rsidRPr="00902C29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902C29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44" w:type="pct"/>
          </w:tcPr>
          <w:p w14:paraId="56D0D421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" w:type="pct"/>
          </w:tcPr>
          <w:p w14:paraId="2466E87B" w14:textId="2200AC75" w:rsidR="008C45C6" w:rsidRPr="003D196B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(1,015)</w:t>
            </w:r>
          </w:p>
        </w:tc>
        <w:tc>
          <w:tcPr>
            <w:tcW w:w="143" w:type="pct"/>
          </w:tcPr>
          <w:p w14:paraId="1AF17F24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3DA7545B" w14:textId="1D1B45EE" w:rsidR="008C45C6" w:rsidRPr="003D196B" w:rsidRDefault="008C45C6" w:rsidP="00A14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(45,099)</w:t>
            </w:r>
          </w:p>
        </w:tc>
        <w:tc>
          <w:tcPr>
            <w:tcW w:w="143" w:type="pct"/>
          </w:tcPr>
          <w:p w14:paraId="575BFD73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</w:tcPr>
          <w:p w14:paraId="7F170F2C" w14:textId="0899AADA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2AE087E" w14:textId="0A3C33EE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54" w:type="pct"/>
          </w:tcPr>
          <w:p w14:paraId="598886D7" w14:textId="77777777" w:rsidR="008C45C6" w:rsidRPr="0041130A" w:rsidRDefault="008C45C6" w:rsidP="00A14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45C6" w:rsidRPr="004F38D7" w14:paraId="0EF5564A" w14:textId="77777777" w:rsidTr="000569D3">
        <w:tc>
          <w:tcPr>
            <w:tcW w:w="2391" w:type="pct"/>
            <w:gridSpan w:val="2"/>
          </w:tcPr>
          <w:p w14:paraId="3C6C1621" w14:textId="667448A9" w:rsidR="008C45C6" w:rsidRPr="00902C29" w:rsidRDefault="008C45C6" w:rsidP="0090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 w:firstLine="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02C29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902C29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ส่วนแบ่งกำไรเบ็ดเสร็จอื่นของการร่วมค้า</w:t>
            </w:r>
          </w:p>
        </w:tc>
        <w:tc>
          <w:tcPr>
            <w:tcW w:w="144" w:type="pct"/>
          </w:tcPr>
          <w:p w14:paraId="1999C7CF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" w:type="pct"/>
          </w:tcPr>
          <w:p w14:paraId="3B92FF2E" w14:textId="0EE4BA02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25,076</w:t>
            </w:r>
          </w:p>
        </w:tc>
        <w:tc>
          <w:tcPr>
            <w:tcW w:w="143" w:type="pct"/>
          </w:tcPr>
          <w:p w14:paraId="11545D48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6C8B5744" w14:textId="3583C2D6" w:rsidR="008C45C6" w:rsidRPr="0041130A" w:rsidRDefault="008C45C6" w:rsidP="00A14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11,750</w:t>
            </w:r>
          </w:p>
        </w:tc>
        <w:tc>
          <w:tcPr>
            <w:tcW w:w="143" w:type="pct"/>
          </w:tcPr>
          <w:p w14:paraId="389FA9D0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</w:tcPr>
          <w:p w14:paraId="60426FCB" w14:textId="42A0F6EB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FC7B9C7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5C2EEADF" w14:textId="77777777" w:rsidR="008C45C6" w:rsidRPr="0041130A" w:rsidRDefault="008C45C6" w:rsidP="00A14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45C6" w:rsidRPr="004F38D7" w14:paraId="2CB74031" w14:textId="77777777" w:rsidTr="000569D3">
        <w:tc>
          <w:tcPr>
            <w:tcW w:w="2391" w:type="pct"/>
            <w:gridSpan w:val="2"/>
          </w:tcPr>
          <w:p w14:paraId="3E714CDF" w14:textId="1B866661" w:rsidR="008C45C6" w:rsidRPr="00902C29" w:rsidRDefault="008C45C6" w:rsidP="0090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 w:firstLine="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02C29">
              <w:rPr>
                <w:rFonts w:ascii="Angsana New" w:hAnsi="Angsana New" w:hint="cs"/>
                <w:sz w:val="30"/>
                <w:szCs w:val="30"/>
                <w:cs/>
              </w:rPr>
              <w:t xml:space="preserve">  รับชำระทุนคืนและขายเงินลงทุน</w:t>
            </w:r>
          </w:p>
        </w:tc>
        <w:tc>
          <w:tcPr>
            <w:tcW w:w="144" w:type="pct"/>
          </w:tcPr>
          <w:p w14:paraId="1B9EEC78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14:paraId="3AE268D3" w14:textId="77C0865C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ADC2718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0AD47F4A" w14:textId="581CACAF" w:rsidR="008C45C6" w:rsidRDefault="008C45C6" w:rsidP="00A14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(72)</w:t>
            </w:r>
          </w:p>
        </w:tc>
        <w:tc>
          <w:tcPr>
            <w:tcW w:w="143" w:type="pct"/>
          </w:tcPr>
          <w:p w14:paraId="1523FCDF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</w:tcPr>
          <w:p w14:paraId="20A8B953" w14:textId="342D7DD2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3DA757B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6ED9985E" w14:textId="55CAC5F1" w:rsidR="008C45C6" w:rsidRDefault="008C45C6" w:rsidP="00A14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(15,300)</w:t>
            </w:r>
          </w:p>
        </w:tc>
      </w:tr>
      <w:tr w:rsidR="008C45C6" w:rsidRPr="004F38D7" w14:paraId="1A36F23C" w14:textId="77777777" w:rsidTr="000569D3">
        <w:tc>
          <w:tcPr>
            <w:tcW w:w="1662" w:type="pct"/>
          </w:tcPr>
          <w:p w14:paraId="74FC1039" w14:textId="751FDCA6" w:rsidR="008C45C6" w:rsidRPr="0041130A" w:rsidRDefault="008C45C6" w:rsidP="0090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 w:firstLine="13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30" w:type="pct"/>
          </w:tcPr>
          <w:p w14:paraId="05075585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56877B5" w14:textId="77777777" w:rsidR="008C45C6" w:rsidRPr="0041130A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double" w:sz="4" w:space="0" w:color="auto"/>
            </w:tcBorders>
          </w:tcPr>
          <w:p w14:paraId="13C50A90" w14:textId="5D7E6298" w:rsidR="008C45C6" w:rsidRPr="00A144BC" w:rsidRDefault="008C45C6" w:rsidP="00C87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218,53</w:t>
            </w:r>
            <w:r w:rsidR="008F7E27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0932E572" w14:textId="77777777" w:rsidR="008C45C6" w:rsidRPr="00A144BC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</w:tcPr>
          <w:p w14:paraId="0099038F" w14:textId="3A6E0758" w:rsidR="008C45C6" w:rsidRPr="00A144BC" w:rsidRDefault="008C45C6" w:rsidP="00A14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4BC">
              <w:rPr>
                <w:rFonts w:ascii="Angsana New" w:hAnsi="Angsana New"/>
                <w:b/>
                <w:bCs/>
                <w:sz w:val="30"/>
                <w:szCs w:val="30"/>
              </w:rPr>
              <w:t>205,213</w:t>
            </w:r>
          </w:p>
        </w:tc>
        <w:tc>
          <w:tcPr>
            <w:tcW w:w="143" w:type="pct"/>
          </w:tcPr>
          <w:p w14:paraId="092A40D2" w14:textId="77777777" w:rsidR="008C45C6" w:rsidRPr="00A144BC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double" w:sz="4" w:space="0" w:color="auto"/>
            </w:tcBorders>
          </w:tcPr>
          <w:p w14:paraId="350570CA" w14:textId="5040C312" w:rsidR="008C45C6" w:rsidRPr="00A144BC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216,886</w:t>
            </w:r>
          </w:p>
        </w:tc>
        <w:tc>
          <w:tcPr>
            <w:tcW w:w="142" w:type="pct"/>
          </w:tcPr>
          <w:p w14:paraId="2CC4B2B7" w14:textId="77777777" w:rsidR="008C45C6" w:rsidRPr="00A144BC" w:rsidRDefault="008C45C6" w:rsidP="00725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</w:tcPr>
          <w:p w14:paraId="1108D097" w14:textId="0EA1C99D" w:rsidR="008C45C6" w:rsidRPr="00A144BC" w:rsidRDefault="008C45C6" w:rsidP="00A14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4BC">
              <w:rPr>
                <w:rFonts w:ascii="Angsana New" w:hAnsi="Angsana New"/>
                <w:b/>
                <w:bCs/>
                <w:sz w:val="30"/>
                <w:szCs w:val="30"/>
              </w:rPr>
              <w:t>216,886</w:t>
            </w:r>
          </w:p>
        </w:tc>
      </w:tr>
      <w:tr w:rsidR="008C45C6" w:rsidRPr="00485AA2" w14:paraId="25EC11E4" w14:textId="77777777" w:rsidTr="000569D3">
        <w:tc>
          <w:tcPr>
            <w:tcW w:w="1662" w:type="pct"/>
          </w:tcPr>
          <w:p w14:paraId="48F79A90" w14:textId="77777777" w:rsidR="008C45C6" w:rsidRPr="0041130A" w:rsidRDefault="008C45C6" w:rsidP="0090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 w:firstLine="1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41130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113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30" w:type="pct"/>
          </w:tcPr>
          <w:p w14:paraId="5DF14F54" w14:textId="77777777" w:rsidR="008C45C6" w:rsidRPr="0041130A" w:rsidRDefault="008C45C6" w:rsidP="000569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D7D36EA" w14:textId="77777777" w:rsidR="008C45C6" w:rsidRPr="0041130A" w:rsidRDefault="008C45C6" w:rsidP="000569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" w:type="pct"/>
            <w:tcBorders>
              <w:top w:val="double" w:sz="4" w:space="0" w:color="auto"/>
            </w:tcBorders>
          </w:tcPr>
          <w:p w14:paraId="17B069FB" w14:textId="77777777" w:rsidR="008C45C6" w:rsidRPr="00A144BC" w:rsidRDefault="008C45C6" w:rsidP="000569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5DE73C9" w14:textId="77777777" w:rsidR="008C45C6" w:rsidRPr="00A144BC" w:rsidRDefault="008C45C6" w:rsidP="000569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double" w:sz="4" w:space="0" w:color="auto"/>
              <w:bottom w:val="double" w:sz="4" w:space="0" w:color="auto"/>
            </w:tcBorders>
          </w:tcPr>
          <w:p w14:paraId="220CC94D" w14:textId="3E06C7F7" w:rsidR="008C45C6" w:rsidRPr="00A144BC" w:rsidRDefault="008C45C6" w:rsidP="000569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194,469</w:t>
            </w:r>
          </w:p>
        </w:tc>
        <w:tc>
          <w:tcPr>
            <w:tcW w:w="143" w:type="pct"/>
          </w:tcPr>
          <w:p w14:paraId="5F935C4C" w14:textId="77777777" w:rsidR="008C45C6" w:rsidRPr="00A144BC" w:rsidRDefault="008C45C6" w:rsidP="000569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1" w:type="pct"/>
            <w:tcBorders>
              <w:top w:val="double" w:sz="4" w:space="0" w:color="auto"/>
            </w:tcBorders>
          </w:tcPr>
          <w:p w14:paraId="3348BAD5" w14:textId="77777777" w:rsidR="008C45C6" w:rsidRPr="00A144BC" w:rsidRDefault="008C45C6" w:rsidP="000569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08345473" w14:textId="77777777" w:rsidR="008C45C6" w:rsidRPr="00A144BC" w:rsidRDefault="008C45C6" w:rsidP="000569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double" w:sz="4" w:space="0" w:color="auto"/>
              <w:bottom w:val="double" w:sz="4" w:space="0" w:color="auto"/>
            </w:tcBorders>
          </w:tcPr>
          <w:p w14:paraId="5A9875CD" w14:textId="305AC53A" w:rsidR="008C45C6" w:rsidRPr="00A144BC" w:rsidRDefault="008C45C6" w:rsidP="000569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4BC">
              <w:rPr>
                <w:rFonts w:ascii="Angsana New" w:hAnsi="Angsana New"/>
                <w:b/>
                <w:bCs/>
                <w:sz w:val="30"/>
                <w:szCs w:val="30"/>
              </w:rPr>
              <w:t>216,886</w:t>
            </w:r>
          </w:p>
        </w:tc>
      </w:tr>
    </w:tbl>
    <w:p w14:paraId="59076B4C" w14:textId="77777777" w:rsidR="000A0940" w:rsidRDefault="000A0940" w:rsidP="005A4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64D63E45" w14:textId="280A2388" w:rsidR="00445105" w:rsidRDefault="00B61C0A" w:rsidP="009518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026B2B">
        <w:rPr>
          <w:rFonts w:ascii="Angsana New" w:hAnsi="Angsana New"/>
          <w:sz w:val="30"/>
          <w:szCs w:val="30"/>
          <w:cs/>
        </w:rPr>
        <w:t>บริษัทร่วม</w:t>
      </w:r>
      <w:r w:rsidRPr="00026B2B">
        <w:rPr>
          <w:rFonts w:ascii="Angsana New" w:hAnsi="Angsana New" w:hint="cs"/>
          <w:sz w:val="30"/>
          <w:szCs w:val="30"/>
          <w:cs/>
        </w:rPr>
        <w:t>และการร่วมค้าไม่ใช่บริษัท</w:t>
      </w:r>
      <w:r w:rsidRPr="00026B2B">
        <w:rPr>
          <w:rFonts w:ascii="Angsana New" w:hAnsi="Angsana New"/>
          <w:sz w:val="30"/>
          <w:szCs w:val="30"/>
          <w:cs/>
        </w:rPr>
        <w:t>จดทะเบียนในตลาดหลักทรัพย์ ดังนั้นจึงไม่มีราคาที่เปิดเผยต่อสาธารณชน</w:t>
      </w:r>
    </w:p>
    <w:p w14:paraId="21D316C4" w14:textId="77777777" w:rsidR="00763552" w:rsidRPr="003D5F60" w:rsidRDefault="00763552" w:rsidP="00026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24"/>
          <w:szCs w:val="24"/>
          <w:cs/>
        </w:rPr>
      </w:pPr>
    </w:p>
    <w:p w14:paraId="6F28C3B8" w14:textId="77777777" w:rsidR="00763552" w:rsidRPr="00065A39" w:rsidRDefault="00763552" w:rsidP="00763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065A39">
        <w:rPr>
          <w:rFonts w:ascii="Angsana New" w:hAnsi="Angsana New" w:hint="cs"/>
          <w:i/>
          <w:iCs/>
          <w:sz w:val="30"/>
          <w:szCs w:val="30"/>
          <w:cs/>
        </w:rPr>
        <w:t>การเพิ่มขึ้นของเงินลงทุนในบริษัทย่อยทางตรง</w:t>
      </w:r>
    </w:p>
    <w:p w14:paraId="09E96328" w14:textId="77777777" w:rsidR="00763552" w:rsidRPr="003D5F60" w:rsidRDefault="00763552" w:rsidP="00763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26816981" w14:textId="4304923C" w:rsidR="00065A39" w:rsidRPr="00F963EA" w:rsidRDefault="00065A39" w:rsidP="007E4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ในระหว่างงวดเก้าเดือนสิ้นสุดวันที่</w:t>
      </w:r>
      <w:r>
        <w:rPr>
          <w:rFonts w:ascii="Angsana New" w:hAnsi="Angsana New"/>
          <w:sz w:val="30"/>
          <w:szCs w:val="30"/>
        </w:rPr>
        <w:t xml:space="preserve"> 30 </w:t>
      </w:r>
      <w:r>
        <w:rPr>
          <w:rFonts w:ascii="Angsana New" w:hAnsi="Angsana New"/>
          <w:sz w:val="30"/>
          <w:szCs w:val="30"/>
          <w:cs/>
        </w:rPr>
        <w:t>กันยายน</w:t>
      </w:r>
      <w:r>
        <w:rPr>
          <w:rFonts w:ascii="Angsana New" w:hAnsi="Angsana New"/>
          <w:sz w:val="30"/>
          <w:szCs w:val="30"/>
        </w:rPr>
        <w:t xml:space="preserve"> 2564</w:t>
      </w:r>
      <w:r>
        <w:rPr>
          <w:rFonts w:ascii="Angsana New" w:hAnsi="Angsana New" w:hint="cs"/>
          <w:sz w:val="30"/>
          <w:szCs w:val="30"/>
          <w:cs/>
        </w:rPr>
        <w:t xml:space="preserve"> บริษัทได้ลงทุนเป็นจำนวนเงิน</w:t>
      </w:r>
      <w:r w:rsidR="00627F5D">
        <w:rPr>
          <w:rFonts w:ascii="Angsana New" w:hAnsi="Angsana New"/>
          <w:sz w:val="30"/>
          <w:szCs w:val="30"/>
        </w:rPr>
        <w:t xml:space="preserve"> </w:t>
      </w:r>
      <w:r w:rsidR="00617559">
        <w:rPr>
          <w:rFonts w:ascii="Angsana New" w:hAnsi="Angsana New"/>
          <w:sz w:val="30"/>
          <w:szCs w:val="30"/>
        </w:rPr>
        <w:t>1.19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 ในทุนที่ออก</w:t>
      </w:r>
      <w:r w:rsidR="007E43F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และชำระแล้วของบริษัท </w:t>
      </w:r>
      <w:r>
        <w:rPr>
          <w:rFonts w:ascii="Angsana New" w:hAnsi="Angsana New"/>
          <w:sz w:val="30"/>
          <w:szCs w:val="30"/>
        </w:rPr>
        <w:t xml:space="preserve">Mega We Care </w:t>
      </w:r>
      <w:r w:rsidR="00617559">
        <w:rPr>
          <w:rFonts w:ascii="Angsana New" w:hAnsi="Angsana New"/>
          <w:sz w:val="30"/>
          <w:szCs w:val="30"/>
        </w:rPr>
        <w:t>Uzbekistan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ซึ่งเป็นบริษัทย่อยทางตรงในประเทศ</w:t>
      </w:r>
      <w:r w:rsidR="00864B17">
        <w:rPr>
          <w:rFonts w:ascii="Angsana New" w:hAnsi="Angsana New" w:hint="cs"/>
          <w:sz w:val="30"/>
          <w:szCs w:val="30"/>
          <w:cs/>
        </w:rPr>
        <w:t>อุซเบกิสถาน</w:t>
      </w:r>
      <w:r>
        <w:rPr>
          <w:rFonts w:ascii="Angsana New" w:hAnsi="Angsana New" w:hint="cs"/>
          <w:sz w:val="30"/>
          <w:szCs w:val="30"/>
          <w:cs/>
        </w:rPr>
        <w:t>เพื่อ</w:t>
      </w:r>
      <w:r w:rsidR="007E43FD">
        <w:rPr>
          <w:rFonts w:ascii="Angsana New" w:hAnsi="Angsana New"/>
          <w:sz w:val="30"/>
          <w:szCs w:val="30"/>
        </w:rPr>
        <w:t xml:space="preserve">      </w:t>
      </w:r>
      <w:r w:rsidR="00617559">
        <w:rPr>
          <w:rFonts w:ascii="Angsana New" w:hAnsi="Angsana New"/>
          <w:sz w:val="30"/>
          <w:szCs w:val="30"/>
        </w:rPr>
        <w:t xml:space="preserve">     </w:t>
      </w:r>
      <w:r>
        <w:rPr>
          <w:rFonts w:ascii="Angsana New" w:hAnsi="Angsana New" w:hint="cs"/>
          <w:sz w:val="30"/>
          <w:szCs w:val="30"/>
          <w:cs/>
        </w:rPr>
        <w:t>ขยายธุรกิจ</w:t>
      </w:r>
    </w:p>
    <w:p w14:paraId="4DB94B76" w14:textId="77777777" w:rsidR="00065A39" w:rsidRPr="003D5F60" w:rsidRDefault="00065A39" w:rsidP="00065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4"/>
          <w:szCs w:val="24"/>
        </w:rPr>
      </w:pPr>
    </w:p>
    <w:p w14:paraId="5890C04A" w14:textId="1ED57C15" w:rsidR="00065A39" w:rsidRPr="00F963EA" w:rsidRDefault="00065A39" w:rsidP="007E4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ในระหว่างงวดเก้าเดือนสิ้นสุดวันที่</w:t>
      </w:r>
      <w:r>
        <w:rPr>
          <w:rFonts w:ascii="Angsana New" w:hAnsi="Angsana New"/>
          <w:sz w:val="30"/>
          <w:szCs w:val="30"/>
        </w:rPr>
        <w:t xml:space="preserve"> 30 </w:t>
      </w:r>
      <w:r>
        <w:rPr>
          <w:rFonts w:ascii="Angsana New" w:hAnsi="Angsana New"/>
          <w:sz w:val="30"/>
          <w:szCs w:val="30"/>
          <w:cs/>
        </w:rPr>
        <w:t>กันยายน</w:t>
      </w:r>
      <w:r>
        <w:rPr>
          <w:rFonts w:ascii="Angsana New" w:hAnsi="Angsana New"/>
          <w:sz w:val="30"/>
          <w:szCs w:val="30"/>
        </w:rPr>
        <w:t xml:space="preserve"> 256</w:t>
      </w:r>
      <w:r w:rsidR="006076CB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บริษัทได้</w:t>
      </w:r>
      <w:r w:rsidR="00C87991">
        <w:rPr>
          <w:rFonts w:ascii="Angsana New" w:hAnsi="Angsana New" w:hint="cs"/>
          <w:sz w:val="30"/>
          <w:szCs w:val="30"/>
          <w:cs/>
        </w:rPr>
        <w:t>เพิ่มเงิน</w:t>
      </w:r>
      <w:r>
        <w:rPr>
          <w:rFonts w:ascii="Angsana New" w:hAnsi="Angsana New" w:hint="cs"/>
          <w:sz w:val="30"/>
          <w:szCs w:val="30"/>
          <w:cs/>
        </w:rPr>
        <w:t>ลงทุนเป็นจำนวนเงิน</w:t>
      </w:r>
      <w:r w:rsidR="00627F5D">
        <w:rPr>
          <w:rFonts w:ascii="Angsana New" w:hAnsi="Angsana New"/>
          <w:sz w:val="30"/>
          <w:szCs w:val="30"/>
        </w:rPr>
        <w:t xml:space="preserve"> </w:t>
      </w:r>
      <w:r w:rsidR="00DE3F29">
        <w:rPr>
          <w:rFonts w:ascii="Angsana New" w:hAnsi="Angsana New"/>
          <w:sz w:val="30"/>
          <w:szCs w:val="30"/>
        </w:rPr>
        <w:t>4.39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4C7101">
        <w:rPr>
          <w:rFonts w:ascii="Angsana New" w:hAnsi="Angsana New" w:hint="cs"/>
          <w:sz w:val="30"/>
          <w:szCs w:val="30"/>
          <w:cs/>
        </w:rPr>
        <w:t xml:space="preserve">           </w:t>
      </w:r>
      <w:r>
        <w:rPr>
          <w:rFonts w:ascii="Angsana New" w:hAnsi="Angsana New" w:hint="cs"/>
          <w:sz w:val="30"/>
          <w:szCs w:val="30"/>
          <w:cs/>
        </w:rPr>
        <w:t>ในทุนที่ออก</w:t>
      </w:r>
      <w:r w:rsidR="007E43F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และชำระแล้วของบริษัท </w:t>
      </w:r>
      <w:r w:rsidRPr="00065A39">
        <w:rPr>
          <w:rFonts w:ascii="Angsana New" w:hAnsi="Angsana New"/>
          <w:spacing w:val="-6"/>
          <w:sz w:val="30"/>
          <w:szCs w:val="30"/>
        </w:rPr>
        <w:t>Mega We Care Tanzania Ltd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ซึ่งเป็นบริษัทย่อยทางตรงในประเทศแทนซาเนียเพื่อขยายธุรกิจ</w:t>
      </w:r>
    </w:p>
    <w:p w14:paraId="55D34EC3" w14:textId="77777777" w:rsidR="00065A39" w:rsidRPr="003D5F60" w:rsidRDefault="00065A39" w:rsidP="00763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4"/>
          <w:szCs w:val="24"/>
        </w:rPr>
      </w:pPr>
    </w:p>
    <w:p w14:paraId="598DAC01" w14:textId="55C8BC53" w:rsidR="00763552" w:rsidRPr="00F963EA" w:rsidRDefault="00763552" w:rsidP="007E4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ในระหว่างงวดเก้าเดือนสิ้นสุดวันที่</w:t>
      </w:r>
      <w:r>
        <w:rPr>
          <w:rFonts w:ascii="Angsana New" w:hAnsi="Angsana New"/>
          <w:sz w:val="30"/>
          <w:szCs w:val="30"/>
        </w:rPr>
        <w:t xml:space="preserve"> 30 </w:t>
      </w:r>
      <w:r>
        <w:rPr>
          <w:rFonts w:ascii="Angsana New" w:hAnsi="Angsana New"/>
          <w:sz w:val="30"/>
          <w:szCs w:val="30"/>
          <w:cs/>
        </w:rPr>
        <w:t>กันยายน</w:t>
      </w:r>
      <w:r>
        <w:rPr>
          <w:rFonts w:ascii="Angsana New" w:hAnsi="Angsana New"/>
          <w:sz w:val="30"/>
          <w:szCs w:val="30"/>
        </w:rPr>
        <w:t xml:space="preserve"> 256</w:t>
      </w:r>
      <w:r w:rsidR="00842EA6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 บริษัทได้ลงทุนเป็นจำนวนเงิน</w:t>
      </w:r>
      <w:r w:rsidR="00842EA6">
        <w:rPr>
          <w:rFonts w:ascii="Angsana New" w:hAnsi="Angsana New"/>
          <w:sz w:val="30"/>
          <w:szCs w:val="30"/>
        </w:rPr>
        <w:t xml:space="preserve"> 416.91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 ในทุนที่ออกและชำระแล้วของบริษัท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7C1194">
        <w:rPr>
          <w:rFonts w:ascii="Angsana New" w:hAnsi="Angsana New"/>
          <w:sz w:val="32"/>
          <w:szCs w:val="32"/>
        </w:rPr>
        <w:t xml:space="preserve">PT </w:t>
      </w:r>
      <w:r w:rsidR="00842EA6">
        <w:rPr>
          <w:rFonts w:ascii="Angsana New" w:hAnsi="Angsana New"/>
          <w:sz w:val="32"/>
          <w:szCs w:val="32"/>
        </w:rPr>
        <w:t>Mega Lifesciences Indonesia</w:t>
      </w:r>
      <w:r w:rsidRPr="007C119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ซึ่งเป็นบริษัทย่อยทางตรงในประเทศอินโดนีเซียเพื่อขยายธุรกิจ</w:t>
      </w:r>
      <w:r>
        <w:rPr>
          <w:rFonts w:ascii="Angsana New" w:hAnsi="Angsana New"/>
          <w:sz w:val="30"/>
          <w:szCs w:val="30"/>
        </w:rPr>
        <w:t xml:space="preserve"> </w:t>
      </w:r>
    </w:p>
    <w:p w14:paraId="2B0C7E3A" w14:textId="77777777" w:rsidR="00763552" w:rsidRPr="0092417C" w:rsidRDefault="00763552" w:rsidP="00763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9534513" w14:textId="64A53682" w:rsidR="00763552" w:rsidRDefault="00763552" w:rsidP="00763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ในระหว่างงวดเก้าเดือนสิ้นสุดวันที่</w:t>
      </w:r>
      <w:r>
        <w:rPr>
          <w:rFonts w:ascii="Angsana New" w:hAnsi="Angsana New"/>
          <w:sz w:val="30"/>
          <w:szCs w:val="30"/>
        </w:rPr>
        <w:t xml:space="preserve"> 30 </w:t>
      </w:r>
      <w:r>
        <w:rPr>
          <w:rFonts w:ascii="Angsana New" w:hAnsi="Angsana New"/>
          <w:sz w:val="30"/>
          <w:szCs w:val="30"/>
          <w:cs/>
        </w:rPr>
        <w:t>กันยายน</w:t>
      </w:r>
      <w:r>
        <w:rPr>
          <w:rFonts w:ascii="Angsana New" w:hAnsi="Angsana New"/>
          <w:sz w:val="30"/>
          <w:szCs w:val="30"/>
        </w:rPr>
        <w:t xml:space="preserve"> 256</w:t>
      </w:r>
      <w:r w:rsidR="00842EA6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 บริษัทได้เพิ่มเงินลงทุนจำนวน </w:t>
      </w:r>
      <w:r w:rsidR="00842EA6">
        <w:rPr>
          <w:rFonts w:ascii="Angsana New" w:hAnsi="Angsana New"/>
          <w:sz w:val="30"/>
          <w:szCs w:val="30"/>
        </w:rPr>
        <w:t>121.82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 ในทุนที่ออกและชำระแล้วของบริษัท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="00842EA6" w:rsidRPr="007C1194">
        <w:rPr>
          <w:rFonts w:ascii="Angsana New" w:hAnsi="Angsana New"/>
          <w:sz w:val="32"/>
          <w:szCs w:val="32"/>
        </w:rPr>
        <w:t xml:space="preserve">PT </w:t>
      </w:r>
      <w:r w:rsidR="00842EA6">
        <w:rPr>
          <w:rFonts w:ascii="Angsana New" w:hAnsi="Angsana New"/>
          <w:sz w:val="32"/>
          <w:szCs w:val="32"/>
        </w:rPr>
        <w:t>Mega Lifesciences Indonesia</w:t>
      </w:r>
      <w:r w:rsidR="00842EA6" w:rsidRPr="007C119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ซึ่งเป็นบริษัทย่อยทางตรงในประเทศอินโดนีเซียเพื่อขยายธุรกิจ</w:t>
      </w:r>
    </w:p>
    <w:p w14:paraId="3128FD1B" w14:textId="0C82D385" w:rsidR="00A35FE2" w:rsidRPr="003D5F60" w:rsidRDefault="00A35FE2" w:rsidP="00763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4"/>
          <w:szCs w:val="24"/>
        </w:rPr>
      </w:pPr>
    </w:p>
    <w:p w14:paraId="1D708F36" w14:textId="08A50085" w:rsidR="002E2F45" w:rsidRDefault="002E2F45" w:rsidP="002E2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ในระหว่างงวดเก้าเดือนสิ้นสุดวันที่</w:t>
      </w:r>
      <w:r>
        <w:rPr>
          <w:rFonts w:ascii="Angsana New" w:hAnsi="Angsana New"/>
          <w:sz w:val="30"/>
          <w:szCs w:val="30"/>
        </w:rPr>
        <w:t xml:space="preserve"> 30 </w:t>
      </w:r>
      <w:r>
        <w:rPr>
          <w:rFonts w:ascii="Angsana New" w:hAnsi="Angsana New"/>
          <w:sz w:val="30"/>
          <w:szCs w:val="30"/>
          <w:cs/>
        </w:rPr>
        <w:t>กันยายน</w:t>
      </w:r>
      <w:r>
        <w:rPr>
          <w:rFonts w:ascii="Angsana New" w:hAnsi="Angsana New"/>
          <w:sz w:val="30"/>
          <w:szCs w:val="30"/>
        </w:rPr>
        <w:t xml:space="preserve"> 2563</w:t>
      </w:r>
      <w:r>
        <w:rPr>
          <w:rFonts w:ascii="Angsana New" w:hAnsi="Angsana New" w:hint="cs"/>
          <w:sz w:val="30"/>
          <w:szCs w:val="30"/>
          <w:cs/>
        </w:rPr>
        <w:t xml:space="preserve"> บริษัทได้เพิ่มเงินลงทุนจำนวน </w:t>
      </w:r>
      <w:r>
        <w:rPr>
          <w:rFonts w:ascii="Angsana New" w:hAnsi="Angsana New"/>
          <w:sz w:val="30"/>
          <w:szCs w:val="30"/>
        </w:rPr>
        <w:t xml:space="preserve">0.96 </w:t>
      </w:r>
      <w:r>
        <w:rPr>
          <w:rFonts w:ascii="Angsana New" w:hAnsi="Angsana New" w:hint="cs"/>
          <w:sz w:val="30"/>
          <w:szCs w:val="30"/>
          <w:cs/>
        </w:rPr>
        <w:t>ล้านบาท ในทุนที่ออกและชำระแล้วของบริษัท</w:t>
      </w:r>
      <w:r>
        <w:rPr>
          <w:rFonts w:ascii="Angsana New" w:hAnsi="Angsana New"/>
          <w:sz w:val="30"/>
          <w:szCs w:val="30"/>
        </w:rPr>
        <w:t xml:space="preserve"> Mega We Care Tanzania Ltd </w:t>
      </w:r>
      <w:r>
        <w:rPr>
          <w:rFonts w:ascii="Angsana New" w:hAnsi="Angsana New" w:hint="cs"/>
          <w:sz w:val="30"/>
          <w:szCs w:val="30"/>
          <w:cs/>
        </w:rPr>
        <w:t>ซึ่งเป็นบริษัทย่อยทางตรงในประเทศแทนซาเนียเพื่อ</w:t>
      </w:r>
      <w:r w:rsidR="00F33D2E">
        <w:rPr>
          <w:rFonts w:ascii="Angsana New" w:hAnsi="Angsana New"/>
          <w:sz w:val="30"/>
          <w:szCs w:val="30"/>
        </w:rPr>
        <w:t xml:space="preserve">       </w:t>
      </w:r>
      <w:r>
        <w:rPr>
          <w:rFonts w:ascii="Angsana New" w:hAnsi="Angsana New" w:hint="cs"/>
          <w:sz w:val="30"/>
          <w:szCs w:val="30"/>
          <w:cs/>
        </w:rPr>
        <w:t>ขยายธุรกิจ</w:t>
      </w:r>
    </w:p>
    <w:p w14:paraId="11F95F93" w14:textId="639EC987" w:rsidR="00A35FE2" w:rsidRPr="003D5F60" w:rsidRDefault="00A35FE2" w:rsidP="00763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2"/>
          <w:szCs w:val="22"/>
        </w:rPr>
      </w:pPr>
    </w:p>
    <w:p w14:paraId="2D0C06D4" w14:textId="1DB64726" w:rsidR="002E641C" w:rsidRDefault="002E641C" w:rsidP="002E64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7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 xml:space="preserve">บริษัทได้จัดตั้งบริษัท </w:t>
      </w:r>
      <w:r w:rsidRPr="002E641C">
        <w:rPr>
          <w:rFonts w:ascii="Angsana New" w:hAnsi="Angsana New"/>
          <w:sz w:val="30"/>
          <w:szCs w:val="30"/>
        </w:rPr>
        <w:t>Mega Lifesciences Limited Inc</w:t>
      </w:r>
      <w:r>
        <w:rPr>
          <w:rFonts w:ascii="Angsana New" w:hAnsi="Angsana New" w:hint="cs"/>
          <w:sz w:val="30"/>
          <w:szCs w:val="30"/>
          <w:cs/>
        </w:rPr>
        <w:t xml:space="preserve"> ซึ่งเป็นบริษัทย่อยทางตรง</w:t>
      </w:r>
      <w:r w:rsidR="007E43FD">
        <w:rPr>
          <w:rFonts w:ascii="Angsana New" w:hAnsi="Angsana New"/>
          <w:sz w:val="30"/>
          <w:szCs w:val="30"/>
        </w:rPr>
        <w:t xml:space="preserve">           </w:t>
      </w:r>
      <w:r w:rsidR="007174C2">
        <w:rPr>
          <w:rFonts w:ascii="Angsana New" w:hAnsi="Angsana New" w:hint="cs"/>
          <w:sz w:val="30"/>
          <w:szCs w:val="30"/>
          <w:cs/>
        </w:rPr>
        <w:t xml:space="preserve">  </w:t>
      </w:r>
      <w:r>
        <w:rPr>
          <w:rFonts w:ascii="Angsana New" w:hAnsi="Angsana New" w:hint="cs"/>
          <w:sz w:val="30"/>
          <w:szCs w:val="30"/>
          <w:cs/>
        </w:rPr>
        <w:t>ในประเทศฟิลิปปินส์เพื่อขยายธุรกิจ</w:t>
      </w:r>
    </w:p>
    <w:p w14:paraId="2A8DA0C0" w14:textId="77777777" w:rsidR="00763552" w:rsidRPr="00AD3BC8" w:rsidRDefault="00763552" w:rsidP="00763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2"/>
          <w:szCs w:val="22"/>
        </w:rPr>
      </w:pPr>
    </w:p>
    <w:p w14:paraId="029DFB92" w14:textId="77777777" w:rsidR="00445105" w:rsidRPr="00026B2B" w:rsidRDefault="00C617FD" w:rsidP="00026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26B2B">
        <w:rPr>
          <w:rFonts w:ascii="Angsana New" w:hAnsi="Angsana New" w:hint="cs"/>
          <w:i/>
          <w:iCs/>
          <w:sz w:val="30"/>
          <w:szCs w:val="30"/>
          <w:cs/>
        </w:rPr>
        <w:t>บริษัทร่วม</w:t>
      </w:r>
    </w:p>
    <w:p w14:paraId="01C8C95D" w14:textId="77777777" w:rsidR="00445105" w:rsidRPr="003D5F60" w:rsidRDefault="00445105" w:rsidP="00026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0EE1A68B" w14:textId="42045FF1" w:rsidR="00445105" w:rsidRPr="00026B2B" w:rsidRDefault="00B61C0A" w:rsidP="00026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26B2B">
        <w:rPr>
          <w:rFonts w:ascii="Angsana New" w:hAnsi="Angsana New" w:hint="cs"/>
          <w:sz w:val="30"/>
          <w:szCs w:val="30"/>
          <w:cs/>
        </w:rPr>
        <w:t xml:space="preserve">ณ วันที่ </w:t>
      </w:r>
      <w:bookmarkStart w:id="0" w:name="_Hlk73450143"/>
      <w:r w:rsidR="00842835">
        <w:rPr>
          <w:rFonts w:ascii="Angsana New" w:hAnsi="Angsana New"/>
          <w:sz w:val="30"/>
          <w:szCs w:val="30"/>
        </w:rPr>
        <w:t xml:space="preserve">30 </w:t>
      </w:r>
      <w:r w:rsidR="00842835">
        <w:rPr>
          <w:rFonts w:ascii="Angsana New" w:hAnsi="Angsana New"/>
          <w:sz w:val="30"/>
          <w:szCs w:val="30"/>
          <w:cs/>
        </w:rPr>
        <w:t>กันยายน</w:t>
      </w:r>
      <w:r w:rsidR="00C61415" w:rsidRPr="00026B2B">
        <w:rPr>
          <w:rFonts w:ascii="Angsana New" w:hAnsi="Angsana New" w:hint="cs"/>
          <w:sz w:val="30"/>
          <w:szCs w:val="30"/>
          <w:cs/>
        </w:rPr>
        <w:t xml:space="preserve"> </w:t>
      </w:r>
      <w:bookmarkEnd w:id="0"/>
      <w:r w:rsidR="00CF50EF" w:rsidRPr="00026B2B">
        <w:rPr>
          <w:rFonts w:ascii="Angsana New" w:hAnsi="Angsana New"/>
          <w:sz w:val="30"/>
          <w:szCs w:val="30"/>
        </w:rPr>
        <w:t>2</w:t>
      </w:r>
      <w:r w:rsidR="00D130F3" w:rsidRPr="00026B2B">
        <w:rPr>
          <w:rFonts w:ascii="Angsana New" w:hAnsi="Angsana New"/>
          <w:sz w:val="30"/>
          <w:szCs w:val="30"/>
        </w:rPr>
        <w:t>5</w:t>
      </w:r>
      <w:r w:rsidR="00CF50EF" w:rsidRPr="00026B2B">
        <w:rPr>
          <w:rFonts w:ascii="Angsana New" w:hAnsi="Angsana New"/>
          <w:sz w:val="30"/>
          <w:szCs w:val="30"/>
        </w:rPr>
        <w:t>6</w:t>
      </w:r>
      <w:r w:rsidR="000869FB">
        <w:rPr>
          <w:rFonts w:ascii="Angsana New" w:hAnsi="Angsana New"/>
          <w:sz w:val="30"/>
          <w:szCs w:val="30"/>
        </w:rPr>
        <w:t>4</w:t>
      </w:r>
      <w:r w:rsidRPr="00026B2B">
        <w:rPr>
          <w:rFonts w:ascii="Angsana New" w:hAnsi="Angsana New"/>
          <w:sz w:val="30"/>
          <w:szCs w:val="30"/>
        </w:rPr>
        <w:t xml:space="preserve"> </w:t>
      </w:r>
      <w:r w:rsidRPr="00026B2B">
        <w:rPr>
          <w:rFonts w:ascii="Angsana New" w:hAnsi="Angsana New"/>
          <w:sz w:val="30"/>
          <w:szCs w:val="30"/>
          <w:cs/>
        </w:rPr>
        <w:t>กลุ่มบริษัทไม่ได้รับรู้ส่วนแบ่งขาดทุน</w:t>
      </w:r>
      <w:r w:rsidRPr="00026B2B">
        <w:rPr>
          <w:rFonts w:ascii="Angsana New" w:hAnsi="Angsana New" w:hint="cs"/>
          <w:sz w:val="30"/>
          <w:szCs w:val="30"/>
          <w:cs/>
        </w:rPr>
        <w:t xml:space="preserve">สะสมของ </w:t>
      </w:r>
      <w:r w:rsidRPr="00026B2B">
        <w:rPr>
          <w:rFonts w:ascii="Angsana New" w:hAnsi="Angsana New"/>
          <w:sz w:val="30"/>
          <w:szCs w:val="30"/>
        </w:rPr>
        <w:t xml:space="preserve">Mega Product (Yemen) Limited </w:t>
      </w:r>
      <w:r w:rsidRPr="00026B2B">
        <w:rPr>
          <w:rFonts w:ascii="Angsana New" w:hAnsi="Angsana New" w:hint="cs"/>
          <w:sz w:val="30"/>
          <w:szCs w:val="30"/>
          <w:cs/>
        </w:rPr>
        <w:t>ซึ่งเป็นบริษัทร่วมทางอ้อมในส่วนที่เกินกว่ามูลค่าตาม</w:t>
      </w:r>
      <w:r w:rsidRPr="00527061">
        <w:rPr>
          <w:rFonts w:ascii="Angsana New" w:hAnsi="Angsana New" w:hint="cs"/>
          <w:sz w:val="30"/>
          <w:szCs w:val="30"/>
          <w:cs/>
        </w:rPr>
        <w:t>บัญชี</w:t>
      </w:r>
      <w:r w:rsidRPr="00527061">
        <w:rPr>
          <w:rFonts w:ascii="Angsana New" w:hAnsi="Angsana New"/>
          <w:sz w:val="30"/>
          <w:szCs w:val="30"/>
          <w:cs/>
        </w:rPr>
        <w:t>ของเงินลงทุนในบริษัทร่วมทางอ้อม</w:t>
      </w:r>
      <w:r w:rsidRPr="00527061">
        <w:rPr>
          <w:rFonts w:ascii="Angsana New" w:hAnsi="Angsana New" w:hint="cs"/>
          <w:sz w:val="30"/>
          <w:szCs w:val="30"/>
          <w:cs/>
        </w:rPr>
        <w:t>ของกลุ่มบริษัทจำนวน</w:t>
      </w:r>
      <w:r w:rsidR="00B17DB5" w:rsidRPr="00527061">
        <w:rPr>
          <w:rFonts w:ascii="Angsana New" w:hAnsi="Angsana New"/>
          <w:sz w:val="30"/>
          <w:szCs w:val="30"/>
        </w:rPr>
        <w:t xml:space="preserve"> </w:t>
      </w:r>
      <w:r w:rsidR="00E95B6A" w:rsidRPr="00527061">
        <w:rPr>
          <w:rFonts w:ascii="Angsana New" w:hAnsi="Angsana New"/>
          <w:sz w:val="30"/>
          <w:szCs w:val="30"/>
        </w:rPr>
        <w:t xml:space="preserve"> </w:t>
      </w:r>
      <w:r w:rsidR="00627F5D" w:rsidRPr="00527061">
        <w:rPr>
          <w:rFonts w:ascii="Angsana New" w:hAnsi="Angsana New"/>
          <w:sz w:val="30"/>
          <w:szCs w:val="30"/>
        </w:rPr>
        <w:t xml:space="preserve">4.53 </w:t>
      </w:r>
      <w:r w:rsidRPr="00527061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527061">
        <w:rPr>
          <w:rFonts w:ascii="Angsana New" w:hAnsi="Angsana New"/>
          <w:i/>
          <w:iCs/>
          <w:sz w:val="30"/>
          <w:szCs w:val="30"/>
          <w:cs/>
        </w:rPr>
        <w:t>(</w:t>
      </w:r>
      <w:r w:rsidR="00D130F3" w:rsidRPr="00527061">
        <w:rPr>
          <w:rFonts w:ascii="Angsana New" w:hAnsi="Angsana New"/>
          <w:i/>
          <w:iCs/>
          <w:sz w:val="30"/>
          <w:szCs w:val="30"/>
        </w:rPr>
        <w:t>3</w:t>
      </w:r>
      <w:r w:rsidR="00D830A6" w:rsidRPr="00527061">
        <w:rPr>
          <w:rFonts w:ascii="Angsana New" w:hAnsi="Angsana New"/>
          <w:i/>
          <w:iCs/>
          <w:sz w:val="30"/>
          <w:szCs w:val="30"/>
        </w:rPr>
        <w:t>1</w:t>
      </w:r>
      <w:r w:rsidRPr="00527061">
        <w:rPr>
          <w:rFonts w:ascii="Angsana New" w:hAnsi="Angsana New"/>
          <w:i/>
          <w:iCs/>
          <w:sz w:val="30"/>
          <w:szCs w:val="30"/>
        </w:rPr>
        <w:t xml:space="preserve"> </w:t>
      </w:r>
      <w:r w:rsidRPr="00527061">
        <w:rPr>
          <w:rFonts w:ascii="Angsana New" w:hAnsi="Angsana New"/>
          <w:i/>
          <w:iCs/>
          <w:sz w:val="30"/>
          <w:szCs w:val="30"/>
          <w:cs/>
        </w:rPr>
        <w:t>ธันวาคม</w:t>
      </w:r>
      <w:r w:rsidRPr="00527061">
        <w:rPr>
          <w:rFonts w:ascii="Angsana New" w:hAnsi="Angsana New"/>
          <w:i/>
          <w:iCs/>
          <w:sz w:val="30"/>
          <w:szCs w:val="30"/>
        </w:rPr>
        <w:t xml:space="preserve"> </w:t>
      </w:r>
      <w:r w:rsidR="00CF50EF" w:rsidRPr="00527061">
        <w:rPr>
          <w:rFonts w:ascii="Angsana New" w:hAnsi="Angsana New"/>
          <w:i/>
          <w:iCs/>
          <w:sz w:val="30"/>
          <w:szCs w:val="30"/>
        </w:rPr>
        <w:t>2</w:t>
      </w:r>
      <w:r w:rsidR="00D130F3" w:rsidRPr="00527061">
        <w:rPr>
          <w:rFonts w:ascii="Angsana New" w:hAnsi="Angsana New"/>
          <w:i/>
          <w:iCs/>
          <w:sz w:val="30"/>
          <w:szCs w:val="30"/>
        </w:rPr>
        <w:t>5</w:t>
      </w:r>
      <w:r w:rsidR="00CF50EF" w:rsidRPr="00527061">
        <w:rPr>
          <w:rFonts w:ascii="Angsana New" w:hAnsi="Angsana New"/>
          <w:i/>
          <w:iCs/>
          <w:sz w:val="30"/>
          <w:szCs w:val="30"/>
        </w:rPr>
        <w:t>6</w:t>
      </w:r>
      <w:r w:rsidR="000869FB" w:rsidRPr="00527061">
        <w:rPr>
          <w:rFonts w:ascii="Angsana New" w:hAnsi="Angsana New"/>
          <w:i/>
          <w:iCs/>
          <w:sz w:val="30"/>
          <w:szCs w:val="30"/>
        </w:rPr>
        <w:t>3</w:t>
      </w:r>
      <w:r w:rsidRPr="00527061">
        <w:rPr>
          <w:rFonts w:ascii="Angsana New" w:hAnsi="Angsana New"/>
          <w:i/>
          <w:iCs/>
          <w:sz w:val="30"/>
          <w:szCs w:val="30"/>
        </w:rPr>
        <w:t>:</w:t>
      </w:r>
      <w:r w:rsidRPr="0052706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130F3" w:rsidRPr="00527061">
        <w:rPr>
          <w:rFonts w:ascii="Angsana New" w:hAnsi="Angsana New"/>
          <w:i/>
          <w:iCs/>
          <w:sz w:val="30"/>
          <w:szCs w:val="30"/>
        </w:rPr>
        <w:t>4</w:t>
      </w:r>
      <w:r w:rsidR="00FF6866" w:rsidRPr="00527061">
        <w:rPr>
          <w:rFonts w:ascii="Angsana New" w:hAnsi="Angsana New"/>
          <w:i/>
          <w:iCs/>
          <w:sz w:val="30"/>
          <w:szCs w:val="30"/>
        </w:rPr>
        <w:t>.13</w:t>
      </w:r>
      <w:r w:rsidRPr="00527061">
        <w:rPr>
          <w:rFonts w:ascii="Angsana New" w:hAnsi="Angsana New"/>
          <w:i/>
          <w:iCs/>
          <w:sz w:val="30"/>
          <w:szCs w:val="30"/>
        </w:rPr>
        <w:t xml:space="preserve"> </w:t>
      </w:r>
      <w:r w:rsidRPr="00527061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527061">
        <w:rPr>
          <w:rFonts w:ascii="Angsana New" w:hAnsi="Angsana New"/>
          <w:sz w:val="30"/>
          <w:szCs w:val="30"/>
        </w:rPr>
        <w:t>)</w:t>
      </w:r>
      <w:r w:rsidR="007D3DCA" w:rsidRPr="00527061">
        <w:rPr>
          <w:rFonts w:ascii="Angsana New" w:hAnsi="Angsana New" w:hint="cs"/>
          <w:sz w:val="30"/>
          <w:szCs w:val="30"/>
          <w:cs/>
        </w:rPr>
        <w:t xml:space="preserve"> </w:t>
      </w:r>
      <w:r w:rsidR="002A19B4" w:rsidRPr="00527061">
        <w:rPr>
          <w:rFonts w:ascii="Angsana New" w:hAnsi="Angsana New" w:hint="cs"/>
          <w:sz w:val="30"/>
          <w:szCs w:val="30"/>
          <w:cs/>
        </w:rPr>
        <w:t>ซึ่งส่วนแบ่ง</w:t>
      </w:r>
      <w:r w:rsidR="00527061" w:rsidRPr="00527061">
        <w:rPr>
          <w:rFonts w:ascii="Angsana New" w:hAnsi="Angsana New" w:hint="cs"/>
          <w:sz w:val="30"/>
          <w:szCs w:val="30"/>
          <w:cs/>
        </w:rPr>
        <w:t>ขาดทุน</w:t>
      </w:r>
      <w:r w:rsidR="002A19B4" w:rsidRPr="00527061">
        <w:rPr>
          <w:rFonts w:ascii="Angsana New" w:hAnsi="Angsana New" w:hint="cs"/>
          <w:sz w:val="30"/>
          <w:szCs w:val="30"/>
          <w:cs/>
        </w:rPr>
        <w:t>ของกลุ่มบริษัทสำหรับงวดเก้าเดือนสิ้นสุด</w:t>
      </w:r>
      <w:r w:rsidR="00527061" w:rsidRPr="00527061">
        <w:rPr>
          <w:rFonts w:ascii="Angsana New" w:hAnsi="Angsana New" w:hint="cs"/>
          <w:sz w:val="30"/>
          <w:szCs w:val="30"/>
          <w:cs/>
        </w:rPr>
        <w:t xml:space="preserve">   </w:t>
      </w:r>
      <w:r w:rsidR="002A19B4" w:rsidRPr="00527061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2A19B4" w:rsidRPr="00527061">
        <w:rPr>
          <w:rFonts w:ascii="Angsana New" w:hAnsi="Angsana New"/>
          <w:sz w:val="30"/>
          <w:szCs w:val="30"/>
        </w:rPr>
        <w:t xml:space="preserve">30 </w:t>
      </w:r>
      <w:r w:rsidR="00527061" w:rsidRPr="00527061">
        <w:rPr>
          <w:rFonts w:ascii="Angsana New" w:hAnsi="Angsana New" w:hint="cs"/>
          <w:sz w:val="30"/>
          <w:szCs w:val="30"/>
          <w:cs/>
        </w:rPr>
        <w:t>กันยายน</w:t>
      </w:r>
      <w:r w:rsidR="002A19B4" w:rsidRPr="00527061">
        <w:rPr>
          <w:rFonts w:ascii="Angsana New" w:hAnsi="Angsana New" w:hint="cs"/>
          <w:sz w:val="30"/>
          <w:szCs w:val="30"/>
          <w:cs/>
        </w:rPr>
        <w:t xml:space="preserve"> </w:t>
      </w:r>
      <w:r w:rsidR="002A19B4" w:rsidRPr="00527061">
        <w:rPr>
          <w:rFonts w:ascii="Angsana New" w:hAnsi="Angsana New"/>
          <w:sz w:val="30"/>
          <w:szCs w:val="30"/>
        </w:rPr>
        <w:t xml:space="preserve">2564 </w:t>
      </w:r>
      <w:r w:rsidR="002A19B4" w:rsidRPr="00527061">
        <w:rPr>
          <w:rFonts w:ascii="Angsana New" w:hAnsi="Angsana New" w:hint="cs"/>
          <w:sz w:val="30"/>
          <w:szCs w:val="30"/>
          <w:cs/>
        </w:rPr>
        <w:t xml:space="preserve">มีจำนวน </w:t>
      </w:r>
      <w:r w:rsidR="002A19B4" w:rsidRPr="00527061">
        <w:rPr>
          <w:rFonts w:ascii="Angsana New" w:hAnsi="Angsana New"/>
          <w:sz w:val="30"/>
          <w:szCs w:val="30"/>
        </w:rPr>
        <w:t xml:space="preserve">0.40 </w:t>
      </w:r>
      <w:r w:rsidR="002A19B4" w:rsidRPr="00527061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7D3DCA" w:rsidRPr="00527061">
        <w:rPr>
          <w:rFonts w:ascii="Angsana New" w:hAnsi="Angsana New"/>
          <w:i/>
          <w:iCs/>
          <w:sz w:val="30"/>
          <w:szCs w:val="30"/>
          <w:cs/>
        </w:rPr>
        <w:t>(</w:t>
      </w:r>
      <w:r w:rsidR="00CF39D5" w:rsidRPr="00527061">
        <w:rPr>
          <w:rFonts w:ascii="Angsana New" w:hAnsi="Angsana New"/>
          <w:i/>
          <w:iCs/>
          <w:sz w:val="30"/>
          <w:szCs w:val="30"/>
        </w:rPr>
        <w:t>30</w:t>
      </w:r>
      <w:r w:rsidR="007D3DCA" w:rsidRPr="0052706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F565F6" w:rsidRPr="00527061">
        <w:rPr>
          <w:rFonts w:ascii="Angsana New" w:hAnsi="Angsana New" w:hint="cs"/>
          <w:i/>
          <w:iCs/>
          <w:sz w:val="30"/>
          <w:szCs w:val="30"/>
          <w:cs/>
        </w:rPr>
        <w:t>กันยายน</w:t>
      </w:r>
      <w:r w:rsidR="007D3DCA" w:rsidRPr="0052706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CF39D5" w:rsidRPr="00026B2B">
        <w:rPr>
          <w:rFonts w:ascii="Angsana New" w:hAnsi="Angsana New"/>
          <w:i/>
          <w:iCs/>
          <w:sz w:val="30"/>
          <w:szCs w:val="30"/>
        </w:rPr>
        <w:t>256</w:t>
      </w:r>
      <w:r w:rsidR="00FF6866">
        <w:rPr>
          <w:rFonts w:ascii="Angsana New" w:hAnsi="Angsana New"/>
          <w:i/>
          <w:iCs/>
          <w:sz w:val="30"/>
          <w:szCs w:val="30"/>
        </w:rPr>
        <w:t>3</w:t>
      </w:r>
      <w:r w:rsidR="007D3DCA" w:rsidRPr="00026B2B">
        <w:rPr>
          <w:rFonts w:ascii="Angsana New" w:hAnsi="Angsana New"/>
          <w:i/>
          <w:iCs/>
          <w:sz w:val="30"/>
          <w:szCs w:val="30"/>
          <w:cs/>
        </w:rPr>
        <w:t xml:space="preserve">: กำไร </w:t>
      </w:r>
      <w:r w:rsidR="00842EA6">
        <w:rPr>
          <w:rFonts w:ascii="Angsana New" w:hAnsi="Angsana New"/>
          <w:i/>
          <w:iCs/>
          <w:sz w:val="30"/>
          <w:szCs w:val="30"/>
        </w:rPr>
        <w:t>1.39</w:t>
      </w:r>
      <w:r w:rsidR="00412045">
        <w:rPr>
          <w:rFonts w:ascii="Angsana New" w:hAnsi="Angsana New"/>
          <w:i/>
          <w:iCs/>
          <w:sz w:val="30"/>
          <w:szCs w:val="30"/>
        </w:rPr>
        <w:t xml:space="preserve"> </w:t>
      </w:r>
      <w:r w:rsidR="007D3DCA" w:rsidRPr="00026B2B">
        <w:rPr>
          <w:rFonts w:ascii="Angsana New" w:hAnsi="Angsana New"/>
          <w:i/>
          <w:iCs/>
          <w:sz w:val="30"/>
          <w:szCs w:val="30"/>
          <w:cs/>
        </w:rPr>
        <w:t xml:space="preserve">ล้านบาท) </w:t>
      </w:r>
      <w:r w:rsidR="007D3DCA" w:rsidRPr="00026B2B">
        <w:rPr>
          <w:rFonts w:ascii="Angsana New" w:hAnsi="Angsana New"/>
          <w:sz w:val="30"/>
          <w:szCs w:val="30"/>
          <w:cs/>
        </w:rPr>
        <w:t>กลุ่มบริษัทไม่มี</w:t>
      </w:r>
      <w:r w:rsidR="007D3DCA" w:rsidRPr="00065A39">
        <w:rPr>
          <w:rFonts w:ascii="Angsana New" w:hAnsi="Angsana New"/>
          <w:spacing w:val="-6"/>
          <w:sz w:val="30"/>
          <w:szCs w:val="30"/>
          <w:cs/>
        </w:rPr>
        <w:t>ภาระ</w:t>
      </w:r>
      <w:r w:rsidR="003D5F60">
        <w:rPr>
          <w:rFonts w:ascii="Angsana New" w:hAnsi="Angsana New" w:hint="cs"/>
          <w:spacing w:val="-6"/>
          <w:sz w:val="30"/>
          <w:szCs w:val="30"/>
          <w:cs/>
        </w:rPr>
        <w:t>หนี้สินที่เกี่ยวเนื่องกับผลขาดทุนเหล่านี้</w:t>
      </w:r>
    </w:p>
    <w:p w14:paraId="01BEDDFD" w14:textId="77777777" w:rsidR="00336F67" w:rsidRPr="003D5F60" w:rsidRDefault="00336F67" w:rsidP="00026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1256E74F" w14:textId="2701BEB0" w:rsidR="00336F67" w:rsidRPr="00026B2B" w:rsidRDefault="002D53B9" w:rsidP="00026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26B2B"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842835">
        <w:rPr>
          <w:rFonts w:ascii="Angsana New" w:hAnsi="Angsana New" w:hint="cs"/>
          <w:sz w:val="30"/>
          <w:szCs w:val="30"/>
          <w:cs/>
        </w:rPr>
        <w:t>เก้าเดือน</w:t>
      </w:r>
      <w:r w:rsidRPr="00026B2B">
        <w:rPr>
          <w:rFonts w:ascii="Angsana New" w:hAnsi="Angsana New" w:hint="cs"/>
          <w:sz w:val="30"/>
          <w:szCs w:val="30"/>
          <w:cs/>
        </w:rPr>
        <w:t>สิ้น</w:t>
      </w:r>
      <w:r w:rsidRPr="00026B2B">
        <w:rPr>
          <w:rFonts w:ascii="Angsana New" w:hAnsi="Angsana New"/>
          <w:sz w:val="30"/>
          <w:szCs w:val="30"/>
          <w:cs/>
        </w:rPr>
        <w:t xml:space="preserve">สุดวันที่ </w:t>
      </w:r>
      <w:r w:rsidR="00842835">
        <w:rPr>
          <w:rFonts w:ascii="Angsana New" w:hAnsi="Angsana New"/>
          <w:sz w:val="30"/>
          <w:szCs w:val="30"/>
        </w:rPr>
        <w:t xml:space="preserve">30 </w:t>
      </w:r>
      <w:r w:rsidR="00842835">
        <w:rPr>
          <w:rFonts w:ascii="Angsana New" w:hAnsi="Angsana New"/>
          <w:sz w:val="30"/>
          <w:szCs w:val="30"/>
          <w:cs/>
        </w:rPr>
        <w:t>กันยายน</w:t>
      </w:r>
      <w:r w:rsidR="00F565F6" w:rsidRPr="00026B2B">
        <w:rPr>
          <w:rFonts w:ascii="Angsana New" w:hAnsi="Angsana New" w:hint="cs"/>
          <w:sz w:val="30"/>
          <w:szCs w:val="30"/>
          <w:cs/>
        </w:rPr>
        <w:t xml:space="preserve"> </w:t>
      </w:r>
      <w:r w:rsidR="00F565F6" w:rsidRPr="00026B2B">
        <w:rPr>
          <w:rFonts w:ascii="Angsana New" w:hAnsi="Angsana New"/>
          <w:sz w:val="30"/>
          <w:szCs w:val="30"/>
        </w:rPr>
        <w:t>256</w:t>
      </w:r>
      <w:r w:rsidR="00842EA6">
        <w:rPr>
          <w:rFonts w:ascii="Angsana New" w:hAnsi="Angsana New"/>
          <w:sz w:val="30"/>
          <w:szCs w:val="30"/>
        </w:rPr>
        <w:t>3</w:t>
      </w:r>
      <w:r w:rsidR="00F565F6" w:rsidRPr="00026B2B">
        <w:rPr>
          <w:rFonts w:ascii="Angsana New" w:hAnsi="Angsana New"/>
          <w:sz w:val="30"/>
          <w:szCs w:val="30"/>
        </w:rPr>
        <w:t xml:space="preserve"> </w:t>
      </w:r>
      <w:r w:rsidRPr="00026B2B">
        <w:rPr>
          <w:rFonts w:ascii="Angsana New" w:hAnsi="Angsana New" w:hint="cs"/>
          <w:sz w:val="30"/>
          <w:szCs w:val="30"/>
          <w:cs/>
        </w:rPr>
        <w:t>กลุ่มบริษัทขายเงินลงทุนใน</w:t>
      </w:r>
      <w:r w:rsidR="007D3DCA" w:rsidRPr="00026B2B">
        <w:rPr>
          <w:rFonts w:ascii="Angsana New" w:hAnsi="Angsana New"/>
          <w:sz w:val="30"/>
          <w:szCs w:val="30"/>
          <w:cs/>
        </w:rPr>
        <w:t xml:space="preserve">บริษัท </w:t>
      </w:r>
      <w:r w:rsidR="00DC2E82" w:rsidRPr="00026B2B">
        <w:rPr>
          <w:rFonts w:ascii="Angsana New" w:hAnsi="Angsana New" w:hint="cs"/>
          <w:sz w:val="30"/>
          <w:szCs w:val="30"/>
          <w:cs/>
        </w:rPr>
        <w:t>ป</w:t>
      </w:r>
      <w:r w:rsidR="007D3DCA" w:rsidRPr="00026B2B">
        <w:rPr>
          <w:rFonts w:ascii="Angsana New" w:hAnsi="Angsana New"/>
          <w:sz w:val="30"/>
          <w:szCs w:val="30"/>
          <w:cs/>
        </w:rPr>
        <w:t>รา</w:t>
      </w:r>
      <w:r w:rsidR="00DC2E82" w:rsidRPr="00026B2B">
        <w:rPr>
          <w:rFonts w:ascii="Angsana New" w:hAnsi="Angsana New" w:hint="cs"/>
          <w:sz w:val="30"/>
          <w:szCs w:val="30"/>
          <w:cs/>
        </w:rPr>
        <w:t>ณ</w:t>
      </w:r>
      <w:r w:rsidR="007D3DCA" w:rsidRPr="00026B2B">
        <w:rPr>
          <w:rFonts w:ascii="Angsana New" w:hAnsi="Angsana New"/>
          <w:sz w:val="30"/>
          <w:szCs w:val="30"/>
          <w:cs/>
        </w:rPr>
        <w:t>า</w:t>
      </w:r>
      <w:r w:rsidR="00161487" w:rsidRPr="00026B2B">
        <w:rPr>
          <w:rFonts w:ascii="Angsana New" w:hAnsi="Angsana New"/>
          <w:sz w:val="30"/>
          <w:szCs w:val="30"/>
        </w:rPr>
        <w:t xml:space="preserve"> </w:t>
      </w:r>
      <w:r w:rsidR="007D3DCA" w:rsidRPr="00026B2B">
        <w:rPr>
          <w:rFonts w:ascii="Angsana New" w:hAnsi="Angsana New"/>
          <w:sz w:val="30"/>
          <w:szCs w:val="30"/>
          <w:cs/>
        </w:rPr>
        <w:t>ฟู้ด</w:t>
      </w:r>
      <w:r w:rsidR="00161487" w:rsidRPr="00026B2B">
        <w:rPr>
          <w:rFonts w:ascii="Angsana New" w:hAnsi="Angsana New"/>
          <w:sz w:val="30"/>
          <w:szCs w:val="30"/>
        </w:rPr>
        <w:t xml:space="preserve"> </w:t>
      </w:r>
      <w:r w:rsidR="007D3DCA" w:rsidRPr="00026B2B">
        <w:rPr>
          <w:rFonts w:ascii="Angsana New" w:hAnsi="Angsana New"/>
          <w:sz w:val="30"/>
          <w:szCs w:val="30"/>
          <w:cs/>
        </w:rPr>
        <w:t>ฟอร์</w:t>
      </w:r>
      <w:r w:rsidR="00161487" w:rsidRPr="00026B2B">
        <w:rPr>
          <w:rFonts w:ascii="Angsana New" w:hAnsi="Angsana New"/>
          <w:sz w:val="30"/>
          <w:szCs w:val="30"/>
        </w:rPr>
        <w:t xml:space="preserve"> </w:t>
      </w:r>
      <w:r w:rsidR="007D3DCA" w:rsidRPr="00026B2B">
        <w:rPr>
          <w:rFonts w:ascii="Angsana New" w:hAnsi="Angsana New"/>
          <w:sz w:val="30"/>
          <w:szCs w:val="30"/>
          <w:cs/>
        </w:rPr>
        <w:t>ไลฟ์ จำกัด ซึ่งเป็นบริษัทร่วมทางอ้อมในประเทศไทยจำนวน</w:t>
      </w:r>
      <w:r w:rsidR="00FA2D05">
        <w:rPr>
          <w:rFonts w:ascii="Angsana New" w:hAnsi="Angsana New"/>
          <w:sz w:val="30"/>
          <w:szCs w:val="30"/>
        </w:rPr>
        <w:t xml:space="preserve"> </w:t>
      </w:r>
      <w:r w:rsidR="00842EA6">
        <w:rPr>
          <w:rFonts w:ascii="Angsana New" w:hAnsi="Angsana New"/>
          <w:sz w:val="30"/>
          <w:szCs w:val="30"/>
        </w:rPr>
        <w:t>4.5</w:t>
      </w:r>
      <w:r w:rsidR="004B75B6">
        <w:rPr>
          <w:rFonts w:ascii="Angsana New" w:hAnsi="Angsana New"/>
          <w:sz w:val="30"/>
          <w:szCs w:val="30"/>
        </w:rPr>
        <w:t>0</w:t>
      </w:r>
      <w:r w:rsidR="00FA2D05">
        <w:rPr>
          <w:rFonts w:ascii="Angsana New" w:hAnsi="Angsana New"/>
          <w:sz w:val="30"/>
          <w:szCs w:val="30"/>
        </w:rPr>
        <w:t xml:space="preserve"> </w:t>
      </w:r>
      <w:r w:rsidR="007D3DCA" w:rsidRPr="00026B2B">
        <w:rPr>
          <w:rFonts w:ascii="Angsana New" w:hAnsi="Angsana New"/>
          <w:sz w:val="30"/>
          <w:szCs w:val="30"/>
          <w:cs/>
        </w:rPr>
        <w:t>ล้านบาท</w:t>
      </w:r>
      <w:r w:rsidRPr="00026B2B">
        <w:rPr>
          <w:rFonts w:ascii="Angsana New" w:hAnsi="Angsana New" w:hint="cs"/>
          <w:sz w:val="30"/>
          <w:szCs w:val="30"/>
          <w:cs/>
        </w:rPr>
        <w:t xml:space="preserve"> </w:t>
      </w:r>
      <w:r w:rsidR="007D3DCA" w:rsidRPr="00026B2B">
        <w:rPr>
          <w:rFonts w:ascii="Angsana New" w:hAnsi="Angsana New"/>
          <w:sz w:val="30"/>
          <w:szCs w:val="30"/>
          <w:cs/>
        </w:rPr>
        <w:t>กลุ่มบริษัท</w:t>
      </w:r>
      <w:r w:rsidRPr="00026B2B">
        <w:rPr>
          <w:rFonts w:ascii="Angsana New" w:hAnsi="Angsana New" w:hint="cs"/>
          <w:sz w:val="30"/>
          <w:szCs w:val="30"/>
          <w:cs/>
        </w:rPr>
        <w:t>รับรู้กำไรจากการขายเงินลงทุนจำนวน</w:t>
      </w:r>
      <w:r w:rsidR="00FA2D05">
        <w:rPr>
          <w:rFonts w:ascii="Angsana New" w:hAnsi="Angsana New"/>
          <w:sz w:val="30"/>
          <w:szCs w:val="30"/>
        </w:rPr>
        <w:t xml:space="preserve"> </w:t>
      </w:r>
      <w:r w:rsidR="00842EA6">
        <w:rPr>
          <w:rFonts w:ascii="Angsana New" w:hAnsi="Angsana New"/>
          <w:sz w:val="30"/>
          <w:szCs w:val="30"/>
        </w:rPr>
        <w:t>3.28</w:t>
      </w:r>
      <w:r w:rsidR="00E17636" w:rsidRPr="00026B2B">
        <w:rPr>
          <w:rFonts w:ascii="Angsana New" w:hAnsi="Angsana New"/>
          <w:sz w:val="30"/>
          <w:szCs w:val="30"/>
        </w:rPr>
        <w:t xml:space="preserve"> </w:t>
      </w:r>
      <w:r w:rsidR="007D3DCA" w:rsidRPr="00026B2B">
        <w:rPr>
          <w:rFonts w:ascii="Angsana New" w:hAnsi="Angsana New"/>
          <w:sz w:val="30"/>
          <w:szCs w:val="30"/>
          <w:cs/>
        </w:rPr>
        <w:t>ล้านบาท</w:t>
      </w:r>
      <w:r w:rsidR="00DE6A8D" w:rsidRPr="00026B2B">
        <w:rPr>
          <w:rFonts w:ascii="Angsana New" w:hAnsi="Angsana New" w:hint="cs"/>
          <w:sz w:val="30"/>
          <w:szCs w:val="30"/>
          <w:cs/>
        </w:rPr>
        <w:t>ในงบการเงิน</w:t>
      </w:r>
      <w:r w:rsidR="00D830A6" w:rsidRPr="00026B2B">
        <w:rPr>
          <w:rFonts w:ascii="Angsana New" w:hAnsi="Angsana New" w:hint="cs"/>
          <w:sz w:val="30"/>
          <w:szCs w:val="30"/>
          <w:cs/>
        </w:rPr>
        <w:t>รวม</w:t>
      </w:r>
      <w:r w:rsidR="00DE6A8D" w:rsidRPr="00026B2B">
        <w:rPr>
          <w:rFonts w:ascii="Angsana New" w:hAnsi="Angsana New" w:hint="cs"/>
          <w:sz w:val="30"/>
          <w:szCs w:val="30"/>
          <w:cs/>
        </w:rPr>
        <w:t>สำหรับงวด</w:t>
      </w:r>
      <w:r w:rsidR="00842835">
        <w:rPr>
          <w:rFonts w:ascii="Angsana New" w:hAnsi="Angsana New" w:hint="cs"/>
          <w:sz w:val="30"/>
          <w:szCs w:val="30"/>
          <w:cs/>
        </w:rPr>
        <w:t>เก้าเดือน</w:t>
      </w:r>
      <w:r w:rsidR="00DE6A8D" w:rsidRPr="00026B2B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842835">
        <w:rPr>
          <w:rFonts w:ascii="Angsana New" w:hAnsi="Angsana New"/>
          <w:sz w:val="30"/>
          <w:szCs w:val="30"/>
        </w:rPr>
        <w:t xml:space="preserve">30 </w:t>
      </w:r>
      <w:r w:rsidR="00842835">
        <w:rPr>
          <w:rFonts w:ascii="Angsana New" w:hAnsi="Angsana New"/>
          <w:sz w:val="30"/>
          <w:szCs w:val="30"/>
          <w:cs/>
        </w:rPr>
        <w:t>กันยายน</w:t>
      </w:r>
      <w:r w:rsidR="00C9744B" w:rsidRPr="00026B2B">
        <w:rPr>
          <w:rFonts w:ascii="Angsana New" w:hAnsi="Angsana New" w:hint="cs"/>
          <w:sz w:val="30"/>
          <w:szCs w:val="30"/>
          <w:cs/>
        </w:rPr>
        <w:t xml:space="preserve"> </w:t>
      </w:r>
      <w:r w:rsidR="00CF50EF" w:rsidRPr="00026B2B">
        <w:rPr>
          <w:rFonts w:ascii="Angsana New" w:hAnsi="Angsana New"/>
          <w:sz w:val="30"/>
          <w:szCs w:val="30"/>
        </w:rPr>
        <w:t>2</w:t>
      </w:r>
      <w:r w:rsidR="00D130F3" w:rsidRPr="00026B2B">
        <w:rPr>
          <w:rFonts w:ascii="Angsana New" w:hAnsi="Angsana New"/>
          <w:sz w:val="30"/>
          <w:szCs w:val="30"/>
        </w:rPr>
        <w:t>5</w:t>
      </w:r>
      <w:r w:rsidR="00CF50EF" w:rsidRPr="00026B2B">
        <w:rPr>
          <w:rFonts w:ascii="Angsana New" w:hAnsi="Angsana New"/>
          <w:sz w:val="30"/>
          <w:szCs w:val="30"/>
        </w:rPr>
        <w:t>6</w:t>
      </w:r>
      <w:r w:rsidR="00842EA6">
        <w:rPr>
          <w:rFonts w:ascii="Angsana New" w:hAnsi="Angsana New"/>
          <w:sz w:val="30"/>
          <w:szCs w:val="30"/>
        </w:rPr>
        <w:t>3</w:t>
      </w:r>
    </w:p>
    <w:p w14:paraId="2AF46C0E" w14:textId="77777777" w:rsidR="00946073" w:rsidRPr="003D5F60" w:rsidRDefault="00946073" w:rsidP="00026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7DE22FC4" w14:textId="2AB12FD0" w:rsidR="00946073" w:rsidRPr="00026B2B" w:rsidRDefault="00946073" w:rsidP="00026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26B2B"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842835">
        <w:rPr>
          <w:rFonts w:ascii="Angsana New" w:hAnsi="Angsana New" w:hint="cs"/>
          <w:sz w:val="30"/>
          <w:szCs w:val="30"/>
          <w:cs/>
        </w:rPr>
        <w:t>เก้าเดือน</w:t>
      </w:r>
      <w:r w:rsidRPr="00026B2B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842835">
        <w:rPr>
          <w:rFonts w:ascii="Angsana New" w:hAnsi="Angsana New"/>
          <w:sz w:val="30"/>
          <w:szCs w:val="30"/>
        </w:rPr>
        <w:t xml:space="preserve">30 </w:t>
      </w:r>
      <w:r w:rsidR="00842835">
        <w:rPr>
          <w:rFonts w:ascii="Angsana New" w:hAnsi="Angsana New"/>
          <w:sz w:val="30"/>
          <w:szCs w:val="30"/>
          <w:cs/>
        </w:rPr>
        <w:t>กันยายน</w:t>
      </w:r>
      <w:r w:rsidR="00BA1876" w:rsidRPr="00026B2B">
        <w:rPr>
          <w:rFonts w:ascii="Angsana New" w:hAnsi="Angsana New" w:hint="cs"/>
          <w:sz w:val="30"/>
          <w:szCs w:val="30"/>
          <w:cs/>
        </w:rPr>
        <w:t xml:space="preserve"> </w:t>
      </w:r>
      <w:r w:rsidRPr="00026B2B">
        <w:rPr>
          <w:rFonts w:ascii="Angsana New" w:hAnsi="Angsana New"/>
          <w:sz w:val="30"/>
          <w:szCs w:val="30"/>
        </w:rPr>
        <w:t>256</w:t>
      </w:r>
      <w:r w:rsidR="00065A39">
        <w:rPr>
          <w:rFonts w:ascii="Angsana New" w:hAnsi="Angsana New"/>
          <w:sz w:val="30"/>
          <w:szCs w:val="30"/>
        </w:rPr>
        <w:t>3</w:t>
      </w:r>
      <w:r w:rsidRPr="00026B2B">
        <w:rPr>
          <w:rFonts w:ascii="Angsana New" w:hAnsi="Angsana New"/>
          <w:sz w:val="30"/>
          <w:szCs w:val="30"/>
        </w:rPr>
        <w:t xml:space="preserve"> </w:t>
      </w:r>
      <w:r w:rsidRPr="00026B2B">
        <w:rPr>
          <w:rFonts w:ascii="Angsana New" w:hAnsi="Angsana New" w:hint="cs"/>
          <w:sz w:val="30"/>
          <w:szCs w:val="30"/>
          <w:cs/>
        </w:rPr>
        <w:t>กลุ่มบริษัทรับรู้ส่วนแบ่งขาดทุนของ</w:t>
      </w:r>
      <w:r w:rsidRPr="00026B2B">
        <w:rPr>
          <w:rFonts w:ascii="Angsana New" w:hAnsi="Angsana New"/>
          <w:sz w:val="30"/>
          <w:szCs w:val="30"/>
          <w:cs/>
        </w:rPr>
        <w:t xml:space="preserve">บริษัท </w:t>
      </w:r>
      <w:r w:rsidRPr="00026B2B">
        <w:rPr>
          <w:rFonts w:ascii="Angsana New" w:hAnsi="Angsana New" w:hint="cs"/>
          <w:sz w:val="30"/>
          <w:szCs w:val="30"/>
          <w:cs/>
        </w:rPr>
        <w:t>ป</w:t>
      </w:r>
      <w:r w:rsidRPr="00026B2B">
        <w:rPr>
          <w:rFonts w:ascii="Angsana New" w:hAnsi="Angsana New"/>
          <w:sz w:val="30"/>
          <w:szCs w:val="30"/>
          <w:cs/>
        </w:rPr>
        <w:t>รา</w:t>
      </w:r>
      <w:r w:rsidRPr="00026B2B">
        <w:rPr>
          <w:rFonts w:ascii="Angsana New" w:hAnsi="Angsana New" w:hint="cs"/>
          <w:sz w:val="30"/>
          <w:szCs w:val="30"/>
          <w:cs/>
        </w:rPr>
        <w:t>ณ</w:t>
      </w:r>
      <w:r w:rsidRPr="00026B2B">
        <w:rPr>
          <w:rFonts w:ascii="Angsana New" w:hAnsi="Angsana New"/>
          <w:sz w:val="30"/>
          <w:szCs w:val="30"/>
          <w:cs/>
        </w:rPr>
        <w:t>า</w:t>
      </w:r>
      <w:r w:rsidR="00161487" w:rsidRPr="00026B2B">
        <w:rPr>
          <w:rFonts w:ascii="Angsana New" w:hAnsi="Angsana New"/>
          <w:sz w:val="30"/>
          <w:szCs w:val="30"/>
        </w:rPr>
        <w:t xml:space="preserve"> </w:t>
      </w:r>
      <w:r w:rsidRPr="00026B2B">
        <w:rPr>
          <w:rFonts w:ascii="Angsana New" w:hAnsi="Angsana New"/>
          <w:sz w:val="30"/>
          <w:szCs w:val="30"/>
          <w:cs/>
        </w:rPr>
        <w:t>ฟู้ด</w:t>
      </w:r>
      <w:r w:rsidR="00E95B6A">
        <w:rPr>
          <w:rFonts w:ascii="Angsana New" w:hAnsi="Angsana New"/>
          <w:sz w:val="30"/>
          <w:szCs w:val="30"/>
        </w:rPr>
        <w:t xml:space="preserve"> </w:t>
      </w:r>
      <w:r w:rsidRPr="00026B2B">
        <w:rPr>
          <w:rFonts w:ascii="Angsana New" w:hAnsi="Angsana New"/>
          <w:sz w:val="30"/>
          <w:szCs w:val="30"/>
          <w:cs/>
        </w:rPr>
        <w:t>ฟอร์ไลฟ์ จำกัด ซึ่งเป็นบริษัทร่วมทางอ้อมในประเทศไทยจำนวน</w:t>
      </w:r>
      <w:r w:rsidR="00FE40EE">
        <w:rPr>
          <w:rFonts w:ascii="Angsana New" w:hAnsi="Angsana New"/>
          <w:sz w:val="30"/>
          <w:szCs w:val="30"/>
        </w:rPr>
        <w:t xml:space="preserve"> </w:t>
      </w:r>
      <w:r w:rsidR="00065A39">
        <w:rPr>
          <w:rFonts w:ascii="Angsana New" w:hAnsi="Angsana New"/>
          <w:sz w:val="30"/>
          <w:szCs w:val="30"/>
        </w:rPr>
        <w:t>0.71</w:t>
      </w:r>
      <w:r w:rsidR="00B17DB5">
        <w:rPr>
          <w:rFonts w:ascii="Angsana New" w:hAnsi="Angsana New"/>
          <w:sz w:val="30"/>
          <w:szCs w:val="30"/>
        </w:rPr>
        <w:t xml:space="preserve"> </w:t>
      </w:r>
      <w:r w:rsidRPr="00026B2B">
        <w:rPr>
          <w:rFonts w:ascii="Angsana New" w:hAnsi="Angsana New" w:hint="cs"/>
          <w:sz w:val="30"/>
          <w:szCs w:val="30"/>
          <w:cs/>
        </w:rPr>
        <w:t>ล้านบาท</w:t>
      </w:r>
    </w:p>
    <w:p w14:paraId="73213A09" w14:textId="77777777" w:rsidR="00A608E7" w:rsidRPr="003D5F60" w:rsidRDefault="00A608E7" w:rsidP="00065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5CBC5C09" w14:textId="77777777" w:rsidR="00445105" w:rsidRPr="00026B2B" w:rsidRDefault="00C617FD" w:rsidP="00026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26B2B">
        <w:rPr>
          <w:rFonts w:ascii="Angsana New" w:hAnsi="Angsana New" w:hint="cs"/>
          <w:i/>
          <w:iCs/>
          <w:sz w:val="30"/>
          <w:szCs w:val="30"/>
          <w:cs/>
        </w:rPr>
        <w:t>การร่วมค้า</w:t>
      </w:r>
    </w:p>
    <w:p w14:paraId="4123AD58" w14:textId="4E6A0DDC" w:rsidR="00445105" w:rsidRPr="003D5F60" w:rsidRDefault="00445105" w:rsidP="00026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5997F6A8" w14:textId="09F76D40" w:rsidR="00065A39" w:rsidRDefault="00065A39" w:rsidP="00065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26B2B">
        <w:rPr>
          <w:rFonts w:ascii="Angsana New" w:hAnsi="Angsana New" w:hint="cs"/>
          <w:sz w:val="30"/>
          <w:szCs w:val="30"/>
          <w:cs/>
        </w:rPr>
        <w:t>ในระหว่างงวด</w:t>
      </w:r>
      <w:r>
        <w:rPr>
          <w:rFonts w:ascii="Angsana New" w:hAnsi="Angsana New" w:hint="cs"/>
          <w:sz w:val="30"/>
          <w:szCs w:val="30"/>
          <w:cs/>
        </w:rPr>
        <w:t>เก้าเดือน</w:t>
      </w:r>
      <w:r w:rsidRPr="00026B2B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/>
          <w:sz w:val="30"/>
          <w:szCs w:val="30"/>
          <w:cs/>
        </w:rPr>
        <w:t>กันยายน</w:t>
      </w:r>
      <w:r w:rsidRPr="00026B2B">
        <w:rPr>
          <w:rFonts w:ascii="Angsana New" w:hAnsi="Angsana New" w:hint="cs"/>
          <w:sz w:val="30"/>
          <w:szCs w:val="30"/>
          <w:cs/>
        </w:rPr>
        <w:t xml:space="preserve"> </w:t>
      </w:r>
      <w:r w:rsidRPr="00026B2B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  <w:r w:rsidRPr="00026B2B">
        <w:rPr>
          <w:rFonts w:ascii="Angsana New" w:hAnsi="Angsana New"/>
          <w:sz w:val="30"/>
          <w:szCs w:val="30"/>
        </w:rPr>
        <w:t xml:space="preserve"> </w:t>
      </w:r>
      <w:r w:rsidRPr="00026B2B">
        <w:rPr>
          <w:rFonts w:ascii="Angsana New" w:hAnsi="Angsana New" w:hint="cs"/>
          <w:sz w:val="30"/>
          <w:szCs w:val="30"/>
          <w:cs/>
        </w:rPr>
        <w:t>กลุ่มบริษัทรับรู้ส่วนแบ่ง</w:t>
      </w:r>
      <w:r w:rsidR="00717FDB">
        <w:rPr>
          <w:rFonts w:ascii="Angsana New" w:hAnsi="Angsana New" w:hint="cs"/>
          <w:sz w:val="30"/>
          <w:szCs w:val="30"/>
          <w:cs/>
        </w:rPr>
        <w:t>กำไร</w:t>
      </w:r>
      <w:r w:rsidRPr="00026B2B">
        <w:rPr>
          <w:rFonts w:ascii="Angsana New" w:hAnsi="Angsana New" w:hint="cs"/>
          <w:sz w:val="30"/>
          <w:szCs w:val="30"/>
          <w:cs/>
        </w:rPr>
        <w:t>เบ็ดเสร็จ</w:t>
      </w:r>
      <w:r w:rsidR="00717FDB">
        <w:rPr>
          <w:rFonts w:ascii="Angsana New" w:hAnsi="Angsana New" w:hint="cs"/>
          <w:sz w:val="30"/>
          <w:szCs w:val="30"/>
          <w:cs/>
        </w:rPr>
        <w:t>อื่น</w:t>
      </w:r>
      <w:r w:rsidRPr="00026B2B">
        <w:rPr>
          <w:rFonts w:ascii="Angsana New" w:hAnsi="Angsana New" w:hint="cs"/>
          <w:sz w:val="30"/>
          <w:szCs w:val="30"/>
          <w:cs/>
        </w:rPr>
        <w:t xml:space="preserve">ของบริษัท </w:t>
      </w:r>
      <w:r w:rsidR="00E95B6A">
        <w:rPr>
          <w:rFonts w:ascii="Angsana New" w:hAnsi="Angsana New"/>
          <w:sz w:val="30"/>
          <w:szCs w:val="30"/>
        </w:rPr>
        <w:t xml:space="preserve">    </w:t>
      </w:r>
      <w:r w:rsidRPr="00026B2B">
        <w:rPr>
          <w:rFonts w:ascii="Angsana New" w:hAnsi="Angsana New"/>
          <w:sz w:val="30"/>
          <w:szCs w:val="30"/>
        </w:rPr>
        <w:t>MEGA MSN PTE. LTD.</w:t>
      </w:r>
      <w:r w:rsidRPr="00026B2B">
        <w:rPr>
          <w:rFonts w:ascii="Angsana New" w:hAnsi="Angsana New" w:hint="cs"/>
          <w:sz w:val="30"/>
          <w:szCs w:val="30"/>
          <w:cs/>
        </w:rPr>
        <w:t xml:space="preserve"> จำนวน</w:t>
      </w:r>
      <w:r w:rsidR="00627F5D">
        <w:rPr>
          <w:rFonts w:ascii="Angsana New" w:hAnsi="Angsana New"/>
          <w:sz w:val="30"/>
          <w:szCs w:val="30"/>
        </w:rPr>
        <w:t xml:space="preserve"> 25.08</w:t>
      </w:r>
      <w:r w:rsidRPr="00026B2B">
        <w:rPr>
          <w:rFonts w:ascii="Angsana New" w:hAnsi="Angsana New"/>
          <w:sz w:val="30"/>
          <w:szCs w:val="30"/>
        </w:rPr>
        <w:t xml:space="preserve"> </w:t>
      </w:r>
      <w:r w:rsidRPr="00026B2B">
        <w:rPr>
          <w:rFonts w:ascii="Angsana New" w:hAnsi="Angsana New" w:hint="cs"/>
          <w:sz w:val="30"/>
          <w:szCs w:val="30"/>
          <w:cs/>
        </w:rPr>
        <w:t>ล้านบาท</w:t>
      </w:r>
      <w:r w:rsidRPr="00026B2B">
        <w:rPr>
          <w:rFonts w:ascii="Angsana New" w:hAnsi="Angsana New" w:cs="Cordia New" w:hint="cs"/>
          <w:sz w:val="30"/>
          <w:szCs w:val="30"/>
          <w:cs/>
        </w:rPr>
        <w:t xml:space="preserve"> </w:t>
      </w:r>
      <w:r w:rsidRPr="00026B2B">
        <w:rPr>
          <w:rFonts w:ascii="Angsana New" w:hAnsi="Angsana New" w:cs="Cordia New"/>
          <w:i/>
          <w:iCs/>
          <w:sz w:val="30"/>
          <w:szCs w:val="30"/>
        </w:rPr>
        <w:t>(</w:t>
      </w:r>
      <w:r>
        <w:rPr>
          <w:rFonts w:ascii="Angsana New" w:hAnsi="Angsana New"/>
          <w:i/>
          <w:iCs/>
          <w:sz w:val="30"/>
          <w:szCs w:val="30"/>
        </w:rPr>
        <w:t xml:space="preserve">30 </w:t>
      </w:r>
      <w:r>
        <w:rPr>
          <w:rFonts w:ascii="Angsana New" w:hAnsi="Angsana New"/>
          <w:i/>
          <w:iCs/>
          <w:sz w:val="30"/>
          <w:szCs w:val="30"/>
          <w:cs/>
        </w:rPr>
        <w:t>กันยายน</w:t>
      </w:r>
      <w:r w:rsidRPr="00026B2B">
        <w:rPr>
          <w:rFonts w:ascii="Angsana New" w:hAnsi="Angsana New" w:hint="cs"/>
          <w:sz w:val="30"/>
          <w:szCs w:val="30"/>
          <w:cs/>
        </w:rPr>
        <w:t xml:space="preserve"> </w:t>
      </w:r>
      <w:r w:rsidRPr="00026B2B">
        <w:rPr>
          <w:rFonts w:ascii="Angsana New" w:hAnsi="Angsana New"/>
          <w:i/>
          <w:iCs/>
          <w:sz w:val="30"/>
          <w:szCs w:val="30"/>
        </w:rPr>
        <w:t>256</w:t>
      </w:r>
      <w:r>
        <w:rPr>
          <w:rFonts w:ascii="Angsana New" w:hAnsi="Angsana New"/>
          <w:i/>
          <w:iCs/>
          <w:sz w:val="30"/>
          <w:szCs w:val="30"/>
        </w:rPr>
        <w:t>3</w:t>
      </w:r>
      <w:r w:rsidRPr="00026B2B">
        <w:rPr>
          <w:rFonts w:ascii="Angsana New" w:hAnsi="Angsana New"/>
          <w:i/>
          <w:iCs/>
          <w:sz w:val="30"/>
          <w:szCs w:val="30"/>
        </w:rPr>
        <w:t xml:space="preserve">: </w:t>
      </w:r>
      <w:r w:rsidRPr="00026B2B">
        <w:rPr>
          <w:rFonts w:ascii="Angsana New" w:hAnsi="Angsana New" w:hint="cs"/>
          <w:i/>
          <w:iCs/>
          <w:sz w:val="30"/>
          <w:szCs w:val="30"/>
          <w:cs/>
        </w:rPr>
        <w:t>ขาดทุนเบ็ดเสร็จ</w:t>
      </w:r>
      <w:r w:rsidRPr="00026B2B">
        <w:rPr>
          <w:rFonts w:ascii="Angsana New" w:hAnsi="Angsana New"/>
          <w:i/>
          <w:iCs/>
          <w:sz w:val="30"/>
          <w:szCs w:val="30"/>
        </w:rPr>
        <w:t xml:space="preserve"> </w:t>
      </w:r>
      <w:r>
        <w:rPr>
          <w:rFonts w:ascii="Angsana New" w:hAnsi="Angsana New"/>
          <w:i/>
          <w:iCs/>
          <w:sz w:val="30"/>
          <w:szCs w:val="30"/>
        </w:rPr>
        <w:t>30.55</w:t>
      </w:r>
      <w:r w:rsidRPr="00026B2B">
        <w:rPr>
          <w:rFonts w:ascii="Angsana New" w:hAnsi="Angsana New"/>
          <w:i/>
          <w:iCs/>
          <w:sz w:val="30"/>
          <w:szCs w:val="30"/>
        </w:rPr>
        <w:t xml:space="preserve"> </w:t>
      </w:r>
      <w:r w:rsidRPr="00026B2B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026B2B">
        <w:rPr>
          <w:rFonts w:ascii="Angsana New" w:hAnsi="Angsana New"/>
          <w:i/>
          <w:iCs/>
          <w:sz w:val="30"/>
          <w:szCs w:val="30"/>
        </w:rPr>
        <w:t>)</w:t>
      </w:r>
      <w:r>
        <w:rPr>
          <w:rFonts w:ascii="Angsana New" w:hAnsi="Angsana New"/>
          <w:sz w:val="30"/>
          <w:szCs w:val="30"/>
        </w:rPr>
        <w:tab/>
      </w:r>
    </w:p>
    <w:p w14:paraId="55A2976C" w14:textId="77777777" w:rsidR="00065A39" w:rsidRPr="003D5F60" w:rsidRDefault="00065A39" w:rsidP="00026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616ABD15" w14:textId="1CBECB88" w:rsidR="00AC5F75" w:rsidRDefault="00750608" w:rsidP="00026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26B2B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026B2B">
        <w:rPr>
          <w:rFonts w:ascii="Angsana New" w:hAnsi="Angsana New"/>
          <w:sz w:val="30"/>
          <w:szCs w:val="30"/>
        </w:rPr>
        <w:t xml:space="preserve">14 </w:t>
      </w:r>
      <w:r w:rsidRPr="00026B2B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026B2B">
        <w:rPr>
          <w:rFonts w:ascii="Angsana New" w:hAnsi="Angsana New"/>
          <w:sz w:val="30"/>
          <w:szCs w:val="30"/>
        </w:rPr>
        <w:t xml:space="preserve">2563 </w:t>
      </w:r>
      <w:r w:rsidRPr="00026B2B">
        <w:rPr>
          <w:rFonts w:ascii="Angsana New" w:hAnsi="Angsana New" w:hint="cs"/>
          <w:sz w:val="30"/>
          <w:szCs w:val="30"/>
          <w:cs/>
        </w:rPr>
        <w:t>คณะกรรมการบริษัทอนุมัติเลิกบริษัท เมก้า</w:t>
      </w:r>
      <w:r w:rsidRPr="00026B2B">
        <w:rPr>
          <w:rFonts w:ascii="Angsana New" w:hAnsi="Angsana New"/>
          <w:sz w:val="30"/>
          <w:szCs w:val="30"/>
        </w:rPr>
        <w:t xml:space="preserve"> </w:t>
      </w:r>
      <w:r w:rsidRPr="00026B2B">
        <w:rPr>
          <w:rFonts w:ascii="Angsana New" w:hAnsi="Angsana New" w:hint="cs"/>
          <w:sz w:val="30"/>
          <w:szCs w:val="30"/>
          <w:cs/>
        </w:rPr>
        <w:t xml:space="preserve">มาลี จำกัด </w:t>
      </w:r>
      <w:r w:rsidRPr="00026B2B">
        <w:rPr>
          <w:rFonts w:ascii="Angsana New" w:hAnsi="Angsana New"/>
          <w:sz w:val="30"/>
          <w:szCs w:val="30"/>
        </w:rPr>
        <w:t>(“</w:t>
      </w:r>
      <w:r w:rsidRPr="00026B2B">
        <w:rPr>
          <w:rFonts w:ascii="Angsana New" w:hAnsi="Angsana New" w:hint="cs"/>
          <w:sz w:val="30"/>
          <w:szCs w:val="30"/>
          <w:cs/>
        </w:rPr>
        <w:t>เมก้า มาลี</w:t>
      </w:r>
      <w:r w:rsidRPr="00026B2B">
        <w:rPr>
          <w:rFonts w:ascii="Angsana New" w:hAnsi="Angsana New"/>
          <w:sz w:val="30"/>
          <w:szCs w:val="30"/>
        </w:rPr>
        <w:t xml:space="preserve">”) </w:t>
      </w:r>
      <w:r w:rsidRPr="00026B2B">
        <w:rPr>
          <w:rFonts w:ascii="Angsana New" w:hAnsi="Angsana New" w:hint="cs"/>
          <w:sz w:val="30"/>
          <w:szCs w:val="30"/>
          <w:cs/>
        </w:rPr>
        <w:t xml:space="preserve">ซึ่งได้จดทะเบียนเลิกกิจการกับกระทรวงพาณิชย์เมื่อวันที่ </w:t>
      </w:r>
      <w:r w:rsidRPr="00026B2B">
        <w:rPr>
          <w:rFonts w:ascii="Angsana New" w:hAnsi="Angsana New"/>
          <w:sz w:val="30"/>
          <w:szCs w:val="30"/>
        </w:rPr>
        <w:t xml:space="preserve">13 </w:t>
      </w:r>
      <w:r w:rsidRPr="00026B2B">
        <w:rPr>
          <w:rFonts w:ascii="Angsana New" w:hAnsi="Angsana New" w:hint="cs"/>
          <w:sz w:val="30"/>
          <w:szCs w:val="30"/>
          <w:cs/>
        </w:rPr>
        <w:t xml:space="preserve">กรกฏาคม </w:t>
      </w:r>
      <w:r w:rsidRPr="00026B2B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และกระทรวงพาณิชย์ได้อนุมัติการเลิกกิจการของ</w:t>
      </w:r>
      <w:r>
        <w:rPr>
          <w:rFonts w:ascii="Angsana New" w:hAnsi="Angsana New"/>
          <w:sz w:val="30"/>
          <w:szCs w:val="30"/>
        </w:rPr>
        <w:t xml:space="preserve">    </w:t>
      </w:r>
      <w:r>
        <w:rPr>
          <w:rFonts w:ascii="Angsana New" w:hAnsi="Angsana New" w:hint="cs"/>
          <w:sz w:val="30"/>
          <w:szCs w:val="30"/>
          <w:cs/>
        </w:rPr>
        <w:t>เมก้า มาลี</w:t>
      </w:r>
      <w:r w:rsidR="00E95B6A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20 </w:t>
      </w:r>
      <w:r>
        <w:rPr>
          <w:rFonts w:ascii="Angsana New" w:hAnsi="Angsana New" w:hint="cs"/>
          <w:sz w:val="30"/>
          <w:szCs w:val="30"/>
          <w:cs/>
        </w:rPr>
        <w:t xml:space="preserve">ตุลาคม </w:t>
      </w:r>
      <w:r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26B2B">
        <w:rPr>
          <w:rFonts w:ascii="Angsana New" w:hAnsi="Angsana New" w:hint="cs"/>
          <w:sz w:val="30"/>
          <w:szCs w:val="30"/>
          <w:cs/>
        </w:rPr>
        <w:t>ดังนั้นบริษัทจึงรับรู้ขาดทุนจากการ</w:t>
      </w:r>
      <w:r>
        <w:rPr>
          <w:rFonts w:ascii="Angsana New" w:hAnsi="Angsana New" w:hint="cs"/>
          <w:sz w:val="30"/>
          <w:szCs w:val="30"/>
          <w:cs/>
        </w:rPr>
        <w:t>ตัดจำหน่าย</w:t>
      </w:r>
      <w:r w:rsidRPr="00026B2B">
        <w:rPr>
          <w:rFonts w:ascii="Angsana New" w:hAnsi="Angsana New" w:hint="cs"/>
          <w:sz w:val="30"/>
          <w:szCs w:val="30"/>
          <w:cs/>
        </w:rPr>
        <w:t>เงินลงทุนใน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26B2B">
        <w:rPr>
          <w:rFonts w:ascii="Angsana New" w:hAnsi="Angsana New" w:hint="cs"/>
          <w:sz w:val="30"/>
          <w:szCs w:val="30"/>
          <w:cs/>
        </w:rPr>
        <w:t>เมก้า มาลี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26B2B">
        <w:rPr>
          <w:rFonts w:ascii="Angsana New" w:hAnsi="Angsana New" w:hint="cs"/>
          <w:sz w:val="30"/>
          <w:szCs w:val="30"/>
          <w:cs/>
        </w:rPr>
        <w:t>จำนวน</w:t>
      </w:r>
      <w:r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026B2B">
        <w:rPr>
          <w:rFonts w:ascii="Angsana New" w:hAnsi="Angsana New"/>
          <w:sz w:val="30"/>
          <w:szCs w:val="30"/>
        </w:rPr>
        <w:t>15</w:t>
      </w:r>
      <w:r w:rsidR="00DE3F29">
        <w:rPr>
          <w:rFonts w:ascii="Angsana New" w:hAnsi="Angsana New"/>
          <w:sz w:val="30"/>
          <w:szCs w:val="30"/>
        </w:rPr>
        <w:t>.3</w:t>
      </w:r>
      <w:r w:rsidR="00D30A04">
        <w:rPr>
          <w:rFonts w:ascii="Angsana New" w:hAnsi="Angsana New"/>
          <w:sz w:val="30"/>
          <w:szCs w:val="30"/>
        </w:rPr>
        <w:t>0</w:t>
      </w:r>
      <w:r w:rsidRPr="00026B2B">
        <w:rPr>
          <w:rFonts w:ascii="Angsana New" w:hAnsi="Angsana New"/>
          <w:sz w:val="30"/>
          <w:szCs w:val="30"/>
        </w:rPr>
        <w:t xml:space="preserve"> </w:t>
      </w:r>
      <w:r w:rsidRPr="00026B2B">
        <w:rPr>
          <w:rFonts w:ascii="Angsana New" w:hAnsi="Angsana New" w:hint="cs"/>
          <w:sz w:val="30"/>
          <w:szCs w:val="30"/>
          <w:cs/>
        </w:rPr>
        <w:t>ล้านบาทในงบกำไรขาดทุนเบ็ดเสร็จสำหรับงวด</w:t>
      </w:r>
      <w:r>
        <w:rPr>
          <w:rFonts w:ascii="Angsana New" w:hAnsi="Angsana New" w:hint="cs"/>
          <w:sz w:val="30"/>
          <w:szCs w:val="30"/>
          <w:cs/>
        </w:rPr>
        <w:t>เก้า</w:t>
      </w:r>
      <w:r w:rsidRPr="00026B2B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Pr="00026B2B"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026B2B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ทั้งนี้บริษัทได้รับชำระทุนคืนจากเมก้า มาลี จำนวน </w:t>
      </w:r>
      <w:r>
        <w:rPr>
          <w:rFonts w:ascii="Angsana New" w:hAnsi="Angsana New"/>
          <w:sz w:val="30"/>
          <w:szCs w:val="30"/>
        </w:rPr>
        <w:t>0.1</w:t>
      </w:r>
      <w:r w:rsidR="00D30A04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</w:p>
    <w:p w14:paraId="6D86B61B" w14:textId="77777777" w:rsidR="00750608" w:rsidRPr="003D5F60" w:rsidRDefault="00750608" w:rsidP="00026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  <w:cs/>
        </w:rPr>
      </w:pPr>
    </w:p>
    <w:p w14:paraId="01DE50A4" w14:textId="74BD9A6C" w:rsidR="003C66A9" w:rsidRPr="00926026" w:rsidRDefault="00B61C0A" w:rsidP="00926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026B2B">
        <w:rPr>
          <w:rFonts w:ascii="Angsana New" w:hAnsi="Angsana New" w:hint="cs"/>
          <w:spacing w:val="2"/>
          <w:sz w:val="30"/>
          <w:szCs w:val="30"/>
          <w:cs/>
        </w:rPr>
        <w:t>ในระหว่างงว</w:t>
      </w:r>
      <w:r w:rsidR="00BA1876" w:rsidRPr="00026B2B">
        <w:rPr>
          <w:rFonts w:ascii="Angsana New" w:hAnsi="Angsana New" w:hint="cs"/>
          <w:spacing w:val="2"/>
          <w:sz w:val="30"/>
          <w:szCs w:val="30"/>
          <w:cs/>
        </w:rPr>
        <w:t>ด</w:t>
      </w:r>
      <w:r w:rsidR="00842835">
        <w:rPr>
          <w:rFonts w:ascii="Angsana New" w:hAnsi="Angsana New" w:hint="cs"/>
          <w:spacing w:val="2"/>
          <w:sz w:val="30"/>
          <w:szCs w:val="30"/>
          <w:cs/>
        </w:rPr>
        <w:t>เก้าเดือน</w:t>
      </w:r>
      <w:r w:rsidR="00AA667A" w:rsidRPr="00026B2B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842835">
        <w:rPr>
          <w:rFonts w:ascii="Angsana New" w:hAnsi="Angsana New"/>
          <w:sz w:val="30"/>
          <w:szCs w:val="30"/>
        </w:rPr>
        <w:t xml:space="preserve">30 </w:t>
      </w:r>
      <w:r w:rsidR="00842835">
        <w:rPr>
          <w:rFonts w:ascii="Angsana New" w:hAnsi="Angsana New"/>
          <w:sz w:val="30"/>
          <w:szCs w:val="30"/>
          <w:cs/>
        </w:rPr>
        <w:t>กันยายน</w:t>
      </w:r>
      <w:r w:rsidR="00C9744B" w:rsidRPr="00026B2B">
        <w:rPr>
          <w:rFonts w:ascii="Angsana New" w:hAnsi="Angsana New" w:hint="cs"/>
          <w:sz w:val="30"/>
          <w:szCs w:val="30"/>
          <w:cs/>
        </w:rPr>
        <w:t xml:space="preserve"> </w:t>
      </w:r>
      <w:r w:rsidR="00CF50EF" w:rsidRPr="00026B2B">
        <w:rPr>
          <w:rFonts w:ascii="Angsana New" w:hAnsi="Angsana New"/>
          <w:spacing w:val="2"/>
          <w:sz w:val="30"/>
          <w:szCs w:val="30"/>
        </w:rPr>
        <w:t>2</w:t>
      </w:r>
      <w:r w:rsidR="00D130F3" w:rsidRPr="00026B2B">
        <w:rPr>
          <w:rFonts w:ascii="Angsana New" w:hAnsi="Angsana New"/>
          <w:spacing w:val="2"/>
          <w:sz w:val="30"/>
          <w:szCs w:val="30"/>
        </w:rPr>
        <w:t>5</w:t>
      </w:r>
      <w:r w:rsidR="00CF50EF" w:rsidRPr="00026B2B">
        <w:rPr>
          <w:rFonts w:ascii="Angsana New" w:hAnsi="Angsana New"/>
          <w:spacing w:val="2"/>
          <w:sz w:val="30"/>
          <w:szCs w:val="30"/>
        </w:rPr>
        <w:t>6</w:t>
      </w:r>
      <w:r w:rsidR="00065A39">
        <w:rPr>
          <w:rFonts w:ascii="Angsana New" w:hAnsi="Angsana New"/>
          <w:spacing w:val="2"/>
          <w:sz w:val="30"/>
          <w:szCs w:val="30"/>
        </w:rPr>
        <w:t>3</w:t>
      </w:r>
      <w:r w:rsidRPr="00026B2B">
        <w:rPr>
          <w:rFonts w:ascii="Angsana New" w:hAnsi="Angsana New"/>
          <w:spacing w:val="2"/>
          <w:sz w:val="30"/>
          <w:szCs w:val="30"/>
        </w:rPr>
        <w:t xml:space="preserve"> </w:t>
      </w:r>
      <w:r w:rsidRPr="00026B2B">
        <w:rPr>
          <w:rFonts w:ascii="Angsana New" w:hAnsi="Angsana New"/>
          <w:spacing w:val="2"/>
          <w:sz w:val="30"/>
          <w:szCs w:val="30"/>
          <w:cs/>
        </w:rPr>
        <w:t>กลุ่มบริษัทรับรู้ส่วนแบ่ง</w:t>
      </w:r>
      <w:r w:rsidR="007A797F">
        <w:rPr>
          <w:rFonts w:ascii="Angsana New" w:hAnsi="Angsana New" w:hint="cs"/>
          <w:spacing w:val="2"/>
          <w:sz w:val="30"/>
          <w:szCs w:val="30"/>
          <w:cs/>
        </w:rPr>
        <w:t>ขาดทุน</w:t>
      </w:r>
      <w:r w:rsidRPr="00026B2B">
        <w:rPr>
          <w:rFonts w:ascii="Angsana New" w:hAnsi="Angsana New" w:hint="cs"/>
          <w:spacing w:val="2"/>
          <w:sz w:val="30"/>
          <w:szCs w:val="30"/>
          <w:cs/>
        </w:rPr>
        <w:t>ของ</w:t>
      </w:r>
      <w:r w:rsidR="005E3E5F" w:rsidRPr="00026B2B">
        <w:rPr>
          <w:rFonts w:ascii="Angsana New" w:hAnsi="Angsana New" w:hint="cs"/>
          <w:spacing w:val="2"/>
          <w:sz w:val="30"/>
          <w:szCs w:val="30"/>
          <w:cs/>
        </w:rPr>
        <w:t xml:space="preserve">บริษัท </w:t>
      </w:r>
      <w:r w:rsidRPr="00026B2B">
        <w:rPr>
          <w:rFonts w:ascii="Angsana New" w:hAnsi="Angsana New" w:hint="cs"/>
          <w:spacing w:val="2"/>
          <w:sz w:val="30"/>
          <w:szCs w:val="30"/>
          <w:cs/>
        </w:rPr>
        <w:t>เมก้า มาลี</w:t>
      </w:r>
      <w:r w:rsidR="005E3E5F" w:rsidRPr="00026B2B">
        <w:rPr>
          <w:rFonts w:ascii="Angsana New" w:hAnsi="Angsana New" w:hint="cs"/>
          <w:spacing w:val="2"/>
          <w:sz w:val="30"/>
          <w:szCs w:val="30"/>
          <w:cs/>
        </w:rPr>
        <w:t xml:space="preserve"> จำกัด</w:t>
      </w:r>
      <w:r w:rsidR="005B16A1" w:rsidRPr="00026B2B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026B2B">
        <w:rPr>
          <w:rFonts w:ascii="Angsana New" w:hAnsi="Angsana New" w:hint="cs"/>
          <w:spacing w:val="2"/>
          <w:sz w:val="30"/>
          <w:szCs w:val="30"/>
          <w:cs/>
        </w:rPr>
        <w:t>จำนว</w:t>
      </w:r>
      <w:r w:rsidR="00BA1876" w:rsidRPr="00026B2B">
        <w:rPr>
          <w:rFonts w:ascii="Angsana New" w:hAnsi="Angsana New" w:hint="cs"/>
          <w:spacing w:val="2"/>
          <w:sz w:val="30"/>
          <w:szCs w:val="30"/>
          <w:cs/>
        </w:rPr>
        <w:t xml:space="preserve">น </w:t>
      </w:r>
      <w:r w:rsidR="00065A39">
        <w:rPr>
          <w:rFonts w:ascii="Angsana New" w:hAnsi="Angsana New"/>
          <w:spacing w:val="2"/>
          <w:sz w:val="30"/>
          <w:szCs w:val="30"/>
        </w:rPr>
        <w:t>2.79</w:t>
      </w:r>
      <w:r w:rsidR="00BA1876" w:rsidRPr="00026B2B">
        <w:rPr>
          <w:rFonts w:ascii="Angsana New" w:hAnsi="Angsana New"/>
          <w:spacing w:val="2"/>
          <w:sz w:val="30"/>
          <w:szCs w:val="30"/>
        </w:rPr>
        <w:t xml:space="preserve"> </w:t>
      </w:r>
      <w:r w:rsidRPr="00026B2B">
        <w:rPr>
          <w:rFonts w:ascii="Angsana New" w:hAnsi="Angsana New" w:hint="cs"/>
          <w:spacing w:val="2"/>
          <w:sz w:val="30"/>
          <w:szCs w:val="30"/>
          <w:cs/>
        </w:rPr>
        <w:t>ล้านบาท</w:t>
      </w:r>
      <w:r w:rsidRPr="00026B2B">
        <w:rPr>
          <w:rFonts w:ascii="Angsana New" w:hAnsi="Angsana New"/>
          <w:spacing w:val="2"/>
          <w:sz w:val="30"/>
          <w:szCs w:val="30"/>
        </w:rPr>
        <w:t xml:space="preserve"> </w:t>
      </w:r>
    </w:p>
    <w:p w14:paraId="52C1A9B4" w14:textId="74BBB159" w:rsidR="00F96958" w:rsidRPr="002B22CA" w:rsidRDefault="002B22CA" w:rsidP="00844599">
      <w:pPr>
        <w:pStyle w:val="Heading5"/>
        <w:spacing w:line="240" w:lineRule="auto"/>
        <w:ind w:left="540" w:hanging="540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t>5</w:t>
      </w:r>
      <w:r w:rsidR="00AF6475" w:rsidRPr="00144E97">
        <w:rPr>
          <w:rFonts w:ascii="Angsana New" w:hAnsi="Angsana New"/>
          <w:sz w:val="30"/>
          <w:szCs w:val="30"/>
        </w:rPr>
        <w:tab/>
      </w:r>
      <w:r w:rsidR="00F96958" w:rsidRPr="00144E97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>
        <w:rPr>
          <w:rFonts w:ascii="Angsana New" w:hAnsi="Angsana New" w:hint="cs"/>
          <w:sz w:val="30"/>
          <w:szCs w:val="30"/>
          <w:cs/>
          <w:lang w:val="en-US"/>
        </w:rPr>
        <w:t>และสินทรัพย์สิทธิการใช้</w:t>
      </w:r>
    </w:p>
    <w:p w14:paraId="6A983DC6" w14:textId="77777777" w:rsidR="008013BF" w:rsidRPr="00144E97" w:rsidRDefault="008013BF" w:rsidP="00897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6D86B788" w14:textId="7F630A74" w:rsidR="00A17B2E" w:rsidRDefault="00A17B2E" w:rsidP="00A17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b/>
          <w:sz w:val="30"/>
          <w:szCs w:val="30"/>
          <w:cs/>
        </w:rPr>
        <w:t>ก</w:t>
      </w:r>
      <w:r w:rsidRPr="00144E97">
        <w:rPr>
          <w:rFonts w:ascii="Angsana New" w:hAnsi="Angsana New"/>
          <w:sz w:val="30"/>
          <w:szCs w:val="30"/>
          <w:cs/>
        </w:rPr>
        <w:t xml:space="preserve">ารซื้อ จำหน่าย </w:t>
      </w:r>
      <w:r w:rsidRPr="00B24CAE">
        <w:rPr>
          <w:rFonts w:ascii="Angsana New" w:hAnsi="Angsana New"/>
          <w:sz w:val="30"/>
          <w:szCs w:val="30"/>
          <w:cs/>
        </w:rPr>
        <w:t>และ</w:t>
      </w:r>
      <w:r w:rsidRPr="00144E97">
        <w:rPr>
          <w:rFonts w:ascii="Angsana New" w:hAnsi="Angsana New"/>
          <w:sz w:val="30"/>
          <w:szCs w:val="30"/>
          <w:cs/>
        </w:rPr>
        <w:t>โอนที่ดิน อาคารและอุปกรณ์ระหว่างงวด</w:t>
      </w:r>
      <w:r w:rsidR="00842835">
        <w:rPr>
          <w:rFonts w:ascii="Angsana New" w:hAnsi="Angsana New" w:hint="cs"/>
          <w:sz w:val="30"/>
          <w:szCs w:val="30"/>
          <w:cs/>
        </w:rPr>
        <w:t>เก้าเดือน</w:t>
      </w:r>
      <w:r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842835">
        <w:rPr>
          <w:rFonts w:ascii="Angsana New" w:hAnsi="Angsana New"/>
          <w:sz w:val="30"/>
          <w:szCs w:val="30"/>
        </w:rPr>
        <w:t xml:space="preserve">30 </w:t>
      </w:r>
      <w:r w:rsidR="00842835">
        <w:rPr>
          <w:rFonts w:ascii="Angsana New" w:hAnsi="Angsana New"/>
          <w:sz w:val="30"/>
          <w:szCs w:val="30"/>
          <w:cs/>
        </w:rPr>
        <w:t>กันยายน</w:t>
      </w:r>
      <w:r>
        <w:rPr>
          <w:rFonts w:ascii="Angsana New" w:hAnsi="Angsana New"/>
          <w:sz w:val="30"/>
          <w:szCs w:val="30"/>
        </w:rPr>
        <w:t xml:space="preserve"> 2564 </w:t>
      </w:r>
      <w:r w:rsidRPr="00144E97">
        <w:rPr>
          <w:rFonts w:ascii="Angsana New" w:hAnsi="Angsana New"/>
          <w:sz w:val="30"/>
          <w:szCs w:val="30"/>
          <w:cs/>
        </w:rPr>
        <w:t>มีดังนี้</w:t>
      </w:r>
    </w:p>
    <w:p w14:paraId="643BDE1B" w14:textId="77777777" w:rsidR="00A17B2E" w:rsidRPr="00010863" w:rsidRDefault="00A17B2E" w:rsidP="00A17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</w:rPr>
      </w:pPr>
    </w:p>
    <w:tbl>
      <w:tblPr>
        <w:tblW w:w="937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06"/>
        <w:gridCol w:w="1259"/>
        <w:gridCol w:w="274"/>
        <w:gridCol w:w="1530"/>
        <w:gridCol w:w="270"/>
        <w:gridCol w:w="1422"/>
        <w:gridCol w:w="236"/>
        <w:gridCol w:w="1581"/>
      </w:tblGrid>
      <w:tr w:rsidR="002B22CA" w:rsidRPr="00B24CAE" w14:paraId="0EAAF537" w14:textId="77777777" w:rsidTr="00B03A33">
        <w:trPr>
          <w:trHeight w:val="443"/>
          <w:tblHeader/>
        </w:trPr>
        <w:tc>
          <w:tcPr>
            <w:tcW w:w="1496" w:type="pct"/>
          </w:tcPr>
          <w:p w14:paraId="2953E9D4" w14:textId="77777777" w:rsidR="002B22CA" w:rsidRPr="00B24CAE" w:rsidRDefault="002B22CA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3" w:type="pct"/>
            <w:gridSpan w:val="3"/>
            <w:vAlign w:val="bottom"/>
          </w:tcPr>
          <w:p w14:paraId="2E1FADED" w14:textId="18348B2A" w:rsidR="002B22CA" w:rsidRPr="00B24CAE" w:rsidRDefault="002B22CA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4C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10602FBF" w14:textId="77777777" w:rsidR="002B22CA" w:rsidRPr="00B24CAE" w:rsidRDefault="002B22CA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pct"/>
            <w:gridSpan w:val="3"/>
            <w:vAlign w:val="bottom"/>
          </w:tcPr>
          <w:p w14:paraId="1E2BBAD3" w14:textId="6F928C7D" w:rsidR="002B22CA" w:rsidRPr="002B22CA" w:rsidRDefault="002B22CA" w:rsidP="002B22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4C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7B2E" w:rsidRPr="00B24CAE" w14:paraId="4D48846D" w14:textId="77777777" w:rsidTr="00B03A33">
        <w:trPr>
          <w:trHeight w:val="1109"/>
          <w:tblHeader/>
        </w:trPr>
        <w:tc>
          <w:tcPr>
            <w:tcW w:w="1496" w:type="pct"/>
          </w:tcPr>
          <w:p w14:paraId="49029AC8" w14:textId="77777777" w:rsidR="00A17B2E" w:rsidRPr="00B24CAE" w:rsidRDefault="00A17B2E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</w:p>
          <w:p w14:paraId="03F8CF10" w14:textId="77777777" w:rsidR="00A17B2E" w:rsidRPr="00B24CAE" w:rsidRDefault="00A17B2E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</w:p>
          <w:p w14:paraId="7B2C5B92" w14:textId="77777777" w:rsidR="00A17B2E" w:rsidRPr="00B24CAE" w:rsidRDefault="00A17B2E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vAlign w:val="bottom"/>
          </w:tcPr>
          <w:p w14:paraId="6FC1EA2B" w14:textId="77777777" w:rsidR="00A17B2E" w:rsidRPr="00B24CAE" w:rsidRDefault="00A17B2E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7D4176D1" w14:textId="77777777" w:rsidR="00A17B2E" w:rsidRPr="00B24CAE" w:rsidRDefault="00A17B2E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B24CAE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B24CAE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6" w:type="pct"/>
          </w:tcPr>
          <w:p w14:paraId="5378323A" w14:textId="77777777" w:rsidR="00A17B2E" w:rsidRPr="00B24CAE" w:rsidRDefault="00A17B2E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" w:type="pct"/>
            <w:vAlign w:val="bottom"/>
          </w:tcPr>
          <w:p w14:paraId="0B1E78C7" w14:textId="77777777" w:rsidR="002B22CA" w:rsidRPr="00B24CAE" w:rsidRDefault="002B22CA" w:rsidP="002B22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38102898" w14:textId="1B42DA48" w:rsidR="00A17B2E" w:rsidRPr="00B24CAE" w:rsidRDefault="002B22CA" w:rsidP="002B22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="0047469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24CAE">
              <w:rPr>
                <w:rFonts w:ascii="Angsana New" w:hAnsi="Angsana New"/>
                <w:sz w:val="30"/>
                <w:szCs w:val="30"/>
              </w:rPr>
              <w:t>-</w:t>
            </w:r>
            <w:r w:rsidRPr="00B24CAE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44" w:type="pct"/>
          </w:tcPr>
          <w:p w14:paraId="5EF223D0" w14:textId="77777777" w:rsidR="00A17B2E" w:rsidRPr="00B24CAE" w:rsidRDefault="00A17B2E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8" w:type="pct"/>
          </w:tcPr>
          <w:p w14:paraId="26EB4882" w14:textId="77777777" w:rsidR="002B22CA" w:rsidRPr="00B24CAE" w:rsidRDefault="002B22CA" w:rsidP="002B22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7036E84D" w14:textId="2B49629E" w:rsidR="00A17B2E" w:rsidRPr="00B24CAE" w:rsidRDefault="002B22CA" w:rsidP="002B22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B24CAE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B24CAE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" w:type="pct"/>
          </w:tcPr>
          <w:p w14:paraId="057AD2B4" w14:textId="77777777" w:rsidR="00A17B2E" w:rsidRPr="00B24CAE" w:rsidRDefault="00A17B2E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pct"/>
            <w:vAlign w:val="bottom"/>
          </w:tcPr>
          <w:p w14:paraId="2A971E08" w14:textId="77777777" w:rsidR="002B22CA" w:rsidRPr="00B24CAE" w:rsidRDefault="002B22CA" w:rsidP="002B22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308083AE" w14:textId="6EBCBA32" w:rsidR="00A17B2E" w:rsidRPr="00B24CAE" w:rsidRDefault="002B22CA" w:rsidP="002B22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="0047469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24CAE">
              <w:rPr>
                <w:rFonts w:ascii="Angsana New" w:hAnsi="Angsana New"/>
                <w:sz w:val="30"/>
                <w:szCs w:val="30"/>
              </w:rPr>
              <w:t>-</w:t>
            </w:r>
            <w:r w:rsidRPr="00B24CAE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2B22CA" w:rsidRPr="00B24CAE" w14:paraId="49609EAD" w14:textId="77777777" w:rsidTr="00B03A33">
        <w:trPr>
          <w:tblHeader/>
        </w:trPr>
        <w:tc>
          <w:tcPr>
            <w:tcW w:w="1496" w:type="pct"/>
          </w:tcPr>
          <w:p w14:paraId="1F86C657" w14:textId="77777777" w:rsidR="002B22CA" w:rsidRPr="00B24CAE" w:rsidRDefault="002B22CA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04" w:type="pct"/>
            <w:gridSpan w:val="7"/>
          </w:tcPr>
          <w:p w14:paraId="44068672" w14:textId="1A071AA3" w:rsidR="002B22CA" w:rsidRPr="00B24CAE" w:rsidRDefault="002B22CA" w:rsidP="002B22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24C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24C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17B2E" w:rsidRPr="00B24CAE" w14:paraId="2D35F0A8" w14:textId="77777777" w:rsidTr="00B03A33">
        <w:trPr>
          <w:tblHeader/>
        </w:trPr>
        <w:tc>
          <w:tcPr>
            <w:tcW w:w="1496" w:type="pct"/>
          </w:tcPr>
          <w:p w14:paraId="7F90F21C" w14:textId="77777777" w:rsidR="00A17B2E" w:rsidRPr="00B24CAE" w:rsidRDefault="00A17B2E" w:rsidP="00CA0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122" w:right="-131" w:firstLine="9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71" w:type="pct"/>
          </w:tcPr>
          <w:p w14:paraId="76A52BA8" w14:textId="23AA5396" w:rsidR="00A17B2E" w:rsidRPr="00B24CAE" w:rsidRDefault="00627F5D" w:rsidP="00796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8,332</w:t>
            </w:r>
          </w:p>
        </w:tc>
        <w:tc>
          <w:tcPr>
            <w:tcW w:w="146" w:type="pct"/>
          </w:tcPr>
          <w:p w14:paraId="3988C63D" w14:textId="77777777" w:rsidR="00A17B2E" w:rsidRPr="00B24CAE" w:rsidRDefault="00A17B2E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" w:type="pct"/>
          </w:tcPr>
          <w:p w14:paraId="4F29F5E4" w14:textId="4B67F848" w:rsidR="00A17B2E" w:rsidRPr="00B24CAE" w:rsidRDefault="00627F5D" w:rsidP="00796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7CAFC9B" w14:textId="77777777" w:rsidR="00A17B2E" w:rsidRPr="00B24CAE" w:rsidRDefault="00A17B2E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8" w:type="pct"/>
          </w:tcPr>
          <w:p w14:paraId="61497271" w14:textId="4786C8D0" w:rsidR="00A17B2E" w:rsidRPr="00B24CAE" w:rsidRDefault="00627F5D" w:rsidP="00796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7,540</w:t>
            </w:r>
          </w:p>
        </w:tc>
        <w:tc>
          <w:tcPr>
            <w:tcW w:w="126" w:type="pct"/>
          </w:tcPr>
          <w:p w14:paraId="59B8325D" w14:textId="77777777" w:rsidR="00A17B2E" w:rsidRPr="00B24CAE" w:rsidRDefault="00A17B2E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pct"/>
          </w:tcPr>
          <w:p w14:paraId="0A710769" w14:textId="69DFBECE" w:rsidR="00A17B2E" w:rsidRPr="00B24CAE" w:rsidRDefault="00627F5D" w:rsidP="009965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17B2E" w:rsidRPr="00B24CAE" w14:paraId="06D88DE3" w14:textId="77777777" w:rsidTr="00B03A33">
        <w:trPr>
          <w:tblHeader/>
        </w:trPr>
        <w:tc>
          <w:tcPr>
            <w:tcW w:w="1496" w:type="pct"/>
          </w:tcPr>
          <w:p w14:paraId="095E28A3" w14:textId="77777777" w:rsidR="00A17B2E" w:rsidRPr="00B24CAE" w:rsidRDefault="00A17B2E" w:rsidP="00CA0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122" w:right="-131" w:firstLine="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671" w:type="pct"/>
          </w:tcPr>
          <w:p w14:paraId="7C49B341" w14:textId="585562AE" w:rsidR="00A17B2E" w:rsidRPr="00B24CAE" w:rsidRDefault="00627F5D" w:rsidP="00796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407</w:t>
            </w:r>
          </w:p>
        </w:tc>
        <w:tc>
          <w:tcPr>
            <w:tcW w:w="146" w:type="pct"/>
          </w:tcPr>
          <w:p w14:paraId="326EADBD" w14:textId="77777777" w:rsidR="00A17B2E" w:rsidRPr="00B24CAE" w:rsidRDefault="00A17B2E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" w:type="pct"/>
          </w:tcPr>
          <w:p w14:paraId="5B0BFF81" w14:textId="6EACBB65" w:rsidR="00A17B2E" w:rsidRPr="00B24CAE" w:rsidRDefault="00627F5D" w:rsidP="00796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655DB84" w14:textId="77777777" w:rsidR="00A17B2E" w:rsidRPr="00B24CAE" w:rsidRDefault="00A17B2E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8" w:type="pct"/>
          </w:tcPr>
          <w:p w14:paraId="56D3471F" w14:textId="18D2AA8F" w:rsidR="00A17B2E" w:rsidRPr="00B24CAE" w:rsidRDefault="00627F5D" w:rsidP="00796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025C46F5" w14:textId="77777777" w:rsidR="00A17B2E" w:rsidRPr="00B24CAE" w:rsidRDefault="00A17B2E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pct"/>
          </w:tcPr>
          <w:p w14:paraId="291ADE8D" w14:textId="47A7E629" w:rsidR="00A17B2E" w:rsidRPr="00B24CAE" w:rsidRDefault="00627F5D" w:rsidP="009965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17B2E" w:rsidRPr="00B24CAE" w14:paraId="48D193B7" w14:textId="77777777" w:rsidTr="00B03A33">
        <w:trPr>
          <w:tblHeader/>
        </w:trPr>
        <w:tc>
          <w:tcPr>
            <w:tcW w:w="1496" w:type="pct"/>
          </w:tcPr>
          <w:p w14:paraId="3CC7EC98" w14:textId="77777777" w:rsidR="00A17B2E" w:rsidRPr="00B24CAE" w:rsidRDefault="00A17B2E" w:rsidP="00CA0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122" w:right="-131" w:firstLine="9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71" w:type="pct"/>
          </w:tcPr>
          <w:p w14:paraId="5CCC66B9" w14:textId="5EB78819" w:rsidR="00A17B2E" w:rsidRPr="00B24CAE" w:rsidRDefault="00627F5D" w:rsidP="00796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26,226</w:t>
            </w:r>
          </w:p>
        </w:tc>
        <w:tc>
          <w:tcPr>
            <w:tcW w:w="146" w:type="pct"/>
          </w:tcPr>
          <w:p w14:paraId="288DA971" w14:textId="77777777" w:rsidR="00A17B2E" w:rsidRPr="00B24CAE" w:rsidRDefault="00A17B2E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" w:type="pct"/>
          </w:tcPr>
          <w:p w14:paraId="5DAA0C8C" w14:textId="3F3C5DC6" w:rsidR="00A17B2E" w:rsidRPr="00B24CAE" w:rsidRDefault="00627F5D" w:rsidP="00796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(1,382)</w:t>
            </w:r>
          </w:p>
        </w:tc>
        <w:tc>
          <w:tcPr>
            <w:tcW w:w="144" w:type="pct"/>
          </w:tcPr>
          <w:p w14:paraId="5FB02F0C" w14:textId="77777777" w:rsidR="00A17B2E" w:rsidRPr="00B24CAE" w:rsidRDefault="00A17B2E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8" w:type="pct"/>
          </w:tcPr>
          <w:p w14:paraId="0509D78C" w14:textId="64E5DF01" w:rsidR="00A17B2E" w:rsidRPr="00B24CAE" w:rsidRDefault="00627F5D" w:rsidP="00796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19,667</w:t>
            </w:r>
          </w:p>
        </w:tc>
        <w:tc>
          <w:tcPr>
            <w:tcW w:w="126" w:type="pct"/>
          </w:tcPr>
          <w:p w14:paraId="659ED6D2" w14:textId="77777777" w:rsidR="00A17B2E" w:rsidRPr="00B24CAE" w:rsidRDefault="00A17B2E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pct"/>
          </w:tcPr>
          <w:p w14:paraId="19A422A3" w14:textId="0F35A05E" w:rsidR="00A17B2E" w:rsidRPr="00B24CAE" w:rsidRDefault="00627F5D" w:rsidP="000D4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17B2E" w:rsidRPr="00B24CAE" w14:paraId="19601BE4" w14:textId="77777777" w:rsidTr="00B03A33">
        <w:trPr>
          <w:tblHeader/>
        </w:trPr>
        <w:tc>
          <w:tcPr>
            <w:tcW w:w="1496" w:type="pct"/>
          </w:tcPr>
          <w:p w14:paraId="152D0583" w14:textId="4C702256" w:rsidR="0083531A" w:rsidRDefault="00A17B2E" w:rsidP="00CA0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122" w:right="-131" w:firstLine="98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</w:t>
            </w:r>
          </w:p>
          <w:p w14:paraId="2B1CBEC8" w14:textId="43FA105C" w:rsidR="00A17B2E" w:rsidRPr="00B24CAE" w:rsidRDefault="004F12CE" w:rsidP="00835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122" w:right="-131" w:firstLine="278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เครื่องใช้</w:t>
            </w:r>
            <w:r w:rsidR="00A17B2E" w:rsidRPr="00B24CAE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671" w:type="pct"/>
          </w:tcPr>
          <w:p w14:paraId="5380D497" w14:textId="77777777" w:rsidR="00926026" w:rsidRDefault="00926026" w:rsidP="00796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8CFB655" w14:textId="28DA2316" w:rsidR="00A17B2E" w:rsidRPr="00B24CAE" w:rsidRDefault="00627F5D" w:rsidP="00796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26,852</w:t>
            </w:r>
          </w:p>
        </w:tc>
        <w:tc>
          <w:tcPr>
            <w:tcW w:w="146" w:type="pct"/>
          </w:tcPr>
          <w:p w14:paraId="23928CC9" w14:textId="77777777" w:rsidR="00A17B2E" w:rsidRPr="00B24CAE" w:rsidRDefault="00A17B2E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" w:type="pct"/>
          </w:tcPr>
          <w:p w14:paraId="12B4B124" w14:textId="77777777" w:rsidR="00926026" w:rsidRDefault="00926026" w:rsidP="00796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82FAD72" w14:textId="10687748" w:rsidR="00A17B2E" w:rsidRPr="00B24CAE" w:rsidRDefault="00627F5D" w:rsidP="00796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(141)</w:t>
            </w:r>
          </w:p>
        </w:tc>
        <w:tc>
          <w:tcPr>
            <w:tcW w:w="144" w:type="pct"/>
          </w:tcPr>
          <w:p w14:paraId="681DD19E" w14:textId="77777777" w:rsidR="00A17B2E" w:rsidRPr="00B24CAE" w:rsidRDefault="00A17B2E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8" w:type="pct"/>
          </w:tcPr>
          <w:p w14:paraId="4965C101" w14:textId="77777777" w:rsidR="00926026" w:rsidRDefault="00926026" w:rsidP="00796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5AFF871E" w14:textId="38FC7D75" w:rsidR="00A17B2E" w:rsidRPr="00B24CAE" w:rsidRDefault="00627F5D" w:rsidP="00796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4,842</w:t>
            </w:r>
          </w:p>
        </w:tc>
        <w:tc>
          <w:tcPr>
            <w:tcW w:w="126" w:type="pct"/>
          </w:tcPr>
          <w:p w14:paraId="17EF793F" w14:textId="77777777" w:rsidR="00A17B2E" w:rsidRPr="00B24CAE" w:rsidRDefault="00A17B2E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pct"/>
          </w:tcPr>
          <w:p w14:paraId="1A94180F" w14:textId="77777777" w:rsidR="00926026" w:rsidRDefault="00926026" w:rsidP="009965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590B1637" w14:textId="5FAA127C" w:rsidR="00A17B2E" w:rsidRPr="00B24CAE" w:rsidRDefault="00627F5D" w:rsidP="009965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17B2E" w:rsidRPr="00B24CAE" w14:paraId="3DBC0B85" w14:textId="77777777" w:rsidTr="00B03A33">
        <w:trPr>
          <w:tblHeader/>
        </w:trPr>
        <w:tc>
          <w:tcPr>
            <w:tcW w:w="1496" w:type="pct"/>
          </w:tcPr>
          <w:p w14:paraId="171AC07D" w14:textId="77777777" w:rsidR="00A17B2E" w:rsidRPr="00B24CAE" w:rsidRDefault="00A17B2E" w:rsidP="00CA0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122" w:right="-131" w:firstLine="98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71" w:type="pct"/>
          </w:tcPr>
          <w:p w14:paraId="785739E6" w14:textId="5C031FD5" w:rsidR="00A17B2E" w:rsidRPr="00B24CAE" w:rsidRDefault="00627F5D" w:rsidP="00796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16,74</w:t>
            </w:r>
            <w:r w:rsidR="007967F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45551920" w14:textId="77777777" w:rsidR="00A17B2E" w:rsidRPr="00B24CAE" w:rsidRDefault="00A17B2E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" w:type="pct"/>
          </w:tcPr>
          <w:p w14:paraId="6CB1C21B" w14:textId="7783CE85" w:rsidR="00A17B2E" w:rsidRPr="00B24CAE" w:rsidRDefault="00627F5D" w:rsidP="00796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(45</w:t>
            </w:r>
            <w:r w:rsidR="00926026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7A706BB5" w14:textId="77777777" w:rsidR="00A17B2E" w:rsidRPr="00B24CAE" w:rsidRDefault="00A17B2E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8" w:type="pct"/>
          </w:tcPr>
          <w:p w14:paraId="45E10028" w14:textId="370BA2A8" w:rsidR="00A17B2E" w:rsidRPr="007967F6" w:rsidRDefault="00627F5D" w:rsidP="00796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967F6">
              <w:rPr>
                <w:rFonts w:ascii="Angsana New" w:hAnsi="Angsana New"/>
                <w:sz w:val="30"/>
                <w:szCs w:val="30"/>
              </w:rPr>
              <w:t>2,036</w:t>
            </w:r>
          </w:p>
        </w:tc>
        <w:tc>
          <w:tcPr>
            <w:tcW w:w="126" w:type="pct"/>
          </w:tcPr>
          <w:p w14:paraId="63CFCCAE" w14:textId="77777777" w:rsidR="00A17B2E" w:rsidRPr="00B24CAE" w:rsidRDefault="00A17B2E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pct"/>
          </w:tcPr>
          <w:p w14:paraId="35EC1A5C" w14:textId="581B37D6" w:rsidR="00A17B2E" w:rsidRPr="00B24CAE" w:rsidRDefault="00627F5D" w:rsidP="009965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17B2E" w:rsidRPr="00B24CAE" w14:paraId="1970F75A" w14:textId="77777777" w:rsidTr="00B03A33">
        <w:trPr>
          <w:tblHeader/>
        </w:trPr>
        <w:tc>
          <w:tcPr>
            <w:tcW w:w="1496" w:type="pct"/>
          </w:tcPr>
          <w:p w14:paraId="7C7602B2" w14:textId="77777777" w:rsidR="0083531A" w:rsidRDefault="00A17B2E" w:rsidP="00CA0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122" w:right="-131" w:firstLine="98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</w:t>
            </w:r>
          </w:p>
          <w:p w14:paraId="7212CDD2" w14:textId="5DA77D2C" w:rsidR="00A17B2E" w:rsidRPr="00B24CAE" w:rsidRDefault="00A17B2E" w:rsidP="00835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122" w:right="-131" w:firstLine="278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671" w:type="pct"/>
          </w:tcPr>
          <w:p w14:paraId="1D056129" w14:textId="77777777" w:rsidR="00B5276E" w:rsidRDefault="00B5276E" w:rsidP="00796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566EEFB1" w14:textId="168C3CCE" w:rsidR="00A17B2E" w:rsidRPr="00983D92" w:rsidRDefault="00627F5D" w:rsidP="00796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22,163</w:t>
            </w:r>
          </w:p>
        </w:tc>
        <w:tc>
          <w:tcPr>
            <w:tcW w:w="146" w:type="pct"/>
          </w:tcPr>
          <w:p w14:paraId="78EE439F" w14:textId="77777777" w:rsidR="00A17B2E" w:rsidRPr="00983D92" w:rsidRDefault="00A17B2E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" w:type="pct"/>
          </w:tcPr>
          <w:p w14:paraId="61D06188" w14:textId="77777777" w:rsidR="00B5276E" w:rsidRDefault="00B5276E" w:rsidP="00796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7A5214C" w14:textId="726D2FD1" w:rsidR="00A17B2E" w:rsidRPr="00983D92" w:rsidRDefault="00627F5D" w:rsidP="00796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4FB483C" w14:textId="77777777" w:rsidR="00A17B2E" w:rsidRPr="00983D92" w:rsidRDefault="00A17B2E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8" w:type="pct"/>
          </w:tcPr>
          <w:p w14:paraId="688B55E7" w14:textId="77777777" w:rsidR="00B5276E" w:rsidRDefault="00B5276E" w:rsidP="00796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70F07A6" w14:textId="123A7AF2" w:rsidR="00A17B2E" w:rsidRPr="00983D92" w:rsidRDefault="00627F5D" w:rsidP="00796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  <w:r w:rsidRPr="00627F5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912</w:t>
            </w:r>
          </w:p>
        </w:tc>
        <w:tc>
          <w:tcPr>
            <w:tcW w:w="126" w:type="pct"/>
          </w:tcPr>
          <w:p w14:paraId="16A5740D" w14:textId="77777777" w:rsidR="00A17B2E" w:rsidRPr="00983D92" w:rsidRDefault="00A17B2E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pct"/>
          </w:tcPr>
          <w:p w14:paraId="65EB1421" w14:textId="77777777" w:rsidR="00B5276E" w:rsidRDefault="00B5276E" w:rsidP="009965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461DD3A" w14:textId="446B5D67" w:rsidR="00A17B2E" w:rsidRPr="00983D92" w:rsidRDefault="00627F5D" w:rsidP="009965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17B2E" w:rsidRPr="00AF12D8" w14:paraId="43E7FDC7" w14:textId="77777777" w:rsidTr="00B03A33">
        <w:trPr>
          <w:tblHeader/>
        </w:trPr>
        <w:tc>
          <w:tcPr>
            <w:tcW w:w="1496" w:type="pct"/>
          </w:tcPr>
          <w:p w14:paraId="1DCE0626" w14:textId="77777777" w:rsidR="00A17B2E" w:rsidRPr="00B24CAE" w:rsidRDefault="00A17B2E" w:rsidP="00CA0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122" w:right="-131" w:firstLine="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ผลต่างจากอัตราแลกเปลี่ยน</w:t>
            </w: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03CE9A1A" w14:textId="0AA4C421" w:rsidR="00A17B2E" w:rsidRPr="00983D92" w:rsidRDefault="00627F5D" w:rsidP="00796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(96,180)</w:t>
            </w:r>
          </w:p>
        </w:tc>
        <w:tc>
          <w:tcPr>
            <w:tcW w:w="146" w:type="pct"/>
          </w:tcPr>
          <w:p w14:paraId="27FA9710" w14:textId="77777777" w:rsidR="00A17B2E" w:rsidRPr="00983D92" w:rsidRDefault="00A17B2E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" w:type="pct"/>
            <w:tcBorders>
              <w:bottom w:val="single" w:sz="4" w:space="0" w:color="auto"/>
            </w:tcBorders>
          </w:tcPr>
          <w:p w14:paraId="5381FC74" w14:textId="526E005C" w:rsidR="00A17B2E" w:rsidRPr="00983D92" w:rsidRDefault="00627F5D" w:rsidP="00796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CBEDE75" w14:textId="77777777" w:rsidR="00A17B2E" w:rsidRPr="00983D92" w:rsidRDefault="00A17B2E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01691310" w14:textId="04DABF4C" w:rsidR="00A17B2E" w:rsidRPr="00983D92" w:rsidRDefault="00627F5D" w:rsidP="00796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27F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370CF726" w14:textId="77777777" w:rsidR="00A17B2E" w:rsidRPr="00983D92" w:rsidRDefault="00A17B2E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pct"/>
            <w:tcBorders>
              <w:bottom w:val="single" w:sz="4" w:space="0" w:color="auto"/>
            </w:tcBorders>
          </w:tcPr>
          <w:p w14:paraId="07723856" w14:textId="74C842DB" w:rsidR="00A17B2E" w:rsidRPr="00983D92" w:rsidRDefault="00627F5D" w:rsidP="009965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17B2E" w:rsidRPr="00B24CAE" w14:paraId="7796B013" w14:textId="77777777" w:rsidTr="00B03A33">
        <w:trPr>
          <w:tblHeader/>
        </w:trPr>
        <w:tc>
          <w:tcPr>
            <w:tcW w:w="1496" w:type="pct"/>
          </w:tcPr>
          <w:p w14:paraId="35FFA086" w14:textId="77777777" w:rsidR="00A17B2E" w:rsidRPr="009965F7" w:rsidRDefault="00A17B2E" w:rsidP="00CA0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122" w:right="-131" w:firstLine="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65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</w:tcPr>
          <w:p w14:paraId="2ABDF75E" w14:textId="6E04DB8F" w:rsidR="00A17B2E" w:rsidRPr="009965F7" w:rsidRDefault="00627F5D" w:rsidP="00796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65F7">
              <w:rPr>
                <w:rFonts w:ascii="Angsana New" w:hAnsi="Angsana New"/>
                <w:b/>
                <w:bCs/>
                <w:sz w:val="30"/>
                <w:szCs w:val="30"/>
              </w:rPr>
              <w:t>4,547</w:t>
            </w:r>
          </w:p>
        </w:tc>
        <w:tc>
          <w:tcPr>
            <w:tcW w:w="146" w:type="pct"/>
          </w:tcPr>
          <w:p w14:paraId="54C79DF3" w14:textId="77777777" w:rsidR="00A17B2E" w:rsidRPr="009965F7" w:rsidRDefault="00A17B2E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6" w:type="pct"/>
            <w:tcBorders>
              <w:top w:val="single" w:sz="4" w:space="0" w:color="auto"/>
              <w:bottom w:val="double" w:sz="4" w:space="0" w:color="auto"/>
            </w:tcBorders>
          </w:tcPr>
          <w:p w14:paraId="09035417" w14:textId="58797B94" w:rsidR="00A17B2E" w:rsidRPr="009965F7" w:rsidRDefault="00627F5D" w:rsidP="00796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65F7">
              <w:rPr>
                <w:rFonts w:ascii="Angsana New" w:hAnsi="Angsana New"/>
                <w:b/>
                <w:bCs/>
                <w:sz w:val="30"/>
                <w:szCs w:val="30"/>
              </w:rPr>
              <w:t>(1,975)</w:t>
            </w:r>
          </w:p>
        </w:tc>
        <w:tc>
          <w:tcPr>
            <w:tcW w:w="144" w:type="pct"/>
          </w:tcPr>
          <w:p w14:paraId="5FBD9D8B" w14:textId="77777777" w:rsidR="00A17B2E" w:rsidRPr="009965F7" w:rsidRDefault="00A17B2E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double" w:sz="4" w:space="0" w:color="auto"/>
            </w:tcBorders>
          </w:tcPr>
          <w:p w14:paraId="0851B744" w14:textId="2DC7ED1A" w:rsidR="00A17B2E" w:rsidRPr="009965F7" w:rsidRDefault="00627F5D" w:rsidP="00796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65F7">
              <w:rPr>
                <w:rFonts w:ascii="Angsana New" w:hAnsi="Angsana New"/>
                <w:b/>
                <w:bCs/>
                <w:sz w:val="30"/>
                <w:szCs w:val="30"/>
              </w:rPr>
              <w:t>55,997</w:t>
            </w:r>
          </w:p>
        </w:tc>
        <w:tc>
          <w:tcPr>
            <w:tcW w:w="126" w:type="pct"/>
          </w:tcPr>
          <w:p w14:paraId="41F0500B" w14:textId="77777777" w:rsidR="00A17B2E" w:rsidRPr="009965F7" w:rsidRDefault="00A17B2E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3" w:type="pct"/>
            <w:tcBorders>
              <w:top w:val="single" w:sz="4" w:space="0" w:color="auto"/>
              <w:bottom w:val="double" w:sz="4" w:space="0" w:color="auto"/>
            </w:tcBorders>
          </w:tcPr>
          <w:p w14:paraId="3B3B9382" w14:textId="41B9C88A" w:rsidR="00A17B2E" w:rsidRPr="009965F7" w:rsidRDefault="00627F5D" w:rsidP="00147B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65F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DB394DE" w14:textId="30F1B674" w:rsidR="00A17B2E" w:rsidRDefault="00A17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2D62CF4F" w14:textId="65B8C004" w:rsidR="00A17B2E" w:rsidRPr="00B24CAE" w:rsidRDefault="00A17B2E" w:rsidP="00A17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24CAE">
        <w:rPr>
          <w:rFonts w:ascii="Angsana New" w:hAnsi="Angsana New"/>
          <w:sz w:val="30"/>
          <w:szCs w:val="30"/>
          <w:cs/>
        </w:rPr>
        <w:t>รายการเคลื่อนไหวของสินทรัพย์สิทธิการใช้</w:t>
      </w:r>
      <w:r w:rsidR="002B22CA">
        <w:rPr>
          <w:rFonts w:ascii="Angsana New" w:hAnsi="Angsana New" w:hint="cs"/>
          <w:sz w:val="30"/>
          <w:szCs w:val="30"/>
          <w:cs/>
        </w:rPr>
        <w:t xml:space="preserve">ระหว่างงวดเก้าเดือนสิ้นสุดวันที่ </w:t>
      </w:r>
      <w:r w:rsidR="002B22CA">
        <w:rPr>
          <w:rFonts w:ascii="Angsana New" w:hAnsi="Angsana New"/>
          <w:sz w:val="30"/>
          <w:szCs w:val="30"/>
        </w:rPr>
        <w:t xml:space="preserve">30 </w:t>
      </w:r>
      <w:r w:rsidR="002B22CA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2B22CA">
        <w:rPr>
          <w:rFonts w:ascii="Angsana New" w:hAnsi="Angsana New"/>
          <w:sz w:val="30"/>
          <w:szCs w:val="30"/>
        </w:rPr>
        <w:t xml:space="preserve">2564 </w:t>
      </w:r>
      <w:r w:rsidR="002B22CA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42B7C831" w14:textId="77777777" w:rsidR="00A17B2E" w:rsidRPr="00010863" w:rsidRDefault="00A17B2E" w:rsidP="00A17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</w:rPr>
      </w:pPr>
    </w:p>
    <w:tbl>
      <w:tblPr>
        <w:tblW w:w="936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29"/>
        <w:gridCol w:w="461"/>
        <w:gridCol w:w="1260"/>
        <w:gridCol w:w="270"/>
        <w:gridCol w:w="1530"/>
        <w:gridCol w:w="270"/>
        <w:gridCol w:w="1440"/>
        <w:gridCol w:w="184"/>
        <w:gridCol w:w="1616"/>
      </w:tblGrid>
      <w:tr w:rsidR="00A17B2E" w:rsidRPr="00B24CAE" w14:paraId="47EE86AE" w14:textId="77777777" w:rsidTr="00B74503">
        <w:trPr>
          <w:trHeight w:val="20"/>
          <w:tblHeader/>
        </w:trPr>
        <w:tc>
          <w:tcPr>
            <w:tcW w:w="2329" w:type="dxa"/>
            <w:shd w:val="clear" w:color="auto" w:fill="auto"/>
            <w:vAlign w:val="bottom"/>
          </w:tcPr>
          <w:p w14:paraId="1F87C603" w14:textId="77777777" w:rsidR="00A17B2E" w:rsidRPr="00B24CAE" w:rsidRDefault="00A17B2E" w:rsidP="00015AF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61" w:type="dxa"/>
          </w:tcPr>
          <w:p w14:paraId="36C41C22" w14:textId="77777777" w:rsidR="00A17B2E" w:rsidRPr="00B24CAE" w:rsidRDefault="00A17B2E" w:rsidP="00015AFF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70" w:type="dxa"/>
            <w:gridSpan w:val="7"/>
          </w:tcPr>
          <w:p w14:paraId="1C78234A" w14:textId="77777777" w:rsidR="00A17B2E" w:rsidRPr="00612FA0" w:rsidRDefault="00A17B2E" w:rsidP="00015AFF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2F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17B2E" w:rsidRPr="00B24CAE" w14:paraId="4B8942F7" w14:textId="77777777" w:rsidTr="00B74503">
        <w:trPr>
          <w:trHeight w:val="20"/>
          <w:tblHeader/>
        </w:trPr>
        <w:tc>
          <w:tcPr>
            <w:tcW w:w="2329" w:type="dxa"/>
            <w:shd w:val="clear" w:color="auto" w:fill="auto"/>
            <w:vAlign w:val="bottom"/>
          </w:tcPr>
          <w:p w14:paraId="24B18EEA" w14:textId="77777777" w:rsidR="00A17B2E" w:rsidRPr="00CA0E39" w:rsidRDefault="00A17B2E" w:rsidP="00CA0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122" w:right="-131" w:firstLine="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A0E3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461" w:type="dxa"/>
          </w:tcPr>
          <w:p w14:paraId="4AC46858" w14:textId="77777777" w:rsidR="00A17B2E" w:rsidRPr="00B24CAE" w:rsidRDefault="00A17B2E" w:rsidP="00015AFF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BE3E0CB" w14:textId="77777777" w:rsidR="00A17B2E" w:rsidRPr="00B24CAE" w:rsidRDefault="00A17B2E" w:rsidP="00015AFF">
            <w:pPr>
              <w:pStyle w:val="Pa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2033AA02" w14:textId="77777777" w:rsidR="00A17B2E" w:rsidRPr="00B24CAE" w:rsidRDefault="00A17B2E" w:rsidP="00015AF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90DD5AE" w14:textId="77777777" w:rsidR="00A17B2E" w:rsidRPr="00B24CAE" w:rsidRDefault="00A17B2E" w:rsidP="00015AFF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22CB74F1" w14:textId="77777777" w:rsidR="00A17B2E" w:rsidRPr="00B24CAE" w:rsidRDefault="00A17B2E" w:rsidP="00015AF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7251F76C" w14:textId="77777777" w:rsidR="00A17B2E" w:rsidRPr="00B24CAE" w:rsidRDefault="00A17B2E" w:rsidP="00015AFF">
            <w:pPr>
              <w:pStyle w:val="Pa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84" w:type="dxa"/>
          </w:tcPr>
          <w:p w14:paraId="4D8DDB13" w14:textId="77777777" w:rsidR="00A17B2E" w:rsidRPr="00B24CAE" w:rsidRDefault="00A17B2E" w:rsidP="00015AFF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14:paraId="561A5705" w14:textId="77777777" w:rsidR="00A17B2E" w:rsidRPr="00B24CAE" w:rsidRDefault="00A17B2E" w:rsidP="00015AFF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A17B2E" w:rsidRPr="00B24CAE" w14:paraId="1A889356" w14:textId="77777777" w:rsidTr="00B74503">
        <w:trPr>
          <w:trHeight w:val="20"/>
          <w:tblHeader/>
        </w:trPr>
        <w:tc>
          <w:tcPr>
            <w:tcW w:w="2329" w:type="dxa"/>
          </w:tcPr>
          <w:p w14:paraId="6BDAEA00" w14:textId="77777777" w:rsidR="00A17B2E" w:rsidRPr="00B24CAE" w:rsidRDefault="00A17B2E" w:rsidP="00015AF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" w:type="dxa"/>
          </w:tcPr>
          <w:p w14:paraId="484FEDE6" w14:textId="7BAB56A8" w:rsidR="00A17B2E" w:rsidRPr="00612FA0" w:rsidRDefault="00A17B2E" w:rsidP="00015AFF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-80" w:right="-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570" w:type="dxa"/>
            <w:gridSpan w:val="7"/>
          </w:tcPr>
          <w:p w14:paraId="3D66599C" w14:textId="77777777" w:rsidR="00A17B2E" w:rsidRPr="00612FA0" w:rsidRDefault="00A17B2E" w:rsidP="00015AF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612FA0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12FA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612FA0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A17B2E" w:rsidRPr="00B24CAE" w14:paraId="08E23BF5" w14:textId="77777777" w:rsidTr="00B74503">
        <w:trPr>
          <w:trHeight w:val="20"/>
        </w:trPr>
        <w:tc>
          <w:tcPr>
            <w:tcW w:w="2329" w:type="dxa"/>
          </w:tcPr>
          <w:p w14:paraId="0488FFAC" w14:textId="77777777" w:rsidR="00A17B2E" w:rsidRPr="00B24CAE" w:rsidRDefault="00A17B2E" w:rsidP="00CA0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122" w:right="-131" w:firstLine="98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B24CAE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B24CAE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B24CA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461" w:type="dxa"/>
          </w:tcPr>
          <w:p w14:paraId="16C50A28" w14:textId="772858E0" w:rsidR="00A17B2E" w:rsidRPr="008977B2" w:rsidRDefault="00A17B2E" w:rsidP="00015AFF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235B81" w14:textId="1248DEDC" w:rsidR="00A17B2E" w:rsidRPr="00B24CAE" w:rsidRDefault="00627F5D" w:rsidP="00B74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159,61</w:t>
            </w:r>
            <w:r w:rsidR="00FF310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77A1578" w14:textId="77777777" w:rsidR="00A17B2E" w:rsidRPr="00B24CAE" w:rsidRDefault="00A17B2E" w:rsidP="00A17B2E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1965982" w14:textId="5CF1DE30" w:rsidR="00A17B2E" w:rsidRPr="00B24CAE" w:rsidRDefault="00627F5D" w:rsidP="00B74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93,95</w:t>
            </w:r>
            <w:r w:rsidR="00FF310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FF4C3EB" w14:textId="77777777" w:rsidR="00A17B2E" w:rsidRPr="00B24CAE" w:rsidRDefault="00A17B2E" w:rsidP="00A17B2E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5C0CD33B" w14:textId="64B153DD" w:rsidR="00A17B2E" w:rsidRPr="00B24CAE" w:rsidRDefault="00627F5D" w:rsidP="00B74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9,247</w:t>
            </w:r>
          </w:p>
        </w:tc>
        <w:tc>
          <w:tcPr>
            <w:tcW w:w="184" w:type="dxa"/>
          </w:tcPr>
          <w:p w14:paraId="7310557F" w14:textId="77777777" w:rsidR="00A17B2E" w:rsidRPr="00B24CAE" w:rsidRDefault="00A17B2E" w:rsidP="00A17B2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16" w:type="dxa"/>
          </w:tcPr>
          <w:p w14:paraId="54ACEBE3" w14:textId="6FBDD44E" w:rsidR="00A17B2E" w:rsidRPr="00B24CAE" w:rsidRDefault="00627F5D" w:rsidP="00B74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262,81</w:t>
            </w:r>
            <w:r w:rsidR="00FF310F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A17B2E" w:rsidRPr="00B24CAE" w14:paraId="285337B8" w14:textId="77777777" w:rsidTr="00B74503">
        <w:trPr>
          <w:trHeight w:val="20"/>
        </w:trPr>
        <w:tc>
          <w:tcPr>
            <w:tcW w:w="2329" w:type="dxa"/>
          </w:tcPr>
          <w:p w14:paraId="6A22ED55" w14:textId="77777777" w:rsidR="00A17B2E" w:rsidRPr="00B24CAE" w:rsidRDefault="00A17B2E" w:rsidP="00CA0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122" w:right="-131" w:firstLine="98"/>
              <w:rPr>
                <w:rFonts w:ascii="Angsana New" w:hAnsi="Angsana New"/>
                <w:sz w:val="30"/>
                <w:szCs w:val="30"/>
                <w:cs/>
              </w:rPr>
            </w:pPr>
            <w:r w:rsidRPr="00B24CAE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61" w:type="dxa"/>
          </w:tcPr>
          <w:p w14:paraId="58F7D315" w14:textId="77777777" w:rsidR="00A17B2E" w:rsidRPr="00B24CAE" w:rsidRDefault="00A17B2E" w:rsidP="00015AFF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69BA7A" w14:textId="16909EAA" w:rsidR="00A17B2E" w:rsidRPr="00B24CAE" w:rsidRDefault="00627F5D" w:rsidP="00B74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2398BD" w14:textId="77777777" w:rsidR="00A17B2E" w:rsidRPr="00B24CAE" w:rsidRDefault="00A17B2E" w:rsidP="00A17B2E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DA749E7" w14:textId="5501F276" w:rsidR="00A17B2E" w:rsidRPr="00B24CAE" w:rsidRDefault="00627F5D" w:rsidP="00B74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99,470</w:t>
            </w:r>
          </w:p>
        </w:tc>
        <w:tc>
          <w:tcPr>
            <w:tcW w:w="270" w:type="dxa"/>
          </w:tcPr>
          <w:p w14:paraId="35CAE215" w14:textId="77777777" w:rsidR="00A17B2E" w:rsidRPr="00B24CAE" w:rsidRDefault="00A17B2E" w:rsidP="00A17B2E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43501E30" w14:textId="01EB39BA" w:rsidR="00A17B2E" w:rsidRPr="00B24CAE" w:rsidRDefault="00627F5D" w:rsidP="00B74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73A2FA1D" w14:textId="77777777" w:rsidR="00A17B2E" w:rsidRPr="00B24CAE" w:rsidRDefault="00A17B2E" w:rsidP="00A17B2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16" w:type="dxa"/>
          </w:tcPr>
          <w:p w14:paraId="4E623334" w14:textId="4155ECD2" w:rsidR="00A17B2E" w:rsidRPr="00B24CAE" w:rsidRDefault="00627F5D" w:rsidP="00B74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99,470</w:t>
            </w:r>
          </w:p>
        </w:tc>
      </w:tr>
      <w:tr w:rsidR="000611CA" w:rsidRPr="00B24CAE" w14:paraId="67FB7AC9" w14:textId="77777777" w:rsidTr="00B74503">
        <w:trPr>
          <w:trHeight w:val="20"/>
        </w:trPr>
        <w:tc>
          <w:tcPr>
            <w:tcW w:w="2329" w:type="dxa"/>
          </w:tcPr>
          <w:p w14:paraId="6566771D" w14:textId="609C2D95" w:rsidR="000611CA" w:rsidRPr="00B24CAE" w:rsidRDefault="000611CA" w:rsidP="00CA0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122" w:right="-131" w:firstLine="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="005966AC">
              <w:rPr>
                <w:rFonts w:ascii="Angsana New" w:hAnsi="Angsana New"/>
                <w:sz w:val="30"/>
                <w:szCs w:val="30"/>
              </w:rPr>
              <w:t>/</w:t>
            </w:r>
            <w:r w:rsidR="005966AC">
              <w:rPr>
                <w:rFonts w:ascii="Angsana New" w:hAnsi="Angsana New" w:hint="cs"/>
                <w:sz w:val="30"/>
                <w:szCs w:val="30"/>
                <w:cs/>
              </w:rPr>
              <w:t>โอนออก</w:t>
            </w:r>
          </w:p>
        </w:tc>
        <w:tc>
          <w:tcPr>
            <w:tcW w:w="461" w:type="dxa"/>
          </w:tcPr>
          <w:p w14:paraId="26F490F8" w14:textId="77777777" w:rsidR="000611CA" w:rsidRPr="00B24CAE" w:rsidRDefault="000611CA" w:rsidP="00015AFF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6A301F" w14:textId="3872C7ED" w:rsidR="000611CA" w:rsidRPr="00B24CAE" w:rsidRDefault="00627F5D" w:rsidP="00B74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C4C750" w14:textId="77777777" w:rsidR="000611CA" w:rsidRPr="00B24CAE" w:rsidRDefault="000611CA" w:rsidP="00A17B2E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31F2ECA" w14:textId="32862DB5" w:rsidR="000611CA" w:rsidRPr="00B24CAE" w:rsidRDefault="00627F5D" w:rsidP="00B74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(10,166)</w:t>
            </w:r>
          </w:p>
        </w:tc>
        <w:tc>
          <w:tcPr>
            <w:tcW w:w="270" w:type="dxa"/>
          </w:tcPr>
          <w:p w14:paraId="6E52D66B" w14:textId="77777777" w:rsidR="000611CA" w:rsidRPr="00B24CAE" w:rsidRDefault="000611CA" w:rsidP="00A17B2E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7AF8BB4E" w14:textId="4A492636" w:rsidR="000611CA" w:rsidRPr="00B24CAE" w:rsidRDefault="00627F5D" w:rsidP="00B74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(3,532)</w:t>
            </w:r>
          </w:p>
        </w:tc>
        <w:tc>
          <w:tcPr>
            <w:tcW w:w="184" w:type="dxa"/>
          </w:tcPr>
          <w:p w14:paraId="3336AA08" w14:textId="77777777" w:rsidR="000611CA" w:rsidRPr="00B24CAE" w:rsidRDefault="000611CA" w:rsidP="00A17B2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16" w:type="dxa"/>
          </w:tcPr>
          <w:p w14:paraId="5325B0C6" w14:textId="2653B74C" w:rsidR="000611CA" w:rsidRPr="00B24CAE" w:rsidRDefault="00627F5D" w:rsidP="00B74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(13,69</w:t>
            </w:r>
            <w:r w:rsidR="00FF310F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17B2E" w:rsidRPr="00B24CAE" w14:paraId="45C89F6D" w14:textId="77777777" w:rsidTr="00B74503">
        <w:trPr>
          <w:trHeight w:val="20"/>
        </w:trPr>
        <w:tc>
          <w:tcPr>
            <w:tcW w:w="2329" w:type="dxa"/>
          </w:tcPr>
          <w:p w14:paraId="1B8D61EA" w14:textId="77777777" w:rsidR="00A17B2E" w:rsidRPr="00B24CAE" w:rsidRDefault="00A17B2E" w:rsidP="00CA0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122" w:right="-131" w:firstLine="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ผลต่างจากอัตราแลกเปลี่ยน</w:t>
            </w:r>
          </w:p>
        </w:tc>
        <w:tc>
          <w:tcPr>
            <w:tcW w:w="461" w:type="dxa"/>
          </w:tcPr>
          <w:p w14:paraId="19F22035" w14:textId="77777777" w:rsidR="00A17B2E" w:rsidRPr="00B24CAE" w:rsidRDefault="00A17B2E" w:rsidP="00015AFF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CA4EB1" w14:textId="7D5A3614" w:rsidR="00A17B2E" w:rsidRDefault="00627F5D" w:rsidP="00B74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27F5D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39</w:t>
            </w:r>
            <w:r w:rsidRPr="00627F5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032</w:t>
            </w:r>
            <w:r w:rsidRPr="00627F5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439DA69" w14:textId="77777777" w:rsidR="00A17B2E" w:rsidRPr="00B24CAE" w:rsidRDefault="00A17B2E" w:rsidP="00A17B2E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A7C963B" w14:textId="17366952" w:rsidR="00A17B2E" w:rsidRPr="00B24CAE" w:rsidRDefault="00627F5D" w:rsidP="00B74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9,40</w:t>
            </w:r>
            <w:r w:rsidR="00FF310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89C3617" w14:textId="77777777" w:rsidR="00A17B2E" w:rsidRPr="00B24CAE" w:rsidRDefault="00A17B2E" w:rsidP="00A17B2E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7BD3F654" w14:textId="49475DB2" w:rsidR="00A17B2E" w:rsidRPr="00B24CAE" w:rsidRDefault="00627F5D" w:rsidP="00B74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</w:t>
            </w:r>
            <w:r w:rsidR="00FF310F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4" w:type="dxa"/>
          </w:tcPr>
          <w:p w14:paraId="0D9DFCE3" w14:textId="77777777" w:rsidR="00A17B2E" w:rsidRPr="00B24CAE" w:rsidRDefault="00A17B2E" w:rsidP="00A17B2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16" w:type="dxa"/>
          </w:tcPr>
          <w:p w14:paraId="00FB5A6C" w14:textId="7ACD0593" w:rsidR="00A17B2E" w:rsidRPr="00B24CAE" w:rsidRDefault="00627F5D" w:rsidP="00B74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(29,75</w:t>
            </w:r>
            <w:r w:rsidR="00FF310F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17B2E" w:rsidRPr="00B24CAE" w14:paraId="2DE7D487" w14:textId="77777777" w:rsidTr="00CB3764">
        <w:trPr>
          <w:trHeight w:val="20"/>
        </w:trPr>
        <w:tc>
          <w:tcPr>
            <w:tcW w:w="2329" w:type="dxa"/>
          </w:tcPr>
          <w:p w14:paraId="3C98E94C" w14:textId="77777777" w:rsidR="00A17B2E" w:rsidRPr="00B24CAE" w:rsidRDefault="00A17B2E" w:rsidP="00CA0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122" w:right="-131" w:firstLine="98"/>
              <w:rPr>
                <w:rFonts w:ascii="Angsana New" w:hAnsi="Angsana New"/>
                <w:sz w:val="30"/>
                <w:szCs w:val="30"/>
                <w:cs/>
              </w:rPr>
            </w:pPr>
            <w:r w:rsidRPr="0092602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24CA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24CAE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461" w:type="dxa"/>
          </w:tcPr>
          <w:p w14:paraId="513ADF9A" w14:textId="77777777" w:rsidR="00A17B2E" w:rsidRPr="00B24CAE" w:rsidRDefault="00A17B2E" w:rsidP="00015AF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AA0EC5D" w14:textId="31C64CEA" w:rsidR="00A17B2E" w:rsidRPr="00B24CAE" w:rsidRDefault="00627F5D" w:rsidP="00B74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(3,122</w:t>
            </w:r>
            <w:r w:rsidRPr="00627F5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A988852" w14:textId="77777777" w:rsidR="00A17B2E" w:rsidRPr="00B24CAE" w:rsidRDefault="00A17B2E" w:rsidP="00A17B2E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8B29823" w14:textId="68E18F3D" w:rsidR="00A17B2E" w:rsidRPr="00B24CAE" w:rsidRDefault="00627F5D" w:rsidP="00B74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(43,85</w:t>
            </w:r>
            <w:r w:rsidR="00FF310F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6837B8F" w14:textId="77777777" w:rsidR="00A17B2E" w:rsidRPr="00B24CAE" w:rsidRDefault="00A17B2E" w:rsidP="00A17B2E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281F1A" w14:textId="5A76837D" w:rsidR="00A17B2E" w:rsidRPr="00B24CAE" w:rsidRDefault="00627F5D" w:rsidP="00B74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(4,204)</w:t>
            </w:r>
          </w:p>
        </w:tc>
        <w:tc>
          <w:tcPr>
            <w:tcW w:w="184" w:type="dxa"/>
          </w:tcPr>
          <w:p w14:paraId="773DEF8D" w14:textId="77777777" w:rsidR="00A17B2E" w:rsidRPr="00B24CAE" w:rsidRDefault="00A17B2E" w:rsidP="00A17B2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1E1BDC86" w14:textId="52572F37" w:rsidR="00A17B2E" w:rsidRPr="00B24CAE" w:rsidRDefault="00627F5D" w:rsidP="00B74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(51,178)</w:t>
            </w:r>
          </w:p>
        </w:tc>
      </w:tr>
      <w:tr w:rsidR="00101876" w:rsidRPr="00B24CAE" w14:paraId="571459E5" w14:textId="77777777" w:rsidTr="00CB3764">
        <w:trPr>
          <w:trHeight w:val="20"/>
        </w:trPr>
        <w:tc>
          <w:tcPr>
            <w:tcW w:w="2329" w:type="dxa"/>
            <w:vAlign w:val="bottom"/>
          </w:tcPr>
          <w:p w14:paraId="31D0FC56" w14:textId="05F24EC6" w:rsidR="00101876" w:rsidRPr="00CA0E39" w:rsidRDefault="00101876" w:rsidP="00CA0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122" w:right="-131" w:firstLine="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0E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42835" w:rsidRPr="00CA0E3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842835" w:rsidRPr="00CA0E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CA0E3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 w:rsidR="00075D39" w:rsidRPr="00075D39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461" w:type="dxa"/>
          </w:tcPr>
          <w:p w14:paraId="396D390C" w14:textId="77777777" w:rsidR="00101876" w:rsidRPr="00B24CAE" w:rsidRDefault="00101876" w:rsidP="00101876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3257FA" w14:textId="0D9B8BED" w:rsidR="00101876" w:rsidRPr="00B74503" w:rsidRDefault="00627F5D" w:rsidP="00B74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4503">
              <w:rPr>
                <w:rFonts w:ascii="Angsana New" w:hAnsi="Angsana New"/>
                <w:b/>
                <w:bCs/>
                <w:sz w:val="30"/>
                <w:szCs w:val="30"/>
              </w:rPr>
              <w:t>117,46</w:t>
            </w:r>
            <w:r w:rsidR="00FF310F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C65EAC2" w14:textId="77777777" w:rsidR="00101876" w:rsidRPr="00B74503" w:rsidRDefault="00101876" w:rsidP="0010187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EC059E" w14:textId="650AA6E4" w:rsidR="00101876" w:rsidRPr="00B74503" w:rsidRDefault="00627F5D" w:rsidP="00B74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4503">
              <w:rPr>
                <w:rFonts w:ascii="Angsana New" w:hAnsi="Angsana New"/>
                <w:b/>
                <w:bCs/>
                <w:sz w:val="30"/>
                <w:szCs w:val="30"/>
              </w:rPr>
              <w:t>148,814</w:t>
            </w:r>
          </w:p>
        </w:tc>
        <w:tc>
          <w:tcPr>
            <w:tcW w:w="270" w:type="dxa"/>
          </w:tcPr>
          <w:p w14:paraId="15A062E1" w14:textId="77777777" w:rsidR="00101876" w:rsidRPr="00B74503" w:rsidRDefault="00101876" w:rsidP="0010187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FE1B78" w14:textId="0F9F3B8A" w:rsidR="00101876" w:rsidRPr="00B74503" w:rsidRDefault="00627F5D" w:rsidP="00B74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4503">
              <w:rPr>
                <w:rFonts w:ascii="Angsana New" w:hAnsi="Angsana New"/>
                <w:b/>
                <w:bCs/>
                <w:sz w:val="30"/>
                <w:szCs w:val="30"/>
              </w:rPr>
              <w:t>1,383</w:t>
            </w:r>
          </w:p>
        </w:tc>
        <w:tc>
          <w:tcPr>
            <w:tcW w:w="184" w:type="dxa"/>
          </w:tcPr>
          <w:p w14:paraId="63709A3E" w14:textId="77777777" w:rsidR="00101876" w:rsidRPr="00B74503" w:rsidRDefault="00101876" w:rsidP="0010187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A1995" w14:textId="75BB2366" w:rsidR="00101876" w:rsidRPr="00B74503" w:rsidRDefault="00627F5D" w:rsidP="00B74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4503">
              <w:rPr>
                <w:rFonts w:ascii="Angsana New" w:hAnsi="Angsana New"/>
                <w:b/>
                <w:bCs/>
                <w:sz w:val="30"/>
                <w:szCs w:val="30"/>
              </w:rPr>
              <w:t>267,657</w:t>
            </w:r>
          </w:p>
        </w:tc>
      </w:tr>
    </w:tbl>
    <w:p w14:paraId="09D1DBCF" w14:textId="77777777" w:rsidR="00155025" w:rsidRDefault="00155025" w:rsidP="008A7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6FC97C4" w14:textId="51FA4910" w:rsidR="008A7FF0" w:rsidRDefault="008A7FF0" w:rsidP="008A7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 w:rsidRPr="00D36939">
        <w:rPr>
          <w:rFonts w:ascii="Angsana New" w:hAnsi="Angsana New"/>
          <w:b/>
          <w:bCs/>
          <w:sz w:val="30"/>
          <w:szCs w:val="30"/>
          <w:cs/>
        </w:rPr>
        <w:tab/>
      </w:r>
      <w:r w:rsidRPr="00D36939">
        <w:rPr>
          <w:rFonts w:ascii="Angsana New" w:hAnsi="Angsana New" w:hint="cs"/>
          <w:b/>
          <w:bCs/>
          <w:sz w:val="30"/>
          <w:szCs w:val="30"/>
          <w:cs/>
        </w:rPr>
        <w:t>ส</w:t>
      </w:r>
      <w:r w:rsidR="00420288">
        <w:rPr>
          <w:rFonts w:ascii="Angsana New" w:hAnsi="Angsana New" w:hint="cs"/>
          <w:b/>
          <w:bCs/>
          <w:sz w:val="30"/>
          <w:szCs w:val="30"/>
          <w:cs/>
        </w:rPr>
        <w:t>ำรองกิจกรรมความรับผิดชอบต่อสังคม</w:t>
      </w:r>
    </w:p>
    <w:p w14:paraId="4CFF2609" w14:textId="73630FF1" w:rsidR="00587852" w:rsidRDefault="00587852" w:rsidP="008A7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A67873D" w14:textId="468449B6" w:rsidR="00587852" w:rsidRPr="00587852" w:rsidRDefault="00587852" w:rsidP="00B76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ผู้ถือหุ้นมีมติอนุมัติการจัดสรรกำไรในอัตราไม่เกินร้อยละ </w:t>
      </w:r>
      <w:r>
        <w:rPr>
          <w:rFonts w:ascii="Angsana New" w:hAnsi="Angsana New"/>
          <w:sz w:val="30"/>
          <w:szCs w:val="30"/>
        </w:rPr>
        <w:t xml:space="preserve">2 </w:t>
      </w:r>
      <w:r>
        <w:rPr>
          <w:rFonts w:ascii="Angsana New" w:hAnsi="Angsana New" w:hint="cs"/>
          <w:sz w:val="30"/>
          <w:szCs w:val="30"/>
          <w:cs/>
        </w:rPr>
        <w:t>ของผลกำไรหลังหักภาษีของกลุ่มกิจการ</w:t>
      </w:r>
      <w:r w:rsidR="00B76EFF">
        <w:rPr>
          <w:rFonts w:ascii="Angsana New" w:hAnsi="Angsana New" w:hint="cs"/>
          <w:sz w:val="30"/>
          <w:szCs w:val="30"/>
          <w:cs/>
        </w:rPr>
        <w:t xml:space="preserve">                              </w:t>
      </w:r>
      <w:r>
        <w:rPr>
          <w:rFonts w:ascii="Angsana New" w:hAnsi="Angsana New" w:hint="cs"/>
          <w:sz w:val="30"/>
          <w:szCs w:val="30"/>
          <w:cs/>
        </w:rPr>
        <w:t>เพื่อสนับสนุนกิจกรรมความรับผิดชอบต่อสังคม ในระหว่าง</w:t>
      </w:r>
      <w:r w:rsidR="001C50E3">
        <w:rPr>
          <w:rFonts w:ascii="Angsana New" w:hAnsi="Angsana New" w:hint="cs"/>
          <w:sz w:val="30"/>
          <w:szCs w:val="30"/>
          <w:cs/>
        </w:rPr>
        <w:t>งวดเก้าเดือน</w:t>
      </w:r>
      <w:r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>3</w:t>
      </w:r>
      <w:r w:rsidR="00655273">
        <w:rPr>
          <w:rFonts w:ascii="Angsana New" w:hAnsi="Angsana New"/>
          <w:sz w:val="30"/>
          <w:szCs w:val="30"/>
        </w:rPr>
        <w:t xml:space="preserve">0 </w:t>
      </w:r>
      <w:r w:rsidR="00655273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655273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 xml:space="preserve"> </w:t>
      </w:r>
      <w:r w:rsidR="00642B00">
        <w:rPr>
          <w:rFonts w:ascii="Angsana New" w:hAnsi="Angsana New" w:hint="cs"/>
          <w:sz w:val="30"/>
          <w:szCs w:val="30"/>
          <w:cs/>
        </w:rPr>
        <w:t xml:space="preserve">           </w:t>
      </w:r>
      <w:r>
        <w:rPr>
          <w:rFonts w:ascii="Angsana New" w:hAnsi="Angsana New" w:hint="cs"/>
          <w:sz w:val="30"/>
          <w:szCs w:val="30"/>
          <w:cs/>
        </w:rPr>
        <w:t xml:space="preserve">บริษัทบริจาคเงินจำนวน </w:t>
      </w:r>
      <w:r>
        <w:rPr>
          <w:rFonts w:ascii="Angsana New" w:hAnsi="Angsana New"/>
          <w:sz w:val="30"/>
          <w:szCs w:val="30"/>
        </w:rPr>
        <w:t>1.5</w:t>
      </w:r>
      <w:r w:rsidR="00704C04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 w:rsidR="001C50E3">
        <w:rPr>
          <w:rFonts w:ascii="Angsana New" w:hAnsi="Angsana New" w:hint="cs"/>
          <w:sz w:val="30"/>
          <w:szCs w:val="30"/>
          <w:cs/>
        </w:rPr>
        <w:t>เพื่อช่วย</w:t>
      </w:r>
      <w:r w:rsidR="00CE5715">
        <w:rPr>
          <w:rFonts w:ascii="Angsana New" w:hAnsi="Angsana New" w:hint="cs"/>
          <w:sz w:val="30"/>
          <w:szCs w:val="30"/>
          <w:cs/>
        </w:rPr>
        <w:t>บรรเทาผลกระทบจาก</w:t>
      </w:r>
      <w:r w:rsidR="001C50E3">
        <w:rPr>
          <w:rFonts w:ascii="Angsana New" w:hAnsi="Angsana New" w:hint="cs"/>
          <w:sz w:val="30"/>
          <w:szCs w:val="30"/>
          <w:cs/>
        </w:rPr>
        <w:t>สถานการณ์โควิด</w:t>
      </w:r>
      <w:r w:rsidR="001C50E3">
        <w:rPr>
          <w:rFonts w:ascii="Angsana New" w:hAnsi="Angsana New"/>
          <w:sz w:val="30"/>
          <w:szCs w:val="30"/>
        </w:rPr>
        <w:t>-19</w:t>
      </w:r>
      <w:r w:rsidR="001C50E3">
        <w:rPr>
          <w:rFonts w:ascii="Angsana New" w:hAnsi="Angsana New" w:hint="cs"/>
          <w:sz w:val="30"/>
          <w:szCs w:val="30"/>
          <w:cs/>
        </w:rPr>
        <w:t xml:space="preserve"> ในประเทศเมียนมาร</w:t>
      </w:r>
      <w:r w:rsidR="00642B00">
        <w:rPr>
          <w:rFonts w:ascii="Angsana New" w:hAnsi="Angsana New" w:hint="cs"/>
          <w:sz w:val="30"/>
          <w:szCs w:val="30"/>
          <w:cs/>
        </w:rPr>
        <w:t>์</w:t>
      </w:r>
      <w:r w:rsidR="00CE5715">
        <w:rPr>
          <w:rFonts w:ascii="Angsana New" w:hAnsi="Angsana New" w:hint="cs"/>
          <w:sz w:val="30"/>
          <w:szCs w:val="30"/>
          <w:cs/>
        </w:rPr>
        <w:t xml:space="preserve">   </w:t>
      </w:r>
      <w:r w:rsidR="001C50E3">
        <w:rPr>
          <w:rFonts w:ascii="Angsana New" w:hAnsi="Angsana New" w:hint="cs"/>
          <w:sz w:val="30"/>
          <w:szCs w:val="30"/>
          <w:cs/>
        </w:rPr>
        <w:t>แล</w:t>
      </w:r>
      <w:r w:rsidR="00642B00">
        <w:rPr>
          <w:rFonts w:ascii="Angsana New" w:hAnsi="Angsana New" w:hint="cs"/>
          <w:sz w:val="30"/>
          <w:szCs w:val="30"/>
          <w:cs/>
        </w:rPr>
        <w:t>ะประเทศ</w:t>
      </w:r>
      <w:r w:rsidR="001C50E3">
        <w:rPr>
          <w:rFonts w:ascii="Angsana New" w:hAnsi="Angsana New" w:hint="cs"/>
          <w:sz w:val="30"/>
          <w:szCs w:val="30"/>
          <w:cs/>
        </w:rPr>
        <w:t>เวียดนาม</w:t>
      </w:r>
      <w:r w:rsidR="00CE571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จึงทำให้สำรองกิจกรรมความรับผิดชอบต่อสังคมลดล</w:t>
      </w:r>
      <w:r w:rsidR="00642B00">
        <w:rPr>
          <w:rFonts w:ascii="Angsana New" w:hAnsi="Angsana New" w:hint="cs"/>
          <w:sz w:val="30"/>
          <w:szCs w:val="30"/>
          <w:cs/>
        </w:rPr>
        <w:t>ง</w:t>
      </w:r>
      <w:r>
        <w:rPr>
          <w:rFonts w:ascii="Angsana New" w:hAnsi="Angsana New" w:hint="cs"/>
          <w:sz w:val="30"/>
          <w:szCs w:val="30"/>
          <w:cs/>
        </w:rPr>
        <w:t>ในงบแสดงการเปลี่ยนแปลง</w:t>
      </w:r>
      <w:r w:rsidR="00CE5715">
        <w:rPr>
          <w:rFonts w:ascii="Angsana New" w:hAnsi="Angsana New" w:hint="cs"/>
          <w:sz w:val="30"/>
          <w:szCs w:val="30"/>
          <w:cs/>
        </w:rPr>
        <w:t xml:space="preserve">            </w:t>
      </w:r>
      <w:r>
        <w:rPr>
          <w:rFonts w:ascii="Angsana New" w:hAnsi="Angsana New" w:hint="cs"/>
          <w:sz w:val="30"/>
          <w:szCs w:val="30"/>
          <w:cs/>
        </w:rPr>
        <w:t>ของผู้ถือหุ้นรวมและเฉพาะกิจการ</w:t>
      </w:r>
    </w:p>
    <w:p w14:paraId="6128442C" w14:textId="77777777" w:rsidR="008A7FF0" w:rsidRDefault="008A7FF0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12808514" w14:textId="77777777" w:rsidR="008A7FF0" w:rsidRDefault="008A7FF0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0FCA9262" w14:textId="677E07B6" w:rsidR="008A7FF0" w:rsidRDefault="008A7FF0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  <w:sectPr w:rsidR="008A7FF0" w:rsidSect="007E43FD">
          <w:headerReference w:type="default" r:id="rId10"/>
          <w:footerReference w:type="default" r:id="rId11"/>
          <w:type w:val="nextColumn"/>
          <w:pgSz w:w="11909" w:h="16834" w:code="9"/>
          <w:pgMar w:top="691" w:right="1109" w:bottom="576" w:left="1152" w:header="720" w:footer="720" w:gutter="0"/>
          <w:pgNumType w:start="17"/>
          <w:cols w:space="720"/>
        </w:sectPr>
      </w:pPr>
    </w:p>
    <w:p w14:paraId="695E8248" w14:textId="011FF54B" w:rsidR="00820347" w:rsidRPr="00D36939" w:rsidRDefault="00261935" w:rsidP="00D36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FF7402" w:rsidRPr="00D36939">
        <w:rPr>
          <w:rFonts w:ascii="Angsana New" w:hAnsi="Angsana New"/>
          <w:b/>
          <w:bCs/>
          <w:sz w:val="30"/>
          <w:szCs w:val="30"/>
          <w:cs/>
        </w:rPr>
        <w:tab/>
      </w:r>
      <w:r w:rsidR="00103507" w:rsidRPr="00D36939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</w:p>
    <w:p w14:paraId="69B8E556" w14:textId="77777777" w:rsidR="008B7003" w:rsidRPr="00D36939" w:rsidRDefault="008B7003" w:rsidP="00D36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54304A2" w14:textId="77777777" w:rsidR="00A17B2E" w:rsidRDefault="00103507" w:rsidP="00D36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3693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</w:p>
    <w:p w14:paraId="1416F764" w14:textId="4BF78A3C" w:rsidR="002726A8" w:rsidRPr="00B63980" w:rsidRDefault="000D4615" w:rsidP="00D940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6"/>
        </w:tabs>
        <w:spacing w:line="240" w:lineRule="auto"/>
        <w:rPr>
          <w:rFonts w:ascii="Angsana New" w:hAnsi="Angsana New"/>
          <w:sz w:val="16"/>
          <w:szCs w:val="16"/>
        </w:rPr>
      </w:pPr>
      <w:r w:rsidRPr="00D940B0">
        <w:rPr>
          <w:rFonts w:ascii="Angsana New" w:hAnsi="Angsana New"/>
          <w:sz w:val="12"/>
          <w:szCs w:val="12"/>
          <w:cs/>
        </w:rPr>
        <w:tab/>
      </w:r>
    </w:p>
    <w:tbl>
      <w:tblPr>
        <w:tblW w:w="1413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90"/>
        <w:gridCol w:w="990"/>
        <w:gridCol w:w="184"/>
        <w:gridCol w:w="1076"/>
        <w:gridCol w:w="184"/>
        <w:gridCol w:w="986"/>
        <w:gridCol w:w="180"/>
        <w:gridCol w:w="990"/>
        <w:gridCol w:w="184"/>
        <w:gridCol w:w="986"/>
        <w:gridCol w:w="180"/>
        <w:gridCol w:w="1080"/>
        <w:gridCol w:w="180"/>
        <w:gridCol w:w="1080"/>
        <w:gridCol w:w="180"/>
        <w:gridCol w:w="1080"/>
      </w:tblGrid>
      <w:tr w:rsidR="002726A8" w:rsidRPr="00D36939" w14:paraId="3711C1B2" w14:textId="77777777" w:rsidTr="00317850">
        <w:trPr>
          <w:cantSplit/>
        </w:trPr>
        <w:tc>
          <w:tcPr>
            <w:tcW w:w="4590" w:type="dxa"/>
            <w:shd w:val="clear" w:color="auto" w:fill="auto"/>
          </w:tcPr>
          <w:p w14:paraId="77E63341" w14:textId="77777777" w:rsidR="002726A8" w:rsidRPr="00D36939" w:rsidRDefault="002726A8" w:rsidP="00BE3E7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250" w:type="dxa"/>
            <w:gridSpan w:val="3"/>
            <w:shd w:val="clear" w:color="auto" w:fill="FFFFFF"/>
            <w:vAlign w:val="bottom"/>
          </w:tcPr>
          <w:p w14:paraId="55492B7D" w14:textId="2A31CACF" w:rsidR="002726A8" w:rsidRPr="00D36939" w:rsidRDefault="003E5E8F" w:rsidP="003E5E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79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="002726A8"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ส่วนงานเครื่องหมายการค้า</w:t>
            </w:r>
          </w:p>
        </w:tc>
        <w:tc>
          <w:tcPr>
            <w:tcW w:w="184" w:type="dxa"/>
            <w:vAlign w:val="center"/>
          </w:tcPr>
          <w:p w14:paraId="73164362" w14:textId="77777777" w:rsidR="002726A8" w:rsidRPr="00D36939" w:rsidRDefault="002726A8" w:rsidP="00BE3E7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156" w:type="dxa"/>
            <w:gridSpan w:val="3"/>
            <w:vAlign w:val="center"/>
          </w:tcPr>
          <w:p w14:paraId="0CC94C7E" w14:textId="77777777" w:rsidR="00763552" w:rsidRDefault="002726A8" w:rsidP="00BE3E7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ส่วนงานการ</w:t>
            </w:r>
          </w:p>
          <w:p w14:paraId="3823F2CC" w14:textId="0FC17C46" w:rsidR="002726A8" w:rsidRPr="00D36939" w:rsidRDefault="002726A8" w:rsidP="00BE3E7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จัดจำหน่ายสินค้า</w:t>
            </w:r>
          </w:p>
        </w:tc>
        <w:tc>
          <w:tcPr>
            <w:tcW w:w="184" w:type="dxa"/>
            <w:vAlign w:val="center"/>
          </w:tcPr>
          <w:p w14:paraId="56266109" w14:textId="77777777" w:rsidR="002726A8" w:rsidRPr="00D36939" w:rsidRDefault="002726A8" w:rsidP="00BE3E7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246" w:type="dxa"/>
            <w:gridSpan w:val="3"/>
            <w:vAlign w:val="bottom"/>
          </w:tcPr>
          <w:p w14:paraId="196589D0" w14:textId="77777777" w:rsidR="002726A8" w:rsidRPr="00D36939" w:rsidRDefault="002726A8" w:rsidP="0076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ส่วนงานรับจ้างผลิตสินค้า</w:t>
            </w:r>
          </w:p>
        </w:tc>
        <w:tc>
          <w:tcPr>
            <w:tcW w:w="180" w:type="dxa"/>
            <w:vAlign w:val="bottom"/>
          </w:tcPr>
          <w:p w14:paraId="6764A77C" w14:textId="77777777" w:rsidR="002726A8" w:rsidRPr="00D36939" w:rsidRDefault="002726A8" w:rsidP="0076355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1B7A1F5C" w14:textId="77777777" w:rsidR="002726A8" w:rsidRPr="00D36939" w:rsidRDefault="002726A8" w:rsidP="0076355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726A8" w:rsidRPr="00D36939" w14:paraId="3EF148E9" w14:textId="77777777" w:rsidTr="00317850">
        <w:trPr>
          <w:cantSplit/>
        </w:trPr>
        <w:tc>
          <w:tcPr>
            <w:tcW w:w="4590" w:type="dxa"/>
            <w:shd w:val="clear" w:color="auto" w:fill="auto"/>
          </w:tcPr>
          <w:p w14:paraId="3F40A920" w14:textId="77777777" w:rsidR="002726A8" w:rsidRPr="00D36939" w:rsidRDefault="002726A8" w:rsidP="005441C8">
            <w:pPr>
              <w:shd w:val="clear" w:color="auto" w:fill="FFFFFF"/>
              <w:spacing w:line="240" w:lineRule="auto"/>
              <w:ind w:right="-79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36939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D36939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D36939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  <w:shd w:val="clear" w:color="auto" w:fill="FFFFFF"/>
          </w:tcPr>
          <w:p w14:paraId="2EA4F3D6" w14:textId="61867129" w:rsidR="002726A8" w:rsidRPr="00D36939" w:rsidRDefault="002726A8" w:rsidP="002726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2564</w:t>
            </w:r>
          </w:p>
        </w:tc>
        <w:tc>
          <w:tcPr>
            <w:tcW w:w="184" w:type="dxa"/>
            <w:shd w:val="clear" w:color="auto" w:fill="auto"/>
          </w:tcPr>
          <w:p w14:paraId="092B2FF6" w14:textId="77777777" w:rsidR="002726A8" w:rsidRPr="00D36939" w:rsidRDefault="002726A8" w:rsidP="002726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shd w:val="clear" w:color="auto" w:fill="FFFFFF"/>
          </w:tcPr>
          <w:p w14:paraId="58DBB453" w14:textId="71CCAF73" w:rsidR="002726A8" w:rsidRPr="00D36939" w:rsidRDefault="002726A8" w:rsidP="002726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2563</w:t>
            </w:r>
          </w:p>
        </w:tc>
        <w:tc>
          <w:tcPr>
            <w:tcW w:w="184" w:type="dxa"/>
          </w:tcPr>
          <w:p w14:paraId="7FA1CAAF" w14:textId="77777777" w:rsidR="002726A8" w:rsidRPr="00D36939" w:rsidRDefault="002726A8" w:rsidP="002726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6" w:type="dxa"/>
          </w:tcPr>
          <w:p w14:paraId="7CE9A969" w14:textId="5CBDC022" w:rsidR="002726A8" w:rsidRPr="00D36939" w:rsidRDefault="002726A8" w:rsidP="002726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2B151B81" w14:textId="77777777" w:rsidR="002726A8" w:rsidRPr="00D36939" w:rsidRDefault="002726A8" w:rsidP="002726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63CCEF2A" w14:textId="7680CA9D" w:rsidR="002726A8" w:rsidRPr="00D36939" w:rsidRDefault="002726A8" w:rsidP="002726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2563</w:t>
            </w:r>
          </w:p>
        </w:tc>
        <w:tc>
          <w:tcPr>
            <w:tcW w:w="184" w:type="dxa"/>
          </w:tcPr>
          <w:p w14:paraId="48000D27" w14:textId="77777777" w:rsidR="002726A8" w:rsidRPr="00D36939" w:rsidRDefault="002726A8" w:rsidP="002726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6" w:type="dxa"/>
          </w:tcPr>
          <w:p w14:paraId="4505646A" w14:textId="55E41BDE" w:rsidR="002726A8" w:rsidRPr="00D36939" w:rsidRDefault="002726A8" w:rsidP="002726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7AEA08C7" w14:textId="77777777" w:rsidR="002726A8" w:rsidRPr="00D36939" w:rsidRDefault="002726A8" w:rsidP="002726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F5FA510" w14:textId="2B0DF163" w:rsidR="002726A8" w:rsidRPr="00D36939" w:rsidRDefault="002726A8" w:rsidP="002726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134C50E0" w14:textId="77777777" w:rsidR="002726A8" w:rsidRPr="00D36939" w:rsidRDefault="002726A8" w:rsidP="002726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1C750CD" w14:textId="506434DD" w:rsidR="002726A8" w:rsidRPr="00D36939" w:rsidRDefault="002726A8" w:rsidP="002726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0673C7DB" w14:textId="77777777" w:rsidR="002726A8" w:rsidRPr="00D36939" w:rsidRDefault="002726A8" w:rsidP="002726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2C6C7F2" w14:textId="2F4CD17C" w:rsidR="002726A8" w:rsidRPr="00D36939" w:rsidRDefault="002726A8" w:rsidP="002726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2563</w:t>
            </w:r>
          </w:p>
        </w:tc>
      </w:tr>
      <w:tr w:rsidR="002726A8" w:rsidRPr="00D36939" w14:paraId="141CE932" w14:textId="77777777" w:rsidTr="00317850">
        <w:trPr>
          <w:cantSplit/>
        </w:trPr>
        <w:tc>
          <w:tcPr>
            <w:tcW w:w="4590" w:type="dxa"/>
          </w:tcPr>
          <w:p w14:paraId="4986DCC0" w14:textId="77777777" w:rsidR="002726A8" w:rsidRPr="00D36939" w:rsidRDefault="002726A8" w:rsidP="002726A8">
            <w:pPr>
              <w:shd w:val="clear" w:color="auto" w:fill="FFFFFF"/>
              <w:spacing w:line="240" w:lineRule="auto"/>
              <w:ind w:right="-79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40" w:type="dxa"/>
            <w:gridSpan w:val="15"/>
            <w:vAlign w:val="center"/>
          </w:tcPr>
          <w:p w14:paraId="55CF7DE0" w14:textId="77777777" w:rsidR="002726A8" w:rsidRPr="00D36939" w:rsidRDefault="002726A8" w:rsidP="002726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/>
              </w:rPr>
            </w:pPr>
            <w:r w:rsidRPr="00D36939">
              <w:rPr>
                <w:rFonts w:ascii="Angsana New" w:eastAsia="MS Mincho" w:hAnsi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2726A8" w:rsidRPr="00D36939" w14:paraId="17D7DFE6" w14:textId="77777777" w:rsidTr="00317850">
        <w:trPr>
          <w:cantSplit/>
        </w:trPr>
        <w:tc>
          <w:tcPr>
            <w:tcW w:w="4590" w:type="dxa"/>
            <w:vAlign w:val="bottom"/>
          </w:tcPr>
          <w:p w14:paraId="342AEF71" w14:textId="77777777" w:rsidR="002726A8" w:rsidRPr="00D36939" w:rsidRDefault="002726A8" w:rsidP="002726A8">
            <w:pPr>
              <w:shd w:val="clear" w:color="auto" w:fill="FFFFFF"/>
              <w:spacing w:line="240" w:lineRule="auto"/>
              <w:ind w:right="-79"/>
              <w:rPr>
                <w:rFonts w:ascii="Angsana New" w:eastAsia="MS Mincho" w:hAnsi="Angsana New"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  <w:cs/>
              </w:rPr>
              <w:t>รายได้</w:t>
            </w:r>
            <w:r w:rsidRPr="00D36939">
              <w:rPr>
                <w:rFonts w:ascii="Angsana New" w:eastAsia="MS Mincho" w:hAnsi="Angsana New" w:hint="cs"/>
                <w:sz w:val="30"/>
                <w:szCs w:val="30"/>
                <w:cs/>
              </w:rPr>
              <w:t>จาก</w:t>
            </w:r>
            <w:r w:rsidRPr="00D36939">
              <w:rPr>
                <w:rFonts w:ascii="Angsana New" w:eastAsia="MS Mincho" w:hAnsi="Angsana New"/>
                <w:sz w:val="30"/>
                <w:szCs w:val="30"/>
                <w:cs/>
              </w:rPr>
              <w:t>ลูกค้าภายนอก</w:t>
            </w:r>
          </w:p>
        </w:tc>
        <w:tc>
          <w:tcPr>
            <w:tcW w:w="990" w:type="dxa"/>
            <w:vAlign w:val="bottom"/>
          </w:tcPr>
          <w:p w14:paraId="6E309871" w14:textId="783FD8CA" w:rsidR="002726A8" w:rsidRPr="00AD43F9" w:rsidRDefault="00AD43F9" w:rsidP="003E5E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5,</w:t>
            </w: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435,381</w:t>
            </w:r>
          </w:p>
        </w:tc>
        <w:tc>
          <w:tcPr>
            <w:tcW w:w="184" w:type="dxa"/>
            <w:vAlign w:val="bottom"/>
          </w:tcPr>
          <w:p w14:paraId="59551173" w14:textId="77777777" w:rsidR="002726A8" w:rsidRPr="00D36939" w:rsidRDefault="002726A8" w:rsidP="002726A8">
            <w:pPr>
              <w:shd w:val="clear" w:color="auto" w:fill="FFFFFF"/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vAlign w:val="bottom"/>
          </w:tcPr>
          <w:p w14:paraId="2F8B3FEC" w14:textId="20592DB8" w:rsidR="002726A8" w:rsidRPr="00D36939" w:rsidRDefault="002726A8" w:rsidP="005B31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79" w:right="102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4,335,583</w:t>
            </w:r>
          </w:p>
        </w:tc>
        <w:tc>
          <w:tcPr>
            <w:tcW w:w="184" w:type="dxa"/>
          </w:tcPr>
          <w:p w14:paraId="0C1FFDBB" w14:textId="77777777" w:rsidR="002726A8" w:rsidRPr="00D36939" w:rsidRDefault="002726A8" w:rsidP="002726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42559CDD" w14:textId="064C5299" w:rsidR="002726A8" w:rsidRPr="00D36939" w:rsidRDefault="00AD43F9" w:rsidP="0031785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5,189,108</w:t>
            </w:r>
          </w:p>
        </w:tc>
        <w:tc>
          <w:tcPr>
            <w:tcW w:w="180" w:type="dxa"/>
          </w:tcPr>
          <w:p w14:paraId="696FB162" w14:textId="77777777" w:rsidR="002726A8" w:rsidRPr="00D36939" w:rsidRDefault="002726A8" w:rsidP="002726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F4FA67" w14:textId="7DD06071" w:rsidR="002726A8" w:rsidRPr="00D36939" w:rsidRDefault="002726A8" w:rsidP="0031785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4,575,364</w:t>
            </w:r>
          </w:p>
        </w:tc>
        <w:tc>
          <w:tcPr>
            <w:tcW w:w="184" w:type="dxa"/>
          </w:tcPr>
          <w:p w14:paraId="5D3740A5" w14:textId="77777777" w:rsidR="002726A8" w:rsidRPr="00D36939" w:rsidRDefault="002726A8" w:rsidP="002726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2BB7E444" w14:textId="2D638E17" w:rsidR="002726A8" w:rsidRPr="00D36939" w:rsidRDefault="00AD43F9" w:rsidP="002726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239,052</w:t>
            </w:r>
          </w:p>
        </w:tc>
        <w:tc>
          <w:tcPr>
            <w:tcW w:w="180" w:type="dxa"/>
          </w:tcPr>
          <w:p w14:paraId="48BCD4E0" w14:textId="77777777" w:rsidR="002726A8" w:rsidRPr="00D36939" w:rsidRDefault="002726A8" w:rsidP="002726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3F7CDB" w14:textId="3334C25C" w:rsidR="002726A8" w:rsidRPr="00D36939" w:rsidRDefault="002726A8" w:rsidP="0031785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180,690</w:t>
            </w:r>
          </w:p>
        </w:tc>
        <w:tc>
          <w:tcPr>
            <w:tcW w:w="180" w:type="dxa"/>
          </w:tcPr>
          <w:p w14:paraId="11A58B1E" w14:textId="77777777" w:rsidR="002726A8" w:rsidRPr="00D36939" w:rsidRDefault="002726A8" w:rsidP="002726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D6C229" w14:textId="05360ED5" w:rsidR="002726A8" w:rsidRPr="00D36939" w:rsidRDefault="00AD43F9" w:rsidP="0031785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10,863,541</w:t>
            </w:r>
          </w:p>
        </w:tc>
        <w:tc>
          <w:tcPr>
            <w:tcW w:w="180" w:type="dxa"/>
          </w:tcPr>
          <w:p w14:paraId="47E36494" w14:textId="77777777" w:rsidR="002726A8" w:rsidRPr="00D36939" w:rsidRDefault="002726A8" w:rsidP="002726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9658C1" w14:textId="32B78F04" w:rsidR="002726A8" w:rsidRPr="00D36939" w:rsidRDefault="002726A8" w:rsidP="0031785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9,091,637</w:t>
            </w:r>
          </w:p>
        </w:tc>
      </w:tr>
      <w:tr w:rsidR="002726A8" w:rsidRPr="00D36939" w14:paraId="4750F1A1" w14:textId="77777777" w:rsidTr="00317850">
        <w:trPr>
          <w:cantSplit/>
        </w:trPr>
        <w:tc>
          <w:tcPr>
            <w:tcW w:w="4590" w:type="dxa"/>
            <w:vAlign w:val="bottom"/>
          </w:tcPr>
          <w:p w14:paraId="4FB530BA" w14:textId="77777777" w:rsidR="002726A8" w:rsidRPr="00D36939" w:rsidRDefault="002726A8" w:rsidP="002726A8">
            <w:pPr>
              <w:shd w:val="clear" w:color="auto" w:fill="FFFFFF"/>
              <w:spacing w:line="240" w:lineRule="auto"/>
              <w:ind w:right="-79"/>
              <w:rPr>
                <w:rFonts w:ascii="Angsana New" w:eastAsia="MS Mincho" w:hAnsi="Angsana New"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990" w:type="dxa"/>
          </w:tcPr>
          <w:p w14:paraId="751B35EB" w14:textId="6FA74077" w:rsidR="002726A8" w:rsidRPr="00D36939" w:rsidRDefault="00AD43F9" w:rsidP="003E5E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 w:right="-7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(195,825)</w:t>
            </w:r>
          </w:p>
        </w:tc>
        <w:tc>
          <w:tcPr>
            <w:tcW w:w="184" w:type="dxa"/>
          </w:tcPr>
          <w:p w14:paraId="2FF07D38" w14:textId="77777777" w:rsidR="002726A8" w:rsidRPr="00D36939" w:rsidRDefault="002726A8" w:rsidP="002726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3800A922" w14:textId="45F0D535" w:rsidR="002726A8" w:rsidRPr="00D36939" w:rsidRDefault="002726A8" w:rsidP="005B31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79" w:right="-7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(159,583)</w:t>
            </w:r>
          </w:p>
        </w:tc>
        <w:tc>
          <w:tcPr>
            <w:tcW w:w="184" w:type="dxa"/>
          </w:tcPr>
          <w:p w14:paraId="0C654463" w14:textId="77777777" w:rsidR="002726A8" w:rsidRPr="00D36939" w:rsidRDefault="002726A8" w:rsidP="002726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23FD44EF" w14:textId="39096943" w:rsidR="002726A8" w:rsidRPr="00D36939" w:rsidRDefault="00AD43F9" w:rsidP="0031785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195,825</w:t>
            </w:r>
          </w:p>
        </w:tc>
        <w:tc>
          <w:tcPr>
            <w:tcW w:w="180" w:type="dxa"/>
          </w:tcPr>
          <w:p w14:paraId="464A5CCA" w14:textId="77777777" w:rsidR="002726A8" w:rsidRPr="00D36939" w:rsidRDefault="002726A8" w:rsidP="002726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D694AA" w14:textId="23C6BAFD" w:rsidR="002726A8" w:rsidRPr="00D36939" w:rsidRDefault="002726A8" w:rsidP="0031785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159,583</w:t>
            </w:r>
          </w:p>
        </w:tc>
        <w:tc>
          <w:tcPr>
            <w:tcW w:w="184" w:type="dxa"/>
          </w:tcPr>
          <w:p w14:paraId="1C120B16" w14:textId="77777777" w:rsidR="002726A8" w:rsidRPr="00D36939" w:rsidRDefault="002726A8" w:rsidP="002726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7B400FD9" w14:textId="5F4ED036" w:rsidR="002726A8" w:rsidRPr="00D36939" w:rsidRDefault="00AD43F9" w:rsidP="002726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3ACF543" w14:textId="77777777" w:rsidR="002726A8" w:rsidRPr="00D36939" w:rsidRDefault="002726A8" w:rsidP="002726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49E7DF" w14:textId="4C07173F" w:rsidR="002726A8" w:rsidRPr="00D36939" w:rsidRDefault="002726A8" w:rsidP="0031785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75162BB" w14:textId="77777777" w:rsidR="002726A8" w:rsidRPr="00D36939" w:rsidRDefault="002726A8" w:rsidP="002726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455835" w14:textId="05E3C5A5" w:rsidR="002726A8" w:rsidRPr="00D36939" w:rsidRDefault="00AD43F9" w:rsidP="004A0C9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755AC8B" w14:textId="77777777" w:rsidR="002726A8" w:rsidRPr="00D36939" w:rsidRDefault="002726A8" w:rsidP="002726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C90850" w14:textId="713B90E7" w:rsidR="002726A8" w:rsidRPr="00D36939" w:rsidRDefault="002726A8" w:rsidP="0031785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2726A8" w:rsidRPr="00D36939" w14:paraId="2CD08047" w14:textId="77777777" w:rsidTr="00317850">
        <w:trPr>
          <w:cantSplit/>
        </w:trPr>
        <w:tc>
          <w:tcPr>
            <w:tcW w:w="4590" w:type="dxa"/>
            <w:vAlign w:val="bottom"/>
          </w:tcPr>
          <w:p w14:paraId="07527E0A" w14:textId="77777777" w:rsidR="002726A8" w:rsidRPr="00D36939" w:rsidRDefault="002726A8" w:rsidP="002726A8">
            <w:pPr>
              <w:shd w:val="clear" w:color="auto" w:fill="FFFFFF"/>
              <w:spacing w:line="240" w:lineRule="auto"/>
              <w:ind w:right="-79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2BA033A" w14:textId="34F16218" w:rsidR="002726A8" w:rsidRPr="00D36939" w:rsidRDefault="00AD43F9" w:rsidP="003E5E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4,59</w:t>
            </w:r>
            <w:r w:rsidR="00B802CC">
              <w:rPr>
                <w:rFonts w:ascii="Angsana New" w:eastAsia="MS Mincho" w:hAnsi="Angsana New"/>
                <w:sz w:val="30"/>
                <w:szCs w:val="30"/>
              </w:rPr>
              <w:t>7</w:t>
            </w:r>
          </w:p>
        </w:tc>
        <w:tc>
          <w:tcPr>
            <w:tcW w:w="184" w:type="dxa"/>
          </w:tcPr>
          <w:p w14:paraId="351A8763" w14:textId="77777777" w:rsidR="002726A8" w:rsidRPr="00D36939" w:rsidRDefault="002726A8" w:rsidP="002726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55C8A719" w14:textId="287D58E3" w:rsidR="002726A8" w:rsidRPr="00D36939" w:rsidRDefault="002726A8" w:rsidP="005B31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79" w:right="102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4,378</w:t>
            </w:r>
          </w:p>
        </w:tc>
        <w:tc>
          <w:tcPr>
            <w:tcW w:w="184" w:type="dxa"/>
          </w:tcPr>
          <w:p w14:paraId="0DBF5B87" w14:textId="77777777" w:rsidR="002726A8" w:rsidRPr="00D36939" w:rsidRDefault="002726A8" w:rsidP="002726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0126FDAC" w14:textId="3917F33A" w:rsidR="002726A8" w:rsidRPr="00D36939" w:rsidRDefault="00AD43F9" w:rsidP="0031785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14,717</w:t>
            </w:r>
          </w:p>
        </w:tc>
        <w:tc>
          <w:tcPr>
            <w:tcW w:w="180" w:type="dxa"/>
          </w:tcPr>
          <w:p w14:paraId="4FDE68BB" w14:textId="77777777" w:rsidR="002726A8" w:rsidRPr="00D36939" w:rsidRDefault="002726A8" w:rsidP="002726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2649F16" w14:textId="170F3925" w:rsidR="002726A8" w:rsidRPr="00D36939" w:rsidRDefault="002726A8" w:rsidP="0031785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2,858</w:t>
            </w:r>
          </w:p>
        </w:tc>
        <w:tc>
          <w:tcPr>
            <w:tcW w:w="184" w:type="dxa"/>
          </w:tcPr>
          <w:p w14:paraId="0937C312" w14:textId="77777777" w:rsidR="002726A8" w:rsidRPr="00D36939" w:rsidRDefault="002726A8" w:rsidP="002726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3B43463B" w14:textId="6D9688DF" w:rsidR="002726A8" w:rsidRPr="00D36939" w:rsidRDefault="00AD43F9" w:rsidP="002726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131</w:t>
            </w:r>
          </w:p>
        </w:tc>
        <w:tc>
          <w:tcPr>
            <w:tcW w:w="180" w:type="dxa"/>
          </w:tcPr>
          <w:p w14:paraId="1EEA2438" w14:textId="77777777" w:rsidR="002726A8" w:rsidRPr="00D36939" w:rsidRDefault="002726A8" w:rsidP="002726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7C4992" w14:textId="588FF951" w:rsidR="002726A8" w:rsidRPr="00D36939" w:rsidRDefault="002726A8" w:rsidP="0031785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130</w:t>
            </w:r>
          </w:p>
        </w:tc>
        <w:tc>
          <w:tcPr>
            <w:tcW w:w="180" w:type="dxa"/>
          </w:tcPr>
          <w:p w14:paraId="161F159F" w14:textId="77777777" w:rsidR="002726A8" w:rsidRPr="00D36939" w:rsidRDefault="002726A8" w:rsidP="002726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8D355A" w14:textId="0E220142" w:rsidR="002726A8" w:rsidRPr="00D36939" w:rsidRDefault="00AD43F9" w:rsidP="004A0C9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19,445</w:t>
            </w:r>
          </w:p>
        </w:tc>
        <w:tc>
          <w:tcPr>
            <w:tcW w:w="180" w:type="dxa"/>
          </w:tcPr>
          <w:p w14:paraId="61448733" w14:textId="77777777" w:rsidR="002726A8" w:rsidRPr="00D36939" w:rsidRDefault="002726A8" w:rsidP="002726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0390A3" w14:textId="5EE2E1A0" w:rsidR="002726A8" w:rsidRPr="00D36939" w:rsidRDefault="002726A8" w:rsidP="0031785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7,366</w:t>
            </w:r>
          </w:p>
        </w:tc>
      </w:tr>
      <w:tr w:rsidR="002726A8" w:rsidRPr="00D36939" w14:paraId="7F00B8D1" w14:textId="77777777" w:rsidTr="00317850">
        <w:trPr>
          <w:cantSplit/>
        </w:trPr>
        <w:tc>
          <w:tcPr>
            <w:tcW w:w="4590" w:type="dxa"/>
            <w:vAlign w:val="bottom"/>
          </w:tcPr>
          <w:p w14:paraId="55D5ED12" w14:textId="77777777" w:rsidR="002726A8" w:rsidRPr="004A64EB" w:rsidRDefault="002726A8" w:rsidP="002726A8">
            <w:pPr>
              <w:shd w:val="clear" w:color="auto" w:fill="FFFFFF"/>
              <w:spacing w:line="240" w:lineRule="auto"/>
              <w:ind w:righ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A64EB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รวมรายได้</w:t>
            </w:r>
            <w:r w:rsidRPr="004A64E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ส่วนงาน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AF4BE1C" w14:textId="6A837778" w:rsidR="002726A8" w:rsidRPr="00317850" w:rsidRDefault="00AD43F9" w:rsidP="003E5E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31785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5,244,153</w:t>
            </w:r>
          </w:p>
        </w:tc>
        <w:tc>
          <w:tcPr>
            <w:tcW w:w="184" w:type="dxa"/>
          </w:tcPr>
          <w:p w14:paraId="6A2DE13B" w14:textId="77777777" w:rsidR="002726A8" w:rsidRPr="00317850" w:rsidRDefault="002726A8" w:rsidP="002726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7D2682F3" w14:textId="68B80B12" w:rsidR="002726A8" w:rsidRPr="00317850" w:rsidRDefault="002726A8" w:rsidP="005B31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79" w:right="102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31785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4,180,378</w:t>
            </w:r>
          </w:p>
        </w:tc>
        <w:tc>
          <w:tcPr>
            <w:tcW w:w="184" w:type="dxa"/>
          </w:tcPr>
          <w:p w14:paraId="497AA168" w14:textId="77777777" w:rsidR="002726A8" w:rsidRPr="00317850" w:rsidRDefault="002726A8" w:rsidP="002726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</w:tcPr>
          <w:p w14:paraId="008EF9D0" w14:textId="66DAC146" w:rsidR="002726A8" w:rsidRPr="00317850" w:rsidRDefault="00AD43F9" w:rsidP="0031785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31785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5,399,650</w:t>
            </w:r>
          </w:p>
        </w:tc>
        <w:tc>
          <w:tcPr>
            <w:tcW w:w="180" w:type="dxa"/>
          </w:tcPr>
          <w:p w14:paraId="08124AAD" w14:textId="77777777" w:rsidR="002726A8" w:rsidRPr="00317850" w:rsidRDefault="002726A8" w:rsidP="002726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0C78579" w14:textId="0601A50E" w:rsidR="002726A8" w:rsidRPr="00317850" w:rsidRDefault="002726A8" w:rsidP="0031785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31785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4,737,805</w:t>
            </w:r>
          </w:p>
        </w:tc>
        <w:tc>
          <w:tcPr>
            <w:tcW w:w="184" w:type="dxa"/>
          </w:tcPr>
          <w:p w14:paraId="415841E5" w14:textId="77777777" w:rsidR="002726A8" w:rsidRPr="00317850" w:rsidRDefault="002726A8" w:rsidP="002726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</w:tcPr>
          <w:p w14:paraId="71E4C28F" w14:textId="430DCA5F" w:rsidR="002726A8" w:rsidRPr="00317850" w:rsidRDefault="00AD43F9" w:rsidP="002726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31785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239,183</w:t>
            </w:r>
          </w:p>
        </w:tc>
        <w:tc>
          <w:tcPr>
            <w:tcW w:w="180" w:type="dxa"/>
          </w:tcPr>
          <w:p w14:paraId="7008D604" w14:textId="77777777" w:rsidR="002726A8" w:rsidRPr="00317850" w:rsidRDefault="002726A8" w:rsidP="002726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075137" w14:textId="46E86639" w:rsidR="002726A8" w:rsidRPr="00317850" w:rsidRDefault="002726A8" w:rsidP="0031785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31785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180,820</w:t>
            </w:r>
          </w:p>
        </w:tc>
        <w:tc>
          <w:tcPr>
            <w:tcW w:w="180" w:type="dxa"/>
          </w:tcPr>
          <w:p w14:paraId="19C364E7" w14:textId="77777777" w:rsidR="002726A8" w:rsidRPr="00317850" w:rsidRDefault="002726A8" w:rsidP="002726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02B50D" w14:textId="4996FFA5" w:rsidR="002726A8" w:rsidRPr="00317850" w:rsidRDefault="00AD43F9" w:rsidP="004A0C9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31785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10,882,986</w:t>
            </w:r>
          </w:p>
        </w:tc>
        <w:tc>
          <w:tcPr>
            <w:tcW w:w="180" w:type="dxa"/>
          </w:tcPr>
          <w:p w14:paraId="1AE8AA56" w14:textId="77777777" w:rsidR="002726A8" w:rsidRPr="00317850" w:rsidRDefault="002726A8" w:rsidP="002726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DB6D65" w14:textId="524315F0" w:rsidR="002726A8" w:rsidRPr="00317850" w:rsidRDefault="002726A8" w:rsidP="0031785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31785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9,099,003</w:t>
            </w:r>
          </w:p>
        </w:tc>
      </w:tr>
      <w:tr w:rsidR="00852B8F" w:rsidRPr="00D36939" w14:paraId="6E6ACC32" w14:textId="77777777" w:rsidTr="005D6EFA">
        <w:trPr>
          <w:cantSplit/>
          <w:trHeight w:val="179"/>
        </w:trPr>
        <w:tc>
          <w:tcPr>
            <w:tcW w:w="4590" w:type="dxa"/>
            <w:vAlign w:val="bottom"/>
          </w:tcPr>
          <w:p w14:paraId="7357E5AD" w14:textId="77777777" w:rsidR="00852B8F" w:rsidRPr="005D6EFA" w:rsidRDefault="00852B8F" w:rsidP="002726A8">
            <w:pPr>
              <w:shd w:val="clear" w:color="auto" w:fill="FFFFFF"/>
              <w:spacing w:line="240" w:lineRule="auto"/>
              <w:ind w:right="-79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E1304E1" w14:textId="77777777" w:rsidR="00852B8F" w:rsidRPr="005D6EFA" w:rsidRDefault="00852B8F" w:rsidP="003E5E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0AAED5ED" w14:textId="77777777" w:rsidR="00852B8F" w:rsidRPr="005D6EFA" w:rsidRDefault="00852B8F" w:rsidP="002726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  <w:vAlign w:val="bottom"/>
          </w:tcPr>
          <w:p w14:paraId="7051A2B0" w14:textId="77777777" w:rsidR="00852B8F" w:rsidRPr="005D6EFA" w:rsidRDefault="00852B8F" w:rsidP="005B31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79" w:right="102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06DB1F9E" w14:textId="77777777" w:rsidR="00852B8F" w:rsidRPr="005D6EFA" w:rsidRDefault="00852B8F" w:rsidP="002726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vAlign w:val="bottom"/>
          </w:tcPr>
          <w:p w14:paraId="1F58B69C" w14:textId="77777777" w:rsidR="00852B8F" w:rsidRPr="005D6EFA" w:rsidRDefault="00852B8F" w:rsidP="0031785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96239B8" w14:textId="77777777" w:rsidR="00852B8F" w:rsidRPr="005D6EFA" w:rsidRDefault="00852B8F" w:rsidP="002726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84D006A" w14:textId="77777777" w:rsidR="00852B8F" w:rsidRPr="005D6EFA" w:rsidRDefault="00852B8F" w:rsidP="0031785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7D15C1AA" w14:textId="77777777" w:rsidR="00852B8F" w:rsidRPr="005D6EFA" w:rsidRDefault="00852B8F" w:rsidP="002726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vAlign w:val="bottom"/>
          </w:tcPr>
          <w:p w14:paraId="46B38AD2" w14:textId="77777777" w:rsidR="00852B8F" w:rsidRPr="005D6EFA" w:rsidRDefault="00852B8F" w:rsidP="002726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0E18210" w14:textId="77777777" w:rsidR="00852B8F" w:rsidRPr="005D6EFA" w:rsidRDefault="00852B8F" w:rsidP="002726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6478F9C" w14:textId="77777777" w:rsidR="00852B8F" w:rsidRPr="005D6EFA" w:rsidRDefault="00852B8F" w:rsidP="0031785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25D0772" w14:textId="77777777" w:rsidR="00852B8F" w:rsidRPr="005D6EFA" w:rsidRDefault="00852B8F" w:rsidP="002726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5F38DF5" w14:textId="77777777" w:rsidR="00852B8F" w:rsidRPr="005D6EFA" w:rsidRDefault="00852B8F" w:rsidP="004A0C9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B99DF45" w14:textId="77777777" w:rsidR="00852B8F" w:rsidRPr="005D6EFA" w:rsidRDefault="00852B8F" w:rsidP="002726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9175027" w14:textId="77777777" w:rsidR="00852B8F" w:rsidRPr="005D6EFA" w:rsidRDefault="00852B8F" w:rsidP="0031785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</w:tr>
      <w:tr w:rsidR="002726A8" w:rsidRPr="00D36939" w14:paraId="76EC3AE9" w14:textId="77777777" w:rsidTr="00852B8F">
        <w:trPr>
          <w:cantSplit/>
        </w:trPr>
        <w:tc>
          <w:tcPr>
            <w:tcW w:w="4590" w:type="dxa"/>
            <w:vAlign w:val="bottom"/>
          </w:tcPr>
          <w:p w14:paraId="59BF3750" w14:textId="77777777" w:rsidR="002726A8" w:rsidRPr="00D36939" w:rsidRDefault="002726A8" w:rsidP="002726A8">
            <w:pPr>
              <w:shd w:val="clear" w:color="auto" w:fill="FFFFFF"/>
              <w:spacing w:line="240" w:lineRule="auto"/>
              <w:ind w:right="-79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กำไรตามส่วนงานก่อนภาษีเงินได้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7B9EEFA" w14:textId="508B2D0E" w:rsidR="002726A8" w:rsidRPr="00317850" w:rsidRDefault="00AD43F9" w:rsidP="003E5E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31785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1,609,254</w:t>
            </w:r>
          </w:p>
        </w:tc>
        <w:tc>
          <w:tcPr>
            <w:tcW w:w="184" w:type="dxa"/>
            <w:vAlign w:val="bottom"/>
          </w:tcPr>
          <w:p w14:paraId="5311AA69" w14:textId="77777777" w:rsidR="002726A8" w:rsidRPr="00317850" w:rsidRDefault="002726A8" w:rsidP="002726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67C363D2" w14:textId="1089E77A" w:rsidR="002726A8" w:rsidRPr="00317850" w:rsidRDefault="002726A8" w:rsidP="005B31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79" w:right="102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31785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1,091,230</w:t>
            </w:r>
          </w:p>
        </w:tc>
        <w:tc>
          <w:tcPr>
            <w:tcW w:w="184" w:type="dxa"/>
            <w:vAlign w:val="bottom"/>
          </w:tcPr>
          <w:p w14:paraId="4DD95BC9" w14:textId="77777777" w:rsidR="002726A8" w:rsidRPr="00317850" w:rsidRDefault="002726A8" w:rsidP="002726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26A30876" w14:textId="71358606" w:rsidR="002726A8" w:rsidRPr="00317850" w:rsidRDefault="00AD43F9" w:rsidP="0031785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31785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473,791</w:t>
            </w:r>
          </w:p>
        </w:tc>
        <w:tc>
          <w:tcPr>
            <w:tcW w:w="180" w:type="dxa"/>
            <w:vAlign w:val="bottom"/>
          </w:tcPr>
          <w:p w14:paraId="5788538F" w14:textId="77777777" w:rsidR="002726A8" w:rsidRPr="00317850" w:rsidRDefault="002726A8" w:rsidP="002726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3FA73BC" w14:textId="2A14386D" w:rsidR="002726A8" w:rsidRPr="00317850" w:rsidRDefault="002726A8" w:rsidP="0031785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31785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396,484</w:t>
            </w:r>
          </w:p>
        </w:tc>
        <w:tc>
          <w:tcPr>
            <w:tcW w:w="184" w:type="dxa"/>
            <w:vAlign w:val="bottom"/>
          </w:tcPr>
          <w:p w14:paraId="5A36C485" w14:textId="77777777" w:rsidR="002726A8" w:rsidRPr="00317850" w:rsidRDefault="002726A8" w:rsidP="002726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021DF843" w14:textId="031985FE" w:rsidR="002726A8" w:rsidRPr="00317850" w:rsidRDefault="00AD43F9" w:rsidP="002726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31785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96,723</w:t>
            </w:r>
          </w:p>
        </w:tc>
        <w:tc>
          <w:tcPr>
            <w:tcW w:w="180" w:type="dxa"/>
            <w:vAlign w:val="bottom"/>
          </w:tcPr>
          <w:p w14:paraId="52C9E2ED" w14:textId="77777777" w:rsidR="002726A8" w:rsidRPr="00317850" w:rsidRDefault="002726A8" w:rsidP="002726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6138DF8" w14:textId="7A3D02BE" w:rsidR="002726A8" w:rsidRPr="00317850" w:rsidRDefault="002726A8" w:rsidP="0031785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31785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40,116</w:t>
            </w:r>
          </w:p>
        </w:tc>
        <w:tc>
          <w:tcPr>
            <w:tcW w:w="180" w:type="dxa"/>
            <w:vAlign w:val="bottom"/>
          </w:tcPr>
          <w:p w14:paraId="573A34D7" w14:textId="77777777" w:rsidR="002726A8" w:rsidRPr="00317850" w:rsidRDefault="002726A8" w:rsidP="002726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F09FC76" w14:textId="5F6D1A24" w:rsidR="002726A8" w:rsidRPr="00317850" w:rsidRDefault="00AD43F9" w:rsidP="004A0C9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31785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2,179,76</w:t>
            </w:r>
            <w:r w:rsidR="00171431" w:rsidRPr="0031785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6D272B55" w14:textId="77777777" w:rsidR="002726A8" w:rsidRPr="00317850" w:rsidRDefault="002726A8" w:rsidP="002726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2B64E73" w14:textId="063B02D8" w:rsidR="002726A8" w:rsidRPr="00317850" w:rsidRDefault="002726A8" w:rsidP="0031785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31785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1,527,830</w:t>
            </w:r>
          </w:p>
        </w:tc>
      </w:tr>
      <w:tr w:rsidR="002726A8" w:rsidRPr="00D36939" w14:paraId="25D31D49" w14:textId="77777777" w:rsidTr="00852B8F">
        <w:trPr>
          <w:cantSplit/>
        </w:trPr>
        <w:tc>
          <w:tcPr>
            <w:tcW w:w="4590" w:type="dxa"/>
            <w:vAlign w:val="bottom"/>
          </w:tcPr>
          <w:p w14:paraId="5F9CF221" w14:textId="77777777" w:rsidR="002726A8" w:rsidRPr="005D6EFA" w:rsidRDefault="002726A8" w:rsidP="002726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301D500" w14:textId="77777777" w:rsidR="002726A8" w:rsidRPr="005D6EFA" w:rsidRDefault="002726A8" w:rsidP="002726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4" w:type="dxa"/>
          </w:tcPr>
          <w:p w14:paraId="185521E4" w14:textId="77777777" w:rsidR="002726A8" w:rsidRPr="005D6EFA" w:rsidRDefault="002726A8" w:rsidP="002726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1501E6D9" w14:textId="77777777" w:rsidR="002726A8" w:rsidRPr="005D6EFA" w:rsidRDefault="002726A8" w:rsidP="005B31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79" w:right="102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4" w:type="dxa"/>
          </w:tcPr>
          <w:p w14:paraId="0501BD18" w14:textId="77777777" w:rsidR="002726A8" w:rsidRPr="005D6EFA" w:rsidRDefault="002726A8" w:rsidP="002726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</w:tcPr>
          <w:p w14:paraId="2EC00648" w14:textId="77777777" w:rsidR="002726A8" w:rsidRPr="005D6EFA" w:rsidRDefault="002726A8" w:rsidP="0031785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17BDB35A" w14:textId="77777777" w:rsidR="002726A8" w:rsidRPr="005D6EFA" w:rsidRDefault="002726A8" w:rsidP="002726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3964A33" w14:textId="77777777" w:rsidR="002726A8" w:rsidRPr="005D6EFA" w:rsidRDefault="002726A8" w:rsidP="0031785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4" w:type="dxa"/>
          </w:tcPr>
          <w:p w14:paraId="17A983CF" w14:textId="77777777" w:rsidR="002726A8" w:rsidRPr="005D6EFA" w:rsidRDefault="002726A8" w:rsidP="002726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5D326AA6" w14:textId="77777777" w:rsidR="002726A8" w:rsidRPr="005D6EFA" w:rsidRDefault="002726A8" w:rsidP="002726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23242F6" w14:textId="77777777" w:rsidR="002726A8" w:rsidRPr="005D6EFA" w:rsidRDefault="002726A8" w:rsidP="002726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D3FBD59" w14:textId="77777777" w:rsidR="002726A8" w:rsidRPr="005D6EFA" w:rsidRDefault="002726A8" w:rsidP="0031785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614FBB0C" w14:textId="77777777" w:rsidR="002726A8" w:rsidRPr="005D6EFA" w:rsidRDefault="002726A8" w:rsidP="002726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AC7B2A5" w14:textId="77777777" w:rsidR="002726A8" w:rsidRPr="005D6EFA" w:rsidRDefault="002726A8" w:rsidP="004A0C9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6A1D445F" w14:textId="77777777" w:rsidR="002726A8" w:rsidRPr="005D6EFA" w:rsidRDefault="002726A8" w:rsidP="002726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FD4E7F2" w14:textId="77777777" w:rsidR="002726A8" w:rsidRPr="005D6EFA" w:rsidRDefault="002726A8" w:rsidP="0031785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</w:tr>
      <w:tr w:rsidR="00B802CC" w:rsidRPr="00D36939" w14:paraId="3235789E" w14:textId="77777777" w:rsidTr="00317850">
        <w:trPr>
          <w:cantSplit/>
        </w:trPr>
        <w:tc>
          <w:tcPr>
            <w:tcW w:w="4590" w:type="dxa"/>
            <w:vAlign w:val="bottom"/>
          </w:tcPr>
          <w:p w14:paraId="3E4A6543" w14:textId="77777777" w:rsidR="001F3623" w:rsidRDefault="00B802CC" w:rsidP="00B802C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36939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สินทรัพย์ส่วนงาน </w:t>
            </w:r>
          </w:p>
          <w:p w14:paraId="2F17426D" w14:textId="499B5DB0" w:rsidR="00B802CC" w:rsidRPr="00D36939" w:rsidRDefault="001F3623" w:rsidP="00B802C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   </w:t>
            </w:r>
            <w:r w:rsidR="00B802CC"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802CC" w:rsidRPr="00D3693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30</w:t>
            </w:r>
            <w:r w:rsidR="00B802CC"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 กันยายน/</w:t>
            </w:r>
            <w:r w:rsidR="00B802CC" w:rsidRPr="00D3693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31</w:t>
            </w:r>
            <w:r w:rsidR="00B802CC"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A5C1F53" w14:textId="396B3426" w:rsidR="00B802CC" w:rsidRPr="00317850" w:rsidRDefault="00B802CC" w:rsidP="003E5E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31785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4,867,506</w:t>
            </w:r>
          </w:p>
        </w:tc>
        <w:tc>
          <w:tcPr>
            <w:tcW w:w="184" w:type="dxa"/>
            <w:vAlign w:val="bottom"/>
          </w:tcPr>
          <w:p w14:paraId="2B2A70D2" w14:textId="77777777" w:rsidR="00B802CC" w:rsidRPr="00317850" w:rsidRDefault="00B802CC" w:rsidP="00B802C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1636EE93" w14:textId="0177C381" w:rsidR="00B802CC" w:rsidRPr="00317850" w:rsidRDefault="00B802CC" w:rsidP="00B802C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79" w:right="102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31785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4,058,004</w:t>
            </w:r>
          </w:p>
        </w:tc>
        <w:tc>
          <w:tcPr>
            <w:tcW w:w="184" w:type="dxa"/>
            <w:vAlign w:val="bottom"/>
          </w:tcPr>
          <w:p w14:paraId="546B3F6A" w14:textId="77777777" w:rsidR="00B802CC" w:rsidRPr="00317850" w:rsidRDefault="00B802CC" w:rsidP="00B802C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316CA052" w14:textId="32B173D2" w:rsidR="00B802CC" w:rsidRPr="00317850" w:rsidRDefault="00171431" w:rsidP="0031785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31785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2,486,159</w:t>
            </w:r>
          </w:p>
        </w:tc>
        <w:tc>
          <w:tcPr>
            <w:tcW w:w="180" w:type="dxa"/>
            <w:vAlign w:val="bottom"/>
          </w:tcPr>
          <w:p w14:paraId="2F4F4953" w14:textId="77777777" w:rsidR="00B802CC" w:rsidRPr="00317850" w:rsidRDefault="00B802CC" w:rsidP="00B802C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FBCBF56" w14:textId="3F7A787D" w:rsidR="00B802CC" w:rsidRPr="00317850" w:rsidRDefault="00B802CC" w:rsidP="0031785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31785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3,077,572</w:t>
            </w:r>
          </w:p>
        </w:tc>
        <w:tc>
          <w:tcPr>
            <w:tcW w:w="184" w:type="dxa"/>
            <w:vAlign w:val="bottom"/>
          </w:tcPr>
          <w:p w14:paraId="5704F2F9" w14:textId="77777777" w:rsidR="00B802CC" w:rsidRPr="00317850" w:rsidRDefault="00B802CC" w:rsidP="00B802C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73EA2527" w14:textId="49578252" w:rsidR="00B802CC" w:rsidRPr="00317850" w:rsidRDefault="00171431" w:rsidP="00B802C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31785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147,470</w:t>
            </w:r>
          </w:p>
        </w:tc>
        <w:tc>
          <w:tcPr>
            <w:tcW w:w="180" w:type="dxa"/>
            <w:vAlign w:val="bottom"/>
          </w:tcPr>
          <w:p w14:paraId="78A03C2E" w14:textId="77777777" w:rsidR="00B802CC" w:rsidRPr="00317850" w:rsidRDefault="00B802CC" w:rsidP="00B802C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631AA05" w14:textId="016D19CD" w:rsidR="00B802CC" w:rsidRPr="00317850" w:rsidRDefault="00B802CC" w:rsidP="0031785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31785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112,409</w:t>
            </w:r>
          </w:p>
        </w:tc>
        <w:tc>
          <w:tcPr>
            <w:tcW w:w="180" w:type="dxa"/>
            <w:vAlign w:val="bottom"/>
          </w:tcPr>
          <w:p w14:paraId="2A545EA7" w14:textId="77777777" w:rsidR="00B802CC" w:rsidRPr="00317850" w:rsidRDefault="00B802CC" w:rsidP="00B802C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1C00889" w14:textId="096EC47D" w:rsidR="00B802CC" w:rsidRPr="00317850" w:rsidRDefault="00171431" w:rsidP="00B802C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31785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7,501,135</w:t>
            </w:r>
          </w:p>
        </w:tc>
        <w:tc>
          <w:tcPr>
            <w:tcW w:w="180" w:type="dxa"/>
            <w:vAlign w:val="bottom"/>
          </w:tcPr>
          <w:p w14:paraId="3F141768" w14:textId="77777777" w:rsidR="00B802CC" w:rsidRPr="00317850" w:rsidRDefault="00B802CC" w:rsidP="00B802C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0D2CE00" w14:textId="30DCC0BF" w:rsidR="00B802CC" w:rsidRPr="00317850" w:rsidRDefault="00B802CC" w:rsidP="0031785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31785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7,247,985</w:t>
            </w:r>
          </w:p>
        </w:tc>
      </w:tr>
    </w:tbl>
    <w:p w14:paraId="16DBACE0" w14:textId="0483DCCE" w:rsidR="002726A8" w:rsidRDefault="002726A8"/>
    <w:p w14:paraId="7E799F7F" w14:textId="77777777" w:rsidR="00164EBE" w:rsidRDefault="00164EBE" w:rsidP="00164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  <w:cs/>
        </w:rPr>
      </w:pPr>
    </w:p>
    <w:p w14:paraId="1AE8D60E" w14:textId="77777777" w:rsidR="00973FA0" w:rsidRDefault="00973FA0" w:rsidP="00164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  <w:sectPr w:rsidR="00973FA0" w:rsidSect="00EF7317">
          <w:headerReference w:type="default" r:id="rId12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7168A7EE" w14:textId="77777777" w:rsidR="00164EBE" w:rsidRDefault="00164EBE" w:rsidP="00164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4"/>
          <w:szCs w:val="4"/>
        </w:rPr>
      </w:pPr>
    </w:p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10"/>
        <w:gridCol w:w="270"/>
        <w:gridCol w:w="1260"/>
        <w:gridCol w:w="270"/>
        <w:gridCol w:w="1350"/>
      </w:tblGrid>
      <w:tr w:rsidR="00B81D01" w:rsidRPr="00EC275B" w14:paraId="7151FFFA" w14:textId="77777777" w:rsidTr="008C24D8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06ABEF77" w14:textId="65EC814D" w:rsidR="00B81D01" w:rsidRPr="00EC275B" w:rsidRDefault="008C24D8" w:rsidP="00BE3E79">
            <w:pPr>
              <w:tabs>
                <w:tab w:val="clear" w:pos="680"/>
                <w:tab w:val="left" w:pos="540"/>
              </w:tabs>
              <w:rPr>
                <w:rFonts w:ascii="Angsana New" w:eastAsia="MS Mincho" w:hAnsi="Angsana New"/>
                <w:sz w:val="30"/>
                <w:szCs w:val="30"/>
              </w:rPr>
            </w:pPr>
            <w:r w:rsidRPr="008C24D8">
              <w:rPr>
                <w:rFonts w:ascii="Angsana New" w:eastAsia="MS Mincho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การกระทบยอดกำไรหรือขาดทุนและสินทรัพย์ตามส่วนงานที่รายงาน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519DE9" w14:textId="77777777" w:rsidR="00B81D01" w:rsidRPr="00B81D01" w:rsidRDefault="00B81D01" w:rsidP="00BE3E79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23DFEA" w14:textId="65998058" w:rsidR="00B81D01" w:rsidRPr="00EC275B" w:rsidRDefault="008C24D8" w:rsidP="00BE3E79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B81D01" w:rsidRPr="00EC275B" w14:paraId="58B6CD6D" w14:textId="77777777" w:rsidTr="008C24D8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71D61047" w14:textId="07747F44" w:rsidR="00B81D01" w:rsidRPr="00EC275B" w:rsidRDefault="008C24D8" w:rsidP="00BE3E79">
            <w:pPr>
              <w:tabs>
                <w:tab w:val="clear" w:pos="680"/>
                <w:tab w:val="left" w:pos="540"/>
              </w:tabs>
              <w:rPr>
                <w:rFonts w:ascii="Angsana New" w:eastAsia="MS Mincho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eastAsia="MS Mincho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เก้าเดือน</w:t>
            </w:r>
            <w:r w:rsidRPr="00EC275B">
              <w:rPr>
                <w:rFonts w:ascii="Angsana New" w:eastAsia="MS Mincho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สิ้นสุดวันที่</w:t>
            </w:r>
            <w:r w:rsidRPr="00EC275B">
              <w:rPr>
                <w:rFonts w:ascii="Angsana New" w:eastAsia="MS Mincho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EC275B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EC275B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3D53B9" w14:textId="77777777" w:rsidR="00B81D01" w:rsidRPr="00EC275B" w:rsidRDefault="00B81D01" w:rsidP="00BE3E79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C1A24A" w14:textId="6EEF942D" w:rsidR="00B81D01" w:rsidRPr="00EC275B" w:rsidRDefault="00B81D01" w:rsidP="00BE3E79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7BF907" w14:textId="77777777" w:rsidR="00B81D01" w:rsidRPr="00EC275B" w:rsidRDefault="00B81D01" w:rsidP="00BE3E79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10D5D07" w14:textId="44EB0A0F" w:rsidR="00B81D01" w:rsidRPr="00EC275B" w:rsidRDefault="008C24D8" w:rsidP="00BE3E79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2563</w:t>
            </w:r>
          </w:p>
        </w:tc>
      </w:tr>
      <w:tr w:rsidR="008C24D8" w:rsidRPr="00EC275B" w14:paraId="03489359" w14:textId="77777777" w:rsidTr="005D2873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3C5C3AE3" w14:textId="77777777" w:rsidR="008C24D8" w:rsidRPr="00EC275B" w:rsidRDefault="008C24D8" w:rsidP="002726A8">
            <w:pPr>
              <w:tabs>
                <w:tab w:val="clear" w:pos="680"/>
                <w:tab w:val="left" w:pos="540"/>
              </w:tabs>
              <w:ind w:left="164" w:hanging="164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39E39C" w14:textId="77777777" w:rsidR="008C24D8" w:rsidRDefault="008C24D8" w:rsidP="002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9AE4CE" w14:textId="0F8C0094" w:rsidR="008C24D8" w:rsidRDefault="008C24D8" w:rsidP="008C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1D01" w:rsidRPr="00EC275B" w14:paraId="1CF8BC53" w14:textId="77777777" w:rsidTr="008C24D8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3D41066A" w14:textId="54208847" w:rsidR="00B81D01" w:rsidRPr="00EC275B" w:rsidRDefault="00B81D01" w:rsidP="002726A8">
            <w:pPr>
              <w:tabs>
                <w:tab w:val="clear" w:pos="680"/>
                <w:tab w:val="left" w:pos="540"/>
              </w:tabs>
              <w:ind w:left="164" w:hanging="164"/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3A01C7" w14:textId="77777777" w:rsidR="00B81D01" w:rsidRDefault="00B81D01" w:rsidP="002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1B0BCC" w14:textId="32556FA9" w:rsidR="00B81D01" w:rsidRDefault="00AD43F9" w:rsidP="00B2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ind w:right="-132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2,179,76</w:t>
            </w:r>
            <w:r w:rsidR="00784A2D">
              <w:rPr>
                <w:rFonts w:ascii="Angsana New" w:eastAsia="MS Mincho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A07660" w14:textId="77777777" w:rsidR="00B81D01" w:rsidRDefault="00B81D01" w:rsidP="002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BFB910F" w14:textId="216BF2A8" w:rsidR="00B81D01" w:rsidRDefault="00B81D01" w:rsidP="00A91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1,527,830</w:t>
            </w:r>
          </w:p>
        </w:tc>
      </w:tr>
      <w:tr w:rsidR="00B81D01" w:rsidRPr="00EC275B" w14:paraId="2C118A52" w14:textId="77777777" w:rsidTr="008C24D8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0D5D87C2" w14:textId="77777777" w:rsidR="00B81D01" w:rsidRPr="00EC275B" w:rsidRDefault="00B81D01" w:rsidP="002726A8">
            <w:pPr>
              <w:tabs>
                <w:tab w:val="clear" w:pos="680"/>
                <w:tab w:val="left" w:pos="540"/>
              </w:tabs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751D1B" w14:textId="77777777" w:rsidR="00B81D01" w:rsidRPr="00EC275B" w:rsidRDefault="00B81D01" w:rsidP="002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EA70AC" w14:textId="77777777" w:rsidR="00B81D01" w:rsidRPr="00EC275B" w:rsidRDefault="00B81D01" w:rsidP="002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F1447C" w14:textId="77777777" w:rsidR="00B81D01" w:rsidRPr="00EC275B" w:rsidRDefault="00B81D01" w:rsidP="002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DD2642" w14:textId="77777777" w:rsidR="00B81D01" w:rsidRPr="00EC275B" w:rsidRDefault="00B81D01" w:rsidP="002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16"/>
                <w:szCs w:val="16"/>
              </w:rPr>
            </w:pPr>
          </w:p>
        </w:tc>
      </w:tr>
      <w:tr w:rsidR="00B81D01" w:rsidRPr="00EC275B" w14:paraId="2689221C" w14:textId="77777777" w:rsidTr="008C24D8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37F4252F" w14:textId="77777777" w:rsidR="00B81D01" w:rsidRPr="00EC275B" w:rsidRDefault="00B81D01" w:rsidP="002726A8">
            <w:pPr>
              <w:tabs>
                <w:tab w:val="clear" w:pos="680"/>
                <w:tab w:val="left" w:pos="540"/>
              </w:tabs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58A75C" w14:textId="77777777" w:rsidR="00B81D01" w:rsidRPr="00EC275B" w:rsidRDefault="00B81D01" w:rsidP="002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197C91" w14:textId="77777777" w:rsidR="00B81D01" w:rsidRPr="00EC275B" w:rsidRDefault="00B81D01" w:rsidP="002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CCA229" w14:textId="77777777" w:rsidR="00B81D01" w:rsidRPr="00EC275B" w:rsidRDefault="00B81D01" w:rsidP="002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675F6C7" w14:textId="77777777" w:rsidR="00B81D01" w:rsidRPr="00EC275B" w:rsidRDefault="00B81D01" w:rsidP="002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B81D01" w:rsidRPr="00EC275B" w14:paraId="59487584" w14:textId="77777777" w:rsidTr="008C24D8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75EE62B6" w14:textId="77777777" w:rsidR="00B81D01" w:rsidRPr="00EC275B" w:rsidRDefault="00B81D01" w:rsidP="002726A8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96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ค่าใช้จ่ายส่วนกลางอื่น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C89BB2" w14:textId="77777777" w:rsidR="00B81D01" w:rsidRDefault="00B81D01" w:rsidP="002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09BA4E" w14:textId="22604349" w:rsidR="00B81D01" w:rsidRDefault="00AD43F9" w:rsidP="00B2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ind w:right="-132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(3</w:t>
            </w:r>
            <w:r w:rsidR="00851E85">
              <w:rPr>
                <w:rFonts w:ascii="Angsana New" w:eastAsia="MS Mincho" w:hAnsi="Angsana New"/>
                <w:sz w:val="30"/>
                <w:szCs w:val="30"/>
              </w:rPr>
              <w:t>29</w:t>
            </w:r>
            <w:r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851E85">
              <w:rPr>
                <w:rFonts w:ascii="Angsana New" w:eastAsia="MS Mincho" w:hAnsi="Angsana New"/>
                <w:sz w:val="30"/>
                <w:szCs w:val="30"/>
              </w:rPr>
              <w:t>073</w:t>
            </w:r>
            <w:r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3D167B" w14:textId="77777777" w:rsidR="00B81D01" w:rsidRDefault="00B81D01" w:rsidP="002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E9445D9" w14:textId="19AC73EE" w:rsidR="00B81D01" w:rsidRPr="00EC275B" w:rsidRDefault="00B81D01" w:rsidP="00A91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(195,019)</w:t>
            </w:r>
          </w:p>
        </w:tc>
      </w:tr>
      <w:tr w:rsidR="00B81D01" w:rsidRPr="00EC275B" w14:paraId="0F2748BF" w14:textId="77777777" w:rsidTr="008C24D8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4BD12112" w14:textId="77777777" w:rsidR="00B81D01" w:rsidRPr="00EC275B" w:rsidRDefault="00B81D01" w:rsidP="002726A8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96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7E09F1" w14:textId="77777777" w:rsidR="00B81D01" w:rsidRDefault="00B81D01" w:rsidP="002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503C17" w14:textId="18099C1C" w:rsidR="00B81D01" w:rsidRDefault="00AD43F9" w:rsidP="00B2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ind w:right="-132"/>
              <w:rPr>
                <w:rFonts w:ascii="Angsana New" w:eastAsia="MS Mincho" w:hAnsi="Angsana New"/>
                <w:sz w:val="30"/>
                <w:szCs w:val="30"/>
              </w:rPr>
            </w:pPr>
            <w:r w:rsidRPr="00AD43F9">
              <w:rPr>
                <w:rFonts w:ascii="Angsana New" w:eastAsia="MS Mincho" w:hAnsi="Angsana New"/>
                <w:sz w:val="30"/>
                <w:szCs w:val="30"/>
              </w:rPr>
              <w:t>(</w:t>
            </w:r>
            <w:r>
              <w:rPr>
                <w:rFonts w:ascii="Angsana New" w:eastAsia="MS Mincho" w:hAnsi="Angsana New"/>
                <w:sz w:val="30"/>
                <w:szCs w:val="30"/>
              </w:rPr>
              <w:t>204</w:t>
            </w:r>
            <w:r w:rsidRPr="00AD43F9">
              <w:rPr>
                <w:rFonts w:ascii="Angsana New" w:eastAsia="MS Mincho" w:hAnsi="Angsana New"/>
                <w:sz w:val="30"/>
                <w:szCs w:val="30"/>
              </w:rPr>
              <w:t>,</w:t>
            </w:r>
            <w:r>
              <w:rPr>
                <w:rFonts w:ascii="Angsana New" w:eastAsia="MS Mincho" w:hAnsi="Angsana New"/>
                <w:sz w:val="30"/>
                <w:szCs w:val="30"/>
              </w:rPr>
              <w:t>937</w:t>
            </w:r>
            <w:r w:rsidRPr="00AD43F9"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1E1A84" w14:textId="77777777" w:rsidR="00B81D01" w:rsidRDefault="00B81D01" w:rsidP="002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5EC23D4" w14:textId="6FE39C99" w:rsidR="00B81D01" w:rsidRPr="00EC275B" w:rsidRDefault="00B81D01" w:rsidP="00A91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(188,457)</w:t>
            </w:r>
          </w:p>
        </w:tc>
      </w:tr>
      <w:tr w:rsidR="00B81D01" w:rsidRPr="00EC275B" w14:paraId="3D2B5200" w14:textId="77777777" w:rsidTr="008C24D8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711E7ADC" w14:textId="77777777" w:rsidR="00B81D01" w:rsidRPr="00EC275B" w:rsidRDefault="00B81D01" w:rsidP="002726A8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96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525BE8" w14:textId="77777777" w:rsidR="00B81D01" w:rsidRDefault="00B81D01" w:rsidP="002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9CA016" w14:textId="262607A5" w:rsidR="00B81D01" w:rsidRDefault="00AD43F9" w:rsidP="00B2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ind w:right="-132"/>
              <w:rPr>
                <w:rFonts w:ascii="Angsana New" w:eastAsia="MS Mincho" w:hAnsi="Angsana New"/>
                <w:sz w:val="30"/>
                <w:szCs w:val="30"/>
              </w:rPr>
            </w:pPr>
            <w:r w:rsidRPr="00AD43F9">
              <w:rPr>
                <w:rFonts w:ascii="Angsana New" w:eastAsia="MS Mincho" w:hAnsi="Angsana New"/>
                <w:sz w:val="30"/>
                <w:szCs w:val="30"/>
              </w:rPr>
              <w:t>(</w:t>
            </w:r>
            <w:r>
              <w:rPr>
                <w:rFonts w:ascii="Angsana New" w:eastAsia="MS Mincho" w:hAnsi="Angsana New"/>
                <w:sz w:val="30"/>
                <w:szCs w:val="30"/>
              </w:rPr>
              <w:t>22</w:t>
            </w:r>
            <w:r w:rsidRPr="00AD43F9">
              <w:rPr>
                <w:rFonts w:ascii="Angsana New" w:eastAsia="MS Mincho" w:hAnsi="Angsana New"/>
                <w:sz w:val="30"/>
                <w:szCs w:val="30"/>
              </w:rPr>
              <w:t>,</w:t>
            </w:r>
            <w:r>
              <w:rPr>
                <w:rFonts w:ascii="Angsana New" w:eastAsia="MS Mincho" w:hAnsi="Angsana New"/>
                <w:sz w:val="30"/>
                <w:szCs w:val="30"/>
              </w:rPr>
              <w:t>753</w:t>
            </w:r>
            <w:r w:rsidRPr="00AD43F9"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B6266F" w14:textId="77777777" w:rsidR="00B81D01" w:rsidRDefault="00B81D01" w:rsidP="002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BED643D" w14:textId="12FA14C5" w:rsidR="00B81D01" w:rsidRPr="00EC275B" w:rsidRDefault="00B81D01" w:rsidP="00A91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(58,031)</w:t>
            </w:r>
          </w:p>
        </w:tc>
      </w:tr>
      <w:tr w:rsidR="00B81D01" w:rsidRPr="00EC275B" w14:paraId="519915EA" w14:textId="77777777" w:rsidTr="008C24D8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41F59BAC" w14:textId="77777777" w:rsidR="00B81D01" w:rsidRPr="00EC275B" w:rsidRDefault="00B81D01" w:rsidP="002726A8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96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รายได้จากเงินลงทุน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AEDF15" w14:textId="77777777" w:rsidR="00B81D01" w:rsidRDefault="00B81D01" w:rsidP="002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1B0EA1D" w14:textId="5A7DB1A2" w:rsidR="00B81D01" w:rsidRDefault="00AD43F9" w:rsidP="00B2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ind w:right="-132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7,320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12514C" w14:textId="77777777" w:rsidR="00B81D01" w:rsidRDefault="00B81D01" w:rsidP="002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8C5A6B3" w14:textId="349956E6" w:rsidR="00B81D01" w:rsidRPr="00EC275B" w:rsidRDefault="00B81D01" w:rsidP="00A91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10,786</w:t>
            </w:r>
          </w:p>
        </w:tc>
      </w:tr>
      <w:tr w:rsidR="00B81D01" w:rsidRPr="00EC275B" w14:paraId="3DEB7B02" w14:textId="77777777" w:rsidTr="008C24D8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78EA99A1" w14:textId="77777777" w:rsidR="00B81D01" w:rsidRPr="00EC275B" w:rsidRDefault="00B81D01" w:rsidP="002726A8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96"/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DC698A" w14:textId="77777777" w:rsidR="00B81D01" w:rsidRDefault="00B81D01" w:rsidP="002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C98017" w14:textId="6649E091" w:rsidR="00B81D01" w:rsidRDefault="00AD43F9" w:rsidP="00B2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ind w:right="-132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7,209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43CB99" w14:textId="77777777" w:rsidR="00B81D01" w:rsidRDefault="00B81D01" w:rsidP="002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7E66CDF" w14:textId="2821764F" w:rsidR="00B81D01" w:rsidRPr="00EC275B" w:rsidRDefault="00B81D01" w:rsidP="00A91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9,374</w:t>
            </w:r>
          </w:p>
        </w:tc>
      </w:tr>
      <w:tr w:rsidR="00B81D01" w:rsidRPr="00EC275B" w14:paraId="1296B1B6" w14:textId="77777777" w:rsidTr="008C24D8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0DDAC6F5" w14:textId="5AAA603B" w:rsidR="00B81D01" w:rsidRPr="00EC275B" w:rsidRDefault="00B81D01" w:rsidP="002726A8">
            <w:pPr>
              <w:tabs>
                <w:tab w:val="clear" w:pos="454"/>
                <w:tab w:val="clear" w:pos="680"/>
                <w:tab w:val="left" w:pos="164"/>
                <w:tab w:val="left" w:pos="540"/>
              </w:tabs>
              <w:ind w:left="360" w:hanging="196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 w:hint="cs"/>
                <w:sz w:val="30"/>
                <w:szCs w:val="30"/>
                <w:cs/>
              </w:rPr>
              <w:t>กำไร</w:t>
            </w: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จากอัตราแลกเปลี่ยน</w:t>
            </w:r>
            <w:r w:rsidR="00784A2D">
              <w:rPr>
                <w:rFonts w:ascii="Angsana New" w:eastAsia="MS Mincho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05F434" w14:textId="77777777" w:rsidR="00B81D01" w:rsidRDefault="00B81D01" w:rsidP="002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76115C" w14:textId="654C07AD" w:rsidR="00B81D01" w:rsidRDefault="00AD43F9" w:rsidP="00B2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ind w:right="-132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92,623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84BF2F" w14:textId="77777777" w:rsidR="00B81D01" w:rsidRDefault="00B81D01" w:rsidP="002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CA72080" w14:textId="5D8616D6" w:rsidR="00B81D01" w:rsidRPr="00EC275B" w:rsidRDefault="00B81D01" w:rsidP="00A91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43,008</w:t>
            </w:r>
          </w:p>
        </w:tc>
      </w:tr>
      <w:tr w:rsidR="00B81D01" w:rsidRPr="00EC275B" w14:paraId="59D2A67E" w14:textId="77777777" w:rsidTr="008C24D8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3A2C3E94" w14:textId="77777777" w:rsidR="00B81D01" w:rsidRPr="00EC275B" w:rsidRDefault="00B81D01" w:rsidP="002726A8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96"/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ส่วนแบ่งขาดทุนจากบริษัทร่วมและการร่วมค้า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CD1C90" w14:textId="77777777" w:rsidR="00B81D01" w:rsidRDefault="00B81D01" w:rsidP="002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775DA7" w14:textId="3A22FBEF" w:rsidR="00B81D01" w:rsidRDefault="00AD43F9" w:rsidP="00B2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ind w:right="-132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(1,015)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509607" w14:textId="77777777" w:rsidR="00B81D01" w:rsidRDefault="00B81D01" w:rsidP="002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1C9125F" w14:textId="2D5F7869" w:rsidR="00B81D01" w:rsidRPr="00EC275B" w:rsidRDefault="00B81D01" w:rsidP="00A91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(45,813)</w:t>
            </w:r>
          </w:p>
        </w:tc>
      </w:tr>
      <w:tr w:rsidR="00B81D01" w:rsidRPr="00EC275B" w14:paraId="71E8D5D8" w14:textId="77777777" w:rsidTr="008C24D8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014A23C4" w14:textId="77777777" w:rsidR="00B81D01" w:rsidRPr="00EC275B" w:rsidRDefault="00B81D01" w:rsidP="002726A8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96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C32ACD" w14:textId="77777777" w:rsidR="00B81D01" w:rsidRDefault="00B81D01" w:rsidP="002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4DDBF5" w14:textId="0F85D0EB" w:rsidR="00B81D01" w:rsidRDefault="00AD43F9" w:rsidP="00B2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ind w:right="-132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(283,0</w:t>
            </w:r>
            <w:r w:rsidR="00B22658">
              <w:rPr>
                <w:rFonts w:ascii="Angsana New" w:eastAsia="MS Mincho" w:hAnsi="Angsana New"/>
                <w:sz w:val="30"/>
                <w:szCs w:val="30"/>
              </w:rPr>
              <w:t>10</w:t>
            </w:r>
            <w:r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FC058C" w14:textId="77777777" w:rsidR="00B81D01" w:rsidRDefault="00B81D01" w:rsidP="002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D8089" w14:textId="55E11DFD" w:rsidR="00B81D01" w:rsidRPr="00EC275B" w:rsidRDefault="00B81D01" w:rsidP="00A91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(140,603)</w:t>
            </w:r>
          </w:p>
        </w:tc>
      </w:tr>
      <w:tr w:rsidR="00B81D01" w:rsidRPr="00EC275B" w14:paraId="02C06423" w14:textId="77777777" w:rsidTr="008C24D8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0C60A3A7" w14:textId="77777777" w:rsidR="00B81D01" w:rsidRPr="00EC275B" w:rsidRDefault="00B81D01" w:rsidP="002726A8">
            <w:pPr>
              <w:tabs>
                <w:tab w:val="clear" w:pos="680"/>
                <w:tab w:val="left" w:pos="540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กำไรรวม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40AA51" w14:textId="77777777" w:rsidR="00B81D01" w:rsidRDefault="00B81D01" w:rsidP="002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D2CF9A" w14:textId="7C1F0ADE" w:rsidR="00B81D01" w:rsidRPr="00A91120" w:rsidRDefault="00AD43F9" w:rsidP="00B2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ind w:right="-132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A9112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1,446,</w:t>
            </w:r>
            <w:r w:rsidR="00851E85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73092F" w14:textId="77777777" w:rsidR="00B81D01" w:rsidRPr="00A91120" w:rsidRDefault="00B81D01" w:rsidP="002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34196D" w14:textId="483998FC" w:rsidR="00B81D01" w:rsidRPr="00A91120" w:rsidRDefault="00B81D01" w:rsidP="00A91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A9112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963,075</w:t>
            </w:r>
          </w:p>
        </w:tc>
      </w:tr>
    </w:tbl>
    <w:p w14:paraId="1C77CD3B" w14:textId="77777777" w:rsidR="00A17B2E" w:rsidRPr="00B63855" w:rsidRDefault="00A17B2E" w:rsidP="00A17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6"/>
        <w:gridCol w:w="594"/>
        <w:gridCol w:w="1260"/>
        <w:gridCol w:w="270"/>
        <w:gridCol w:w="1350"/>
      </w:tblGrid>
      <w:tr w:rsidR="00B63855" w:rsidRPr="004F52D5" w14:paraId="1EC8497F" w14:textId="77777777" w:rsidTr="008C24D8"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</w:tcPr>
          <w:p w14:paraId="52B549B2" w14:textId="77777777" w:rsidR="00B63855" w:rsidRPr="004F52D5" w:rsidRDefault="00B63855" w:rsidP="00FC150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14:paraId="0FD919D1" w14:textId="77777777" w:rsidR="00B63855" w:rsidRPr="004F52D5" w:rsidRDefault="00B63855" w:rsidP="00FC150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C02CD6" w14:textId="10074857" w:rsidR="00B63855" w:rsidRPr="008C24D8" w:rsidRDefault="008C24D8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24D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842835" w:rsidRPr="008C24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42835" w:rsidRPr="008C24D8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84D346" w14:textId="77777777" w:rsidR="00B63855" w:rsidRPr="008C24D8" w:rsidRDefault="00B63855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3AA13D9" w14:textId="77777777" w:rsidR="00B63855" w:rsidRPr="008C24D8" w:rsidRDefault="00B63855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24D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C24D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63855" w:rsidRPr="004F52D5" w14:paraId="2D7BDDEC" w14:textId="77777777" w:rsidTr="008C24D8"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</w:tcPr>
          <w:p w14:paraId="04B84291" w14:textId="77777777" w:rsidR="00B63855" w:rsidRPr="004F52D5" w:rsidRDefault="00B63855" w:rsidP="00FC150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14:paraId="2BDE5559" w14:textId="77777777" w:rsidR="00B63855" w:rsidRPr="004F52D5" w:rsidRDefault="00B63855" w:rsidP="00FC150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7CF24E" w14:textId="05683416" w:rsidR="00B63855" w:rsidRPr="004F52D5" w:rsidRDefault="00075D39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D39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684BF0" w14:textId="77777777" w:rsidR="00B63855" w:rsidRPr="004F52D5" w:rsidRDefault="00B63855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3361977" w14:textId="4822CE18" w:rsidR="00B63855" w:rsidRPr="004F52D5" w:rsidRDefault="00075D39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D39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B63855" w:rsidRPr="00973FAC" w14:paraId="3844DDB3" w14:textId="77777777" w:rsidTr="008C24D8"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</w:tcPr>
          <w:p w14:paraId="03FD6B99" w14:textId="77777777" w:rsidR="00B63855" w:rsidRPr="004F52D5" w:rsidRDefault="00B63855" w:rsidP="00FC150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14:paraId="2C157D49" w14:textId="77777777" w:rsidR="00B63855" w:rsidRPr="004F52D5" w:rsidRDefault="00B63855" w:rsidP="00FC150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7435E8" w14:textId="77777777" w:rsidR="00B63855" w:rsidRPr="00973FAC" w:rsidRDefault="00B63855" w:rsidP="00FC150A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</w:t>
            </w:r>
            <w:r w:rsidRPr="0049153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63855" w:rsidRPr="004F52D5" w14:paraId="1C66BF57" w14:textId="77777777" w:rsidTr="008C24D8"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</w:tcPr>
          <w:p w14:paraId="44F9DC64" w14:textId="77777777" w:rsidR="00B63855" w:rsidRPr="00763552" w:rsidRDefault="00B63855" w:rsidP="00763552">
            <w:pPr>
              <w:tabs>
                <w:tab w:val="clear" w:pos="680"/>
                <w:tab w:val="left" w:pos="540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63552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14:paraId="4088C34B" w14:textId="77777777" w:rsidR="00B63855" w:rsidRPr="004F52D5" w:rsidRDefault="00B63855" w:rsidP="00FC150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B8DB5A" w14:textId="77777777" w:rsidR="00B63855" w:rsidRPr="004F52D5" w:rsidRDefault="00B63855" w:rsidP="00FC150A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C3F3FF" w14:textId="77777777" w:rsidR="00B63855" w:rsidRPr="004F52D5" w:rsidRDefault="00B63855" w:rsidP="00FC150A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74517C" w14:textId="77777777" w:rsidR="00B63855" w:rsidRPr="004F52D5" w:rsidRDefault="00B63855" w:rsidP="00FC150A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26A0" w:rsidRPr="00074C25" w14:paraId="65DA6074" w14:textId="77777777" w:rsidTr="00F35D07"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</w:tcPr>
          <w:p w14:paraId="2CC73669" w14:textId="77777777" w:rsidR="009F26A0" w:rsidRPr="003D5704" w:rsidRDefault="009F26A0" w:rsidP="009F26A0">
            <w:pPr>
              <w:tabs>
                <w:tab w:val="clear" w:pos="680"/>
                <w:tab w:val="left" w:pos="540"/>
              </w:tabs>
              <w:rPr>
                <w:rFonts w:ascii="Angsana New" w:eastAsia="MS Mincho" w:hAnsi="Angsana New"/>
                <w:sz w:val="30"/>
                <w:szCs w:val="30"/>
              </w:rPr>
            </w:pPr>
            <w:r w:rsidRPr="003D5704">
              <w:rPr>
                <w:rFonts w:ascii="Angsana New" w:eastAsia="MS Mincho" w:hAnsi="Angsana New" w:hint="cs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14:paraId="717F30C2" w14:textId="77777777" w:rsidR="009F26A0" w:rsidRPr="004F52D5" w:rsidRDefault="009F26A0" w:rsidP="009F26A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77E81C8" w14:textId="0C14106D" w:rsidR="009F26A0" w:rsidRPr="009F26A0" w:rsidRDefault="009F26A0" w:rsidP="009F2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ind w:right="-132"/>
              <w:rPr>
                <w:rFonts w:ascii="Angsana New" w:eastAsia="MS Mincho" w:hAnsi="Angsana New"/>
                <w:sz w:val="30"/>
                <w:szCs w:val="30"/>
              </w:rPr>
            </w:pPr>
            <w:r w:rsidRPr="008C24D8">
              <w:rPr>
                <w:rFonts w:ascii="Angsana New" w:eastAsia="MS Mincho" w:hAnsi="Angsana New"/>
                <w:sz w:val="30"/>
                <w:szCs w:val="30"/>
              </w:rPr>
              <w:t>7,</w:t>
            </w:r>
            <w:r>
              <w:rPr>
                <w:rFonts w:ascii="Angsana New" w:eastAsia="MS Mincho" w:hAnsi="Angsana New"/>
                <w:sz w:val="30"/>
                <w:szCs w:val="30"/>
              </w:rPr>
              <w:t>501,135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45A083" w14:textId="77777777" w:rsidR="009F26A0" w:rsidRPr="004F52D5" w:rsidRDefault="009F26A0" w:rsidP="009F2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92B86AD" w14:textId="7D42C148" w:rsidR="009F26A0" w:rsidRPr="008C24D8" w:rsidRDefault="009F26A0" w:rsidP="009F2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eastAsia="MS Mincho" w:hAnsi="Angsana New"/>
                <w:sz w:val="30"/>
                <w:szCs w:val="30"/>
              </w:rPr>
            </w:pPr>
            <w:r w:rsidRPr="008C24D8">
              <w:rPr>
                <w:rFonts w:ascii="Angsana New" w:eastAsia="MS Mincho" w:hAnsi="Angsana New"/>
                <w:sz w:val="30"/>
                <w:szCs w:val="30"/>
              </w:rPr>
              <w:t>7,247,985</w:t>
            </w:r>
          </w:p>
        </w:tc>
      </w:tr>
      <w:tr w:rsidR="009F26A0" w:rsidRPr="00074C25" w14:paraId="2C87A39A" w14:textId="77777777" w:rsidTr="00F35D07"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</w:tcPr>
          <w:p w14:paraId="05B33888" w14:textId="77777777" w:rsidR="009F26A0" w:rsidRPr="003D5704" w:rsidRDefault="009F26A0" w:rsidP="009F26A0">
            <w:pPr>
              <w:tabs>
                <w:tab w:val="clear" w:pos="680"/>
                <w:tab w:val="left" w:pos="540"/>
              </w:tabs>
              <w:rPr>
                <w:rFonts w:ascii="Angsana New" w:eastAsia="MS Mincho" w:hAnsi="Angsana New"/>
                <w:sz w:val="30"/>
                <w:szCs w:val="30"/>
              </w:rPr>
            </w:pPr>
            <w:r w:rsidRPr="003D5704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14:paraId="478C6C95" w14:textId="77777777" w:rsidR="009F26A0" w:rsidRPr="004F52D5" w:rsidRDefault="009F26A0" w:rsidP="009F26A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2E6C4A" w14:textId="74DE3C41" w:rsidR="009F26A0" w:rsidRPr="009F26A0" w:rsidRDefault="009F26A0" w:rsidP="009F2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ind w:right="-132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5,04</w:t>
            </w:r>
            <w:r w:rsidR="00851E85">
              <w:rPr>
                <w:rFonts w:ascii="Angsana New" w:eastAsia="MS Mincho" w:hAnsi="Angsana New"/>
                <w:sz w:val="30"/>
                <w:szCs w:val="30"/>
              </w:rPr>
              <w:t>6</w:t>
            </w:r>
            <w:r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851E85">
              <w:rPr>
                <w:rFonts w:ascii="Angsana New" w:eastAsia="MS Mincho" w:hAnsi="Angsana New"/>
                <w:sz w:val="30"/>
                <w:szCs w:val="30"/>
              </w:rPr>
              <w:t>870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FD3CC2" w14:textId="77777777" w:rsidR="009F26A0" w:rsidRPr="004F52D5" w:rsidRDefault="009F26A0" w:rsidP="009F2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0AB47" w14:textId="20DB3936" w:rsidR="009F26A0" w:rsidRPr="008C24D8" w:rsidRDefault="009F26A0" w:rsidP="009F2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eastAsia="MS Mincho" w:hAnsi="Angsana New"/>
                <w:sz w:val="30"/>
                <w:szCs w:val="30"/>
              </w:rPr>
            </w:pPr>
            <w:r w:rsidRPr="008C24D8">
              <w:rPr>
                <w:rFonts w:ascii="Angsana New" w:eastAsia="MS Mincho" w:hAnsi="Angsana New"/>
                <w:sz w:val="30"/>
                <w:szCs w:val="30"/>
              </w:rPr>
              <w:t>4,308,839</w:t>
            </w:r>
          </w:p>
        </w:tc>
      </w:tr>
      <w:tr w:rsidR="009F26A0" w:rsidRPr="00074C25" w14:paraId="64C1FE94" w14:textId="77777777" w:rsidTr="008C24D8"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</w:tcPr>
          <w:p w14:paraId="6A9C187E" w14:textId="77777777" w:rsidR="009F26A0" w:rsidRPr="00763552" w:rsidRDefault="009F26A0" w:rsidP="009F26A0">
            <w:pPr>
              <w:tabs>
                <w:tab w:val="clear" w:pos="680"/>
                <w:tab w:val="left" w:pos="540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63552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14:paraId="016499E8" w14:textId="77777777" w:rsidR="009F26A0" w:rsidRPr="004F52D5" w:rsidRDefault="009F26A0" w:rsidP="009F26A0">
            <w:pPr>
              <w:tabs>
                <w:tab w:val="clear" w:pos="680"/>
                <w:tab w:val="clear" w:pos="3515"/>
                <w:tab w:val="left" w:pos="414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70FDA0" w14:textId="584F6143" w:rsidR="009F26A0" w:rsidRPr="00A91120" w:rsidRDefault="009F26A0" w:rsidP="009F2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ind w:right="-132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A9112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12,548,</w:t>
            </w:r>
            <w:r w:rsidR="00851E85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005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BE9A47" w14:textId="77777777" w:rsidR="009F26A0" w:rsidRPr="00A91120" w:rsidRDefault="009F26A0" w:rsidP="009F2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ind w:left="-228" w:right="-2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3148C9" w14:textId="789BC3E2" w:rsidR="009F26A0" w:rsidRPr="00A91120" w:rsidRDefault="009F26A0" w:rsidP="009F2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A9112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11,556,824</w:t>
            </w:r>
          </w:p>
        </w:tc>
      </w:tr>
    </w:tbl>
    <w:p w14:paraId="26319E89" w14:textId="77777777" w:rsidR="00AF5D6B" w:rsidRDefault="00AF5D6B" w:rsidP="00AF5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589BC7D5" w14:textId="77777777" w:rsidR="00AA6AED" w:rsidRDefault="00AA6AED" w:rsidP="00972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6B4E1CF4" w14:textId="77777777" w:rsidR="00AA6AED" w:rsidRDefault="00AA6AED" w:rsidP="00972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2EB9B008" w14:textId="77777777" w:rsidR="00AA6AED" w:rsidRDefault="00AA6AED" w:rsidP="00972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24A2F242" w14:textId="77777777" w:rsidR="00053A59" w:rsidRDefault="00053A59" w:rsidP="00972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6D8BF2B2" w14:textId="77777777" w:rsidR="00763552" w:rsidRDefault="00763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D651925" w14:textId="47AF1E25" w:rsidR="00813EAE" w:rsidRPr="00144E97" w:rsidRDefault="00261935" w:rsidP="0069467F">
      <w:pPr>
        <w:pStyle w:val="Heading5"/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lang w:val="en-US"/>
        </w:rPr>
        <w:t>8</w:t>
      </w:r>
      <w:r w:rsidR="002726A8">
        <w:rPr>
          <w:rFonts w:ascii="Angsana New" w:hAnsi="Angsana New"/>
          <w:sz w:val="30"/>
          <w:szCs w:val="30"/>
          <w:lang w:val="en-US"/>
        </w:rPr>
        <w:tab/>
      </w:r>
      <w:r w:rsidR="00734C15" w:rsidRPr="00144E97">
        <w:rPr>
          <w:rFonts w:ascii="Angsana New" w:hAnsi="Angsana New"/>
          <w:sz w:val="30"/>
          <w:szCs w:val="30"/>
          <w:cs/>
        </w:rPr>
        <w:t>ภาษีเงินได้</w:t>
      </w:r>
    </w:p>
    <w:p w14:paraId="5A8286F1" w14:textId="77777777" w:rsidR="00F613D7" w:rsidRPr="002B22CA" w:rsidRDefault="00F613D7" w:rsidP="00957F12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18"/>
          <w:szCs w:val="18"/>
          <w:lang w:val="en-US"/>
        </w:rPr>
      </w:pPr>
    </w:p>
    <w:p w14:paraId="5C7FB7F8" w14:textId="562EE26E" w:rsidR="009F7C16" w:rsidRDefault="009F7C16" w:rsidP="00957F12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144E97">
        <w:rPr>
          <w:rFonts w:ascii="Angsana New" w:hAnsi="Angsana New" w:cs="Angsana New"/>
          <w:b/>
          <w:bCs/>
          <w:i/>
          <w:iCs/>
          <w:cs/>
          <w:lang w:val="en-US"/>
        </w:rPr>
        <w:t>ภาษีเงินได้ที่รับรู้ในกำไรหรือขาดทุน</w:t>
      </w:r>
    </w:p>
    <w:p w14:paraId="1C600D0C" w14:textId="77777777" w:rsidR="002726A8" w:rsidRPr="002B22CA" w:rsidRDefault="002726A8" w:rsidP="002726A8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18"/>
          <w:szCs w:val="18"/>
          <w:lang w:val="en-US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360"/>
        <w:gridCol w:w="1170"/>
        <w:gridCol w:w="180"/>
        <w:gridCol w:w="1170"/>
        <w:gridCol w:w="180"/>
        <w:gridCol w:w="1170"/>
        <w:gridCol w:w="180"/>
        <w:gridCol w:w="1260"/>
      </w:tblGrid>
      <w:tr w:rsidR="002726A8" w:rsidRPr="00471937" w14:paraId="4EB95384" w14:textId="77777777" w:rsidTr="002B22CA">
        <w:trPr>
          <w:cantSplit/>
          <w:trHeight w:hRule="exact" w:val="389"/>
        </w:trPr>
        <w:tc>
          <w:tcPr>
            <w:tcW w:w="3780" w:type="dxa"/>
          </w:tcPr>
          <w:p w14:paraId="2BE13A09" w14:textId="77777777" w:rsidR="002726A8" w:rsidRPr="00471937" w:rsidRDefault="002726A8" w:rsidP="00BE3E79">
            <w:pPr>
              <w:tabs>
                <w:tab w:val="clear" w:pos="3515"/>
              </w:tabs>
              <w:ind w:right="-25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A7C3957" w14:textId="77777777" w:rsidR="002726A8" w:rsidRPr="00471937" w:rsidRDefault="002726A8" w:rsidP="00BE3E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0AB0C927" w14:textId="77777777" w:rsidR="002726A8" w:rsidRPr="00471937" w:rsidRDefault="002726A8" w:rsidP="00BE3E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471937">
              <w:rPr>
                <w:rFonts w:ascii="Angsana New" w:eastAsia="MS Mincho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B218B1A" w14:textId="77777777" w:rsidR="002726A8" w:rsidRPr="00471937" w:rsidRDefault="002726A8" w:rsidP="00BE3E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0E22530" w14:textId="77777777" w:rsidR="002726A8" w:rsidRPr="00471937" w:rsidRDefault="002726A8" w:rsidP="00BE3E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471937">
              <w:rPr>
                <w:rFonts w:ascii="Angsana New" w:eastAsia="MS Mincho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26A8" w:rsidRPr="00471937" w14:paraId="75B985C3" w14:textId="77777777" w:rsidTr="002B22CA">
        <w:trPr>
          <w:cantSplit/>
          <w:trHeight w:hRule="exact" w:val="389"/>
        </w:trPr>
        <w:tc>
          <w:tcPr>
            <w:tcW w:w="3780" w:type="dxa"/>
          </w:tcPr>
          <w:p w14:paraId="36C5C7D2" w14:textId="77777777" w:rsidR="002726A8" w:rsidRPr="00471937" w:rsidRDefault="002726A8" w:rsidP="002726A8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eastAsia="MS Mincho" w:hAnsi="Angsana New"/>
                <w:bCs/>
                <w:i/>
                <w:iCs/>
                <w:sz w:val="30"/>
                <w:szCs w:val="30"/>
              </w:rPr>
            </w:pPr>
            <w:r w:rsidRPr="00471937">
              <w:rPr>
                <w:rFonts w:ascii="Angsana New" w:eastAsia="MS Mincho" w:hAnsi="Angsana New"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471937">
              <w:rPr>
                <w:rFonts w:ascii="Angsana New" w:eastAsia="MS Mincho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471937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471937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360" w:type="dxa"/>
          </w:tcPr>
          <w:p w14:paraId="5C8F8719" w14:textId="77777777" w:rsidR="002726A8" w:rsidRPr="006D1904" w:rsidRDefault="002726A8" w:rsidP="002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93EB2B0" w14:textId="76BB06DE" w:rsidR="002726A8" w:rsidRPr="00471937" w:rsidRDefault="002726A8" w:rsidP="002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4559ACEE" w14:textId="77777777" w:rsidR="002726A8" w:rsidRPr="00471937" w:rsidRDefault="002726A8" w:rsidP="002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4BF9A2" w14:textId="33353AD2" w:rsidR="002726A8" w:rsidRPr="00471937" w:rsidRDefault="002726A8" w:rsidP="002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29B48728" w14:textId="77777777" w:rsidR="002726A8" w:rsidRPr="00471937" w:rsidRDefault="002726A8" w:rsidP="002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B1D211" w14:textId="6BBCF9C5" w:rsidR="002726A8" w:rsidRPr="00471937" w:rsidRDefault="002726A8" w:rsidP="002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79D4830E" w14:textId="77777777" w:rsidR="002726A8" w:rsidRPr="00471937" w:rsidRDefault="002726A8" w:rsidP="002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B4A8B8" w14:textId="4BC6F1A1" w:rsidR="002726A8" w:rsidRPr="00471937" w:rsidRDefault="002726A8" w:rsidP="002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2563</w:t>
            </w:r>
          </w:p>
        </w:tc>
      </w:tr>
      <w:tr w:rsidR="002726A8" w:rsidRPr="00471937" w14:paraId="73DB9E7A" w14:textId="77777777" w:rsidTr="002B22CA">
        <w:trPr>
          <w:cantSplit/>
          <w:trHeight w:hRule="exact" w:val="389"/>
        </w:trPr>
        <w:tc>
          <w:tcPr>
            <w:tcW w:w="3780" w:type="dxa"/>
          </w:tcPr>
          <w:p w14:paraId="694D91C2" w14:textId="77777777" w:rsidR="002726A8" w:rsidRPr="00471937" w:rsidRDefault="002726A8" w:rsidP="002726A8">
            <w:pPr>
              <w:rPr>
                <w:rFonts w:ascii="Angsana New" w:eastAsia="MS Mincho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60" w:type="dxa"/>
          </w:tcPr>
          <w:p w14:paraId="5FDDAC7F" w14:textId="77777777" w:rsidR="002726A8" w:rsidRPr="00471937" w:rsidRDefault="002726A8" w:rsidP="002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310" w:type="dxa"/>
            <w:gridSpan w:val="7"/>
          </w:tcPr>
          <w:p w14:paraId="562F68FD" w14:textId="77777777" w:rsidR="002726A8" w:rsidRPr="00471937" w:rsidRDefault="002726A8" w:rsidP="002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</w:pPr>
            <w:r w:rsidRPr="00471937"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471937">
              <w:rPr>
                <w:rFonts w:ascii="Angsana New" w:eastAsia="MS Mincho" w:hAnsi="Angsana New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471937"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2726A8" w:rsidRPr="00471937" w14:paraId="497BC81F" w14:textId="77777777" w:rsidTr="002B22CA">
        <w:trPr>
          <w:cantSplit/>
          <w:trHeight w:hRule="exact" w:val="389"/>
        </w:trPr>
        <w:tc>
          <w:tcPr>
            <w:tcW w:w="3780" w:type="dxa"/>
          </w:tcPr>
          <w:p w14:paraId="4B5BB617" w14:textId="77777777" w:rsidR="002726A8" w:rsidRPr="00471937" w:rsidRDefault="002726A8" w:rsidP="002726A8">
            <w:pPr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71937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360" w:type="dxa"/>
          </w:tcPr>
          <w:p w14:paraId="18656F4B" w14:textId="77777777" w:rsidR="002726A8" w:rsidRPr="00471937" w:rsidRDefault="002726A8" w:rsidP="002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6B490C" w14:textId="77777777" w:rsidR="002726A8" w:rsidRPr="00471937" w:rsidRDefault="002726A8" w:rsidP="002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CDDF8B2" w14:textId="77777777" w:rsidR="002726A8" w:rsidRPr="00471937" w:rsidRDefault="002726A8" w:rsidP="002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A9AAC5D" w14:textId="77777777" w:rsidR="002726A8" w:rsidRPr="00471937" w:rsidRDefault="002726A8" w:rsidP="002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AD3549D" w14:textId="77777777" w:rsidR="002726A8" w:rsidRPr="00471937" w:rsidRDefault="002726A8" w:rsidP="002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861C2EF" w14:textId="77777777" w:rsidR="002726A8" w:rsidRPr="00471937" w:rsidRDefault="002726A8" w:rsidP="002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298011A2" w14:textId="77777777" w:rsidR="002726A8" w:rsidRPr="00471937" w:rsidRDefault="002726A8" w:rsidP="002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1314048" w14:textId="77777777" w:rsidR="002726A8" w:rsidRPr="00471937" w:rsidRDefault="002726A8" w:rsidP="002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</w:tr>
      <w:tr w:rsidR="002726A8" w:rsidRPr="00471937" w14:paraId="4BA9854B" w14:textId="77777777" w:rsidTr="002B22CA">
        <w:trPr>
          <w:cantSplit/>
          <w:trHeight w:hRule="exact" w:val="389"/>
        </w:trPr>
        <w:tc>
          <w:tcPr>
            <w:tcW w:w="3780" w:type="dxa"/>
          </w:tcPr>
          <w:p w14:paraId="2CB92F6B" w14:textId="77777777" w:rsidR="002726A8" w:rsidRPr="00471937" w:rsidRDefault="002726A8" w:rsidP="002726A8">
            <w:pPr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471937">
              <w:rPr>
                <w:rFonts w:ascii="Angsana New" w:eastAsia="MS Mincho" w:hAnsi="Angsana New"/>
                <w:sz w:val="30"/>
                <w:szCs w:val="30"/>
                <w:cs/>
              </w:rPr>
              <w:t>งวดปัจจุบัน</w:t>
            </w:r>
          </w:p>
        </w:tc>
        <w:tc>
          <w:tcPr>
            <w:tcW w:w="360" w:type="dxa"/>
          </w:tcPr>
          <w:p w14:paraId="575CF3C3" w14:textId="77777777" w:rsidR="002726A8" w:rsidRPr="00471937" w:rsidRDefault="002726A8" w:rsidP="002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005C27" w14:textId="30AAA23B" w:rsidR="002726A8" w:rsidRPr="00471937" w:rsidRDefault="00AD43F9" w:rsidP="00857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310,516</w:t>
            </w:r>
          </w:p>
        </w:tc>
        <w:tc>
          <w:tcPr>
            <w:tcW w:w="180" w:type="dxa"/>
          </w:tcPr>
          <w:p w14:paraId="3CDC159E" w14:textId="77777777" w:rsidR="002726A8" w:rsidRPr="00471937" w:rsidRDefault="002726A8" w:rsidP="002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23612E2" w14:textId="4D6314F1" w:rsidR="002726A8" w:rsidRPr="00471937" w:rsidRDefault="002726A8" w:rsidP="00857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207,861</w:t>
            </w:r>
          </w:p>
        </w:tc>
        <w:tc>
          <w:tcPr>
            <w:tcW w:w="180" w:type="dxa"/>
          </w:tcPr>
          <w:p w14:paraId="4F7F42B0" w14:textId="77777777" w:rsidR="002726A8" w:rsidRPr="00471937" w:rsidRDefault="002726A8" w:rsidP="002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02E4AED" w14:textId="7726D5E7" w:rsidR="002726A8" w:rsidRPr="00471937" w:rsidRDefault="00AD43F9" w:rsidP="00857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91,142</w:t>
            </w:r>
          </w:p>
        </w:tc>
        <w:tc>
          <w:tcPr>
            <w:tcW w:w="180" w:type="dxa"/>
          </w:tcPr>
          <w:p w14:paraId="6AFD6300" w14:textId="77777777" w:rsidR="002726A8" w:rsidRPr="00471937" w:rsidRDefault="002726A8" w:rsidP="002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5CBEF56" w14:textId="462A09B3" w:rsidR="002726A8" w:rsidRPr="00471937" w:rsidRDefault="002726A8" w:rsidP="00857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53,202</w:t>
            </w:r>
          </w:p>
        </w:tc>
      </w:tr>
      <w:tr w:rsidR="002726A8" w:rsidRPr="00471937" w14:paraId="5ED591C5" w14:textId="77777777" w:rsidTr="002B22CA">
        <w:trPr>
          <w:cantSplit/>
          <w:trHeight w:hRule="exact" w:val="389"/>
        </w:trPr>
        <w:tc>
          <w:tcPr>
            <w:tcW w:w="3780" w:type="dxa"/>
          </w:tcPr>
          <w:p w14:paraId="416B59ED" w14:textId="77777777" w:rsidR="002726A8" w:rsidRPr="00471937" w:rsidRDefault="002726A8" w:rsidP="002726A8">
            <w:pPr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ภาษีงวดก่อนที่บันทึกต่ำไป </w:t>
            </w:r>
            <w:r>
              <w:rPr>
                <w:rFonts w:ascii="Angsana New" w:eastAsia="MS Mincho" w:hAnsi="Angsana New"/>
                <w:sz w:val="30"/>
                <w:szCs w:val="30"/>
              </w:rPr>
              <w:t>(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สูงไป</w:t>
            </w:r>
            <w:r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4E659E1B" w14:textId="77777777" w:rsidR="002726A8" w:rsidRPr="00471937" w:rsidRDefault="002726A8" w:rsidP="002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B6F56D0" w14:textId="5045BBF8" w:rsidR="002726A8" w:rsidRPr="00471937" w:rsidRDefault="00AD43F9" w:rsidP="00857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2,75</w:t>
            </w:r>
            <w:r w:rsidR="00817F5A">
              <w:rPr>
                <w:rFonts w:ascii="Angsana New" w:eastAsia="MS Mincho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69623DB4" w14:textId="77777777" w:rsidR="002726A8" w:rsidRPr="00471937" w:rsidRDefault="002726A8" w:rsidP="002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81"/>
              <w:rPr>
                <w:rFonts w:ascii="Angsana New" w:eastAsia="MS Mincho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E621EA" w14:textId="1803DBA3" w:rsidR="002726A8" w:rsidRPr="00471937" w:rsidRDefault="002726A8" w:rsidP="00857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(2,984)</w:t>
            </w:r>
          </w:p>
        </w:tc>
        <w:tc>
          <w:tcPr>
            <w:tcW w:w="180" w:type="dxa"/>
          </w:tcPr>
          <w:p w14:paraId="2FB0140E" w14:textId="77777777" w:rsidR="002726A8" w:rsidRPr="00471937" w:rsidRDefault="002726A8" w:rsidP="002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FE3548" w14:textId="27E90424" w:rsidR="002726A8" w:rsidRPr="008575C0" w:rsidRDefault="00AD43F9" w:rsidP="00857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8575C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34EB69E" w14:textId="77777777" w:rsidR="002726A8" w:rsidRPr="00471937" w:rsidRDefault="002726A8" w:rsidP="002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92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DC08C5C" w14:textId="31921129" w:rsidR="002726A8" w:rsidRPr="008575C0" w:rsidRDefault="002726A8" w:rsidP="00857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8575C0">
              <w:rPr>
                <w:rFonts w:ascii="Angsana New" w:eastAsia="MS Mincho" w:hAnsi="Angsana New"/>
                <w:sz w:val="30"/>
                <w:szCs w:val="30"/>
              </w:rPr>
              <w:t>(26)</w:t>
            </w:r>
          </w:p>
        </w:tc>
      </w:tr>
      <w:tr w:rsidR="002726A8" w:rsidRPr="00471937" w14:paraId="55C5F942" w14:textId="77777777" w:rsidTr="002B22CA">
        <w:trPr>
          <w:cantSplit/>
          <w:trHeight w:hRule="exact" w:val="389"/>
        </w:trPr>
        <w:tc>
          <w:tcPr>
            <w:tcW w:w="3780" w:type="dxa"/>
          </w:tcPr>
          <w:p w14:paraId="42461625" w14:textId="77777777" w:rsidR="002726A8" w:rsidRPr="00471937" w:rsidRDefault="002726A8" w:rsidP="002726A8">
            <w:pPr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360" w:type="dxa"/>
          </w:tcPr>
          <w:p w14:paraId="15CC72A5" w14:textId="77777777" w:rsidR="002726A8" w:rsidRPr="00471937" w:rsidRDefault="002726A8" w:rsidP="002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F56D851" w14:textId="349BB317" w:rsidR="002726A8" w:rsidRPr="008575C0" w:rsidRDefault="00AD43F9" w:rsidP="00857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575C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313,269</w:t>
            </w:r>
          </w:p>
        </w:tc>
        <w:tc>
          <w:tcPr>
            <w:tcW w:w="180" w:type="dxa"/>
          </w:tcPr>
          <w:p w14:paraId="21B573FE" w14:textId="77777777" w:rsidR="002726A8" w:rsidRPr="008575C0" w:rsidRDefault="002726A8" w:rsidP="002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81"/>
              <w:rPr>
                <w:rFonts w:ascii="Angsana New" w:eastAsia="MS Mincho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92FA593" w14:textId="14AC58DF" w:rsidR="002726A8" w:rsidRPr="008575C0" w:rsidRDefault="002726A8" w:rsidP="00857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575C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204,877</w:t>
            </w:r>
          </w:p>
        </w:tc>
        <w:tc>
          <w:tcPr>
            <w:tcW w:w="180" w:type="dxa"/>
          </w:tcPr>
          <w:p w14:paraId="43EFCB20" w14:textId="77777777" w:rsidR="002726A8" w:rsidRPr="008575C0" w:rsidRDefault="002726A8" w:rsidP="002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150527B" w14:textId="3150B16B" w:rsidR="002726A8" w:rsidRPr="008575C0" w:rsidRDefault="00AD43F9" w:rsidP="00857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575C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91,142</w:t>
            </w:r>
          </w:p>
        </w:tc>
        <w:tc>
          <w:tcPr>
            <w:tcW w:w="180" w:type="dxa"/>
          </w:tcPr>
          <w:p w14:paraId="617919F0" w14:textId="77777777" w:rsidR="002726A8" w:rsidRPr="008575C0" w:rsidRDefault="002726A8" w:rsidP="002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DE5038B" w14:textId="3105DF3E" w:rsidR="002726A8" w:rsidRPr="008575C0" w:rsidRDefault="002726A8" w:rsidP="00857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575C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53,176</w:t>
            </w:r>
          </w:p>
        </w:tc>
      </w:tr>
      <w:tr w:rsidR="002726A8" w:rsidRPr="00471937" w14:paraId="7D00D8A9" w14:textId="77777777" w:rsidTr="002B22CA">
        <w:trPr>
          <w:cantSplit/>
          <w:trHeight w:hRule="exact" w:val="389"/>
        </w:trPr>
        <w:tc>
          <w:tcPr>
            <w:tcW w:w="3780" w:type="dxa"/>
          </w:tcPr>
          <w:p w14:paraId="26F84C4B" w14:textId="77777777" w:rsidR="002726A8" w:rsidRPr="00471937" w:rsidRDefault="002726A8" w:rsidP="002726A8">
            <w:pPr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71937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360" w:type="dxa"/>
          </w:tcPr>
          <w:p w14:paraId="1E93A1A1" w14:textId="77777777" w:rsidR="002726A8" w:rsidRPr="00471937" w:rsidRDefault="002726A8" w:rsidP="002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0AC62CD" w14:textId="77777777" w:rsidR="002726A8" w:rsidRPr="00471937" w:rsidRDefault="002726A8" w:rsidP="00857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05706A0" w14:textId="77777777" w:rsidR="002726A8" w:rsidRPr="00471937" w:rsidRDefault="002726A8" w:rsidP="002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81"/>
              <w:rPr>
                <w:rFonts w:ascii="Angsana New" w:eastAsia="MS Mincho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5A5EBC8" w14:textId="77777777" w:rsidR="002726A8" w:rsidRPr="00471937" w:rsidRDefault="002726A8" w:rsidP="00857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5358AE" w14:textId="77777777" w:rsidR="002726A8" w:rsidRPr="00471937" w:rsidRDefault="002726A8" w:rsidP="002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D7E0353" w14:textId="77777777" w:rsidR="002726A8" w:rsidRPr="008575C0" w:rsidRDefault="002726A8" w:rsidP="00857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6524139" w14:textId="77777777" w:rsidR="002726A8" w:rsidRPr="00471937" w:rsidRDefault="002726A8" w:rsidP="002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92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C9CF8C8" w14:textId="77777777" w:rsidR="002726A8" w:rsidRPr="008575C0" w:rsidRDefault="002726A8" w:rsidP="00857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2726A8" w:rsidRPr="00471937" w14:paraId="13454678" w14:textId="77777777" w:rsidTr="002B22CA">
        <w:trPr>
          <w:cantSplit/>
          <w:trHeight w:hRule="exact" w:val="389"/>
        </w:trPr>
        <w:tc>
          <w:tcPr>
            <w:tcW w:w="3780" w:type="dxa"/>
          </w:tcPr>
          <w:p w14:paraId="2484BA97" w14:textId="77777777" w:rsidR="002726A8" w:rsidRPr="00471937" w:rsidRDefault="002726A8" w:rsidP="002726A8">
            <w:pPr>
              <w:rPr>
                <w:rFonts w:ascii="Angsana New" w:eastAsia="MS Mincho" w:hAnsi="Angsana New"/>
                <w:sz w:val="30"/>
                <w:szCs w:val="30"/>
              </w:rPr>
            </w:pPr>
            <w:r w:rsidRPr="00471937">
              <w:rPr>
                <w:rFonts w:ascii="Angsana New" w:eastAsia="MS Mincho" w:hAnsi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360" w:type="dxa"/>
          </w:tcPr>
          <w:p w14:paraId="12F6FB9D" w14:textId="77777777" w:rsidR="002726A8" w:rsidRPr="00471937" w:rsidRDefault="002726A8" w:rsidP="002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1F77D3" w14:textId="645C9150" w:rsidR="002726A8" w:rsidRPr="00471937" w:rsidRDefault="00AD43F9" w:rsidP="00857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(30,259)</w:t>
            </w:r>
          </w:p>
        </w:tc>
        <w:tc>
          <w:tcPr>
            <w:tcW w:w="180" w:type="dxa"/>
          </w:tcPr>
          <w:p w14:paraId="5A449F8F" w14:textId="77777777" w:rsidR="002726A8" w:rsidRPr="00471937" w:rsidRDefault="002726A8" w:rsidP="002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81"/>
              <w:rPr>
                <w:rFonts w:ascii="Angsana New" w:eastAsia="MS Mincho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15AA1CD9" w14:textId="7352CE71" w:rsidR="002726A8" w:rsidRPr="00471937" w:rsidRDefault="002726A8" w:rsidP="00857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(64,274)</w:t>
            </w:r>
          </w:p>
        </w:tc>
        <w:tc>
          <w:tcPr>
            <w:tcW w:w="180" w:type="dxa"/>
          </w:tcPr>
          <w:p w14:paraId="3A2179E3" w14:textId="77777777" w:rsidR="002726A8" w:rsidRPr="00471937" w:rsidRDefault="002726A8" w:rsidP="002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14DD720" w14:textId="12430E36" w:rsidR="002726A8" w:rsidRPr="008575C0" w:rsidRDefault="00AD43F9" w:rsidP="00857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8575C0">
              <w:rPr>
                <w:rFonts w:ascii="Angsana New" w:eastAsia="MS Mincho" w:hAnsi="Angsana New"/>
                <w:sz w:val="30"/>
                <w:szCs w:val="30"/>
              </w:rPr>
              <w:t>(5,546)</w:t>
            </w:r>
          </w:p>
        </w:tc>
        <w:tc>
          <w:tcPr>
            <w:tcW w:w="180" w:type="dxa"/>
          </w:tcPr>
          <w:p w14:paraId="1242C26A" w14:textId="77777777" w:rsidR="002726A8" w:rsidRPr="00471937" w:rsidRDefault="002726A8" w:rsidP="002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92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29238B" w14:textId="6C9AF089" w:rsidR="002726A8" w:rsidRPr="008575C0" w:rsidRDefault="002726A8" w:rsidP="00857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8575C0">
              <w:rPr>
                <w:rFonts w:ascii="Angsana New" w:eastAsia="MS Mincho" w:hAnsi="Angsana New"/>
                <w:sz w:val="30"/>
                <w:szCs w:val="30"/>
              </w:rPr>
              <w:t>(22,354)</w:t>
            </w:r>
          </w:p>
        </w:tc>
      </w:tr>
      <w:tr w:rsidR="002726A8" w:rsidRPr="00471937" w14:paraId="78DDA91B" w14:textId="77777777" w:rsidTr="008C24D8">
        <w:trPr>
          <w:cantSplit/>
          <w:trHeight w:hRule="exact" w:val="390"/>
        </w:trPr>
        <w:tc>
          <w:tcPr>
            <w:tcW w:w="3780" w:type="dxa"/>
          </w:tcPr>
          <w:p w14:paraId="63AD1B32" w14:textId="77777777" w:rsidR="002726A8" w:rsidRPr="00471937" w:rsidRDefault="002726A8" w:rsidP="002726A8">
            <w:pPr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71937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360" w:type="dxa"/>
          </w:tcPr>
          <w:p w14:paraId="02F93073" w14:textId="77777777" w:rsidR="002726A8" w:rsidRPr="00471937" w:rsidRDefault="002726A8" w:rsidP="002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CC452BE" w14:textId="2159B5AA" w:rsidR="002726A8" w:rsidRPr="008575C0" w:rsidRDefault="00AD43F9" w:rsidP="00857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575C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283,0</w:t>
            </w:r>
            <w:r w:rsidR="00817F5A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180" w:type="dxa"/>
          </w:tcPr>
          <w:p w14:paraId="02A707E4" w14:textId="77777777" w:rsidR="002726A8" w:rsidRPr="008575C0" w:rsidRDefault="002726A8" w:rsidP="002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81"/>
              <w:rPr>
                <w:rFonts w:ascii="Angsana New" w:eastAsia="MS Mincho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CE6572B" w14:textId="45482ED8" w:rsidR="002726A8" w:rsidRPr="008575C0" w:rsidRDefault="002726A8" w:rsidP="00857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575C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140,603</w:t>
            </w:r>
          </w:p>
        </w:tc>
        <w:tc>
          <w:tcPr>
            <w:tcW w:w="180" w:type="dxa"/>
          </w:tcPr>
          <w:p w14:paraId="0BAB064F" w14:textId="77777777" w:rsidR="002726A8" w:rsidRPr="008575C0" w:rsidRDefault="002726A8" w:rsidP="002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B1DCE94" w14:textId="3184FA0C" w:rsidR="002726A8" w:rsidRPr="008575C0" w:rsidRDefault="00AD43F9" w:rsidP="00857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575C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85,596</w:t>
            </w:r>
          </w:p>
        </w:tc>
        <w:tc>
          <w:tcPr>
            <w:tcW w:w="180" w:type="dxa"/>
          </w:tcPr>
          <w:p w14:paraId="018AE15B" w14:textId="77777777" w:rsidR="002726A8" w:rsidRPr="008575C0" w:rsidRDefault="002726A8" w:rsidP="002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81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7F40E84" w14:textId="29043FFF" w:rsidR="002726A8" w:rsidRPr="008575C0" w:rsidRDefault="002726A8" w:rsidP="00857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575C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30,822</w:t>
            </w:r>
          </w:p>
        </w:tc>
      </w:tr>
    </w:tbl>
    <w:p w14:paraId="6AAD5D3A" w14:textId="77777777" w:rsidR="002726A8" w:rsidRPr="002B22CA" w:rsidRDefault="002726A8" w:rsidP="002726A8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18"/>
          <w:szCs w:val="18"/>
          <w:lang w:val="en-US"/>
        </w:rPr>
      </w:pPr>
    </w:p>
    <w:p w14:paraId="6CF7F57C" w14:textId="58B5F27F" w:rsidR="00382CBD" w:rsidRPr="00144E97" w:rsidRDefault="00382CBD" w:rsidP="0059252C">
      <w:pPr>
        <w:tabs>
          <w:tab w:val="clear" w:pos="454"/>
          <w:tab w:val="left" w:pos="450"/>
          <w:tab w:val="left" w:pos="9810"/>
        </w:tabs>
        <w:spacing w:line="240" w:lineRule="auto"/>
        <w:ind w:left="450" w:right="108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จำนวนภาษีเงินได้ในงบกำไรขาดทุนเบ็ดเสร็จ</w:t>
      </w:r>
      <w:r>
        <w:rPr>
          <w:rFonts w:ascii="Angsana New" w:hAnsi="Angsana New" w:hint="cs"/>
          <w:sz w:val="30"/>
          <w:szCs w:val="30"/>
          <w:cs/>
        </w:rPr>
        <w:t>รวม</w:t>
      </w:r>
      <w:r w:rsidRPr="00144E97">
        <w:rPr>
          <w:rFonts w:ascii="Angsana New" w:hAnsi="Angsana New"/>
          <w:sz w:val="30"/>
          <w:szCs w:val="30"/>
          <w:cs/>
        </w:rPr>
        <w:t>และงบกำไรขาดทุนเบ็ดเสร็จเฉพาะกิจการแตกต่างจากจำนวนภาษี</w:t>
      </w:r>
      <w:r w:rsidR="0079312F">
        <w:rPr>
          <w:rFonts w:ascii="Angsana New" w:hAnsi="Angsana New"/>
          <w:sz w:val="30"/>
          <w:szCs w:val="30"/>
        </w:rPr>
        <w:t xml:space="preserve">  </w:t>
      </w:r>
      <w:r w:rsidRPr="00144E97">
        <w:rPr>
          <w:rFonts w:ascii="Angsana New" w:hAnsi="Angsana New"/>
          <w:sz w:val="30"/>
          <w:szCs w:val="30"/>
          <w:cs/>
        </w:rPr>
        <w:t>เงินได้ที่คำนวณโดยการใช้อัตราภาษีเงินได้คูณกับยอดกำไรสุทธิตามบัญชีสำหรับงวดเนื่องจาก</w:t>
      </w:r>
    </w:p>
    <w:p w14:paraId="7F919306" w14:textId="77777777" w:rsidR="00382CBD" w:rsidRPr="002B22CA" w:rsidRDefault="00382CBD" w:rsidP="00671782">
      <w:pPr>
        <w:tabs>
          <w:tab w:val="left" w:pos="630"/>
        </w:tabs>
        <w:spacing w:line="240" w:lineRule="auto"/>
        <w:ind w:right="11" w:firstLine="540"/>
        <w:rPr>
          <w:rFonts w:ascii="Angsana New" w:hAnsi="Angsana New"/>
        </w:rPr>
      </w:pPr>
    </w:p>
    <w:p w14:paraId="1B1A217C" w14:textId="4649456B" w:rsidR="00113D34" w:rsidRDefault="0004458E" w:rsidP="001F2E93">
      <w:pPr>
        <w:numPr>
          <w:ilvl w:val="0"/>
          <w:numId w:val="19"/>
        </w:numPr>
        <w:tabs>
          <w:tab w:val="clear" w:pos="907"/>
          <w:tab w:val="clear" w:pos="1644"/>
          <w:tab w:val="left" w:pos="1260"/>
          <w:tab w:val="left" w:pos="1350"/>
          <w:tab w:val="left" w:pos="1620"/>
        </w:tabs>
        <w:spacing w:line="240" w:lineRule="auto"/>
        <w:ind w:left="810" w:right="108"/>
        <w:jc w:val="thaiDistribute"/>
        <w:rPr>
          <w:rFonts w:ascii="Angsana New" w:hAnsi="Angsana New"/>
          <w:sz w:val="30"/>
          <w:szCs w:val="30"/>
        </w:rPr>
      </w:pPr>
      <w:r w:rsidRPr="002B22CA">
        <w:rPr>
          <w:rFonts w:ascii="Angsana New" w:hAnsi="Angsana New" w:hint="cs"/>
          <w:sz w:val="30"/>
          <w:szCs w:val="30"/>
          <w:cs/>
        </w:rPr>
        <w:t>บริษัทได้รับการอนุมัติจากคณะกรรมการส่งเสริมการลงทุนให้ได้รับสิทธิประโยชน์ตามพระราชบัญญัติส่งเสริม</w:t>
      </w:r>
      <w:r w:rsidR="001F2E93">
        <w:rPr>
          <w:rFonts w:ascii="Angsana New" w:hAnsi="Angsana New"/>
          <w:sz w:val="30"/>
          <w:szCs w:val="30"/>
        </w:rPr>
        <w:t xml:space="preserve">  </w:t>
      </w:r>
      <w:r w:rsidRPr="002B22CA">
        <w:rPr>
          <w:rFonts w:ascii="Angsana New" w:hAnsi="Angsana New" w:hint="cs"/>
          <w:sz w:val="30"/>
          <w:szCs w:val="30"/>
          <w:cs/>
        </w:rPr>
        <w:t>การลงทุน</w:t>
      </w:r>
      <w:r w:rsidRPr="002B22CA">
        <w:rPr>
          <w:rFonts w:ascii="Angsana New" w:hAnsi="Angsana New"/>
          <w:sz w:val="30"/>
          <w:szCs w:val="30"/>
          <w:cs/>
        </w:rPr>
        <w:t xml:space="preserve"> </w:t>
      </w:r>
      <w:r w:rsidRPr="002B22CA">
        <w:rPr>
          <w:rFonts w:ascii="Angsana New" w:hAnsi="Angsana New" w:hint="cs"/>
          <w:sz w:val="30"/>
          <w:szCs w:val="30"/>
          <w:cs/>
        </w:rPr>
        <w:t>พ</w:t>
      </w:r>
      <w:r w:rsidRPr="002B22CA">
        <w:rPr>
          <w:rFonts w:ascii="Angsana New" w:hAnsi="Angsana New"/>
          <w:sz w:val="30"/>
          <w:szCs w:val="30"/>
          <w:cs/>
        </w:rPr>
        <w:t>.</w:t>
      </w:r>
      <w:r w:rsidRPr="002B22CA">
        <w:rPr>
          <w:rFonts w:ascii="Angsana New" w:hAnsi="Angsana New" w:hint="cs"/>
          <w:sz w:val="30"/>
          <w:szCs w:val="30"/>
          <w:cs/>
        </w:rPr>
        <w:t>ศ</w:t>
      </w:r>
      <w:r w:rsidRPr="002B22CA">
        <w:rPr>
          <w:rFonts w:ascii="Angsana New" w:hAnsi="Angsana New"/>
          <w:sz w:val="30"/>
          <w:szCs w:val="30"/>
          <w:cs/>
        </w:rPr>
        <w:t>.</w:t>
      </w:r>
      <w:r w:rsidR="00CF50EF" w:rsidRPr="002B22CA">
        <w:rPr>
          <w:rFonts w:ascii="Angsana New" w:hAnsi="Angsana New"/>
          <w:sz w:val="30"/>
          <w:szCs w:val="30"/>
        </w:rPr>
        <w:t>2</w:t>
      </w:r>
      <w:r w:rsidR="00D130F3" w:rsidRPr="002B22CA">
        <w:rPr>
          <w:rFonts w:ascii="Angsana New" w:hAnsi="Angsana New"/>
          <w:sz w:val="30"/>
          <w:szCs w:val="30"/>
        </w:rPr>
        <w:t>5</w:t>
      </w:r>
      <w:r w:rsidR="00CF50EF" w:rsidRPr="002B22CA">
        <w:rPr>
          <w:rFonts w:ascii="Angsana New" w:hAnsi="Angsana New"/>
          <w:sz w:val="30"/>
          <w:szCs w:val="30"/>
        </w:rPr>
        <w:t>2</w:t>
      </w:r>
      <w:r w:rsidR="00D830A6" w:rsidRPr="002B22CA">
        <w:rPr>
          <w:rFonts w:ascii="Angsana New" w:hAnsi="Angsana New"/>
          <w:sz w:val="30"/>
          <w:szCs w:val="30"/>
        </w:rPr>
        <w:t>0</w:t>
      </w:r>
      <w:r w:rsidRPr="002B22CA">
        <w:rPr>
          <w:rFonts w:ascii="Angsana New" w:hAnsi="Angsana New"/>
          <w:sz w:val="30"/>
          <w:szCs w:val="30"/>
          <w:cs/>
        </w:rPr>
        <w:t xml:space="preserve"> </w:t>
      </w:r>
      <w:r w:rsidRPr="002B22CA">
        <w:rPr>
          <w:rFonts w:ascii="Angsana New" w:hAnsi="Angsana New" w:hint="cs"/>
          <w:sz w:val="30"/>
          <w:szCs w:val="30"/>
          <w:cs/>
        </w:rPr>
        <w:t>ในการผลิตยาเริ่มตั้งแต่วันที่</w:t>
      </w:r>
      <w:r w:rsidRPr="002B22CA">
        <w:rPr>
          <w:rFonts w:ascii="Angsana New" w:hAnsi="Angsana New"/>
          <w:sz w:val="30"/>
          <w:szCs w:val="30"/>
          <w:cs/>
        </w:rPr>
        <w:t xml:space="preserve"> </w:t>
      </w:r>
      <w:r w:rsidR="00D830A6" w:rsidRPr="002B22CA">
        <w:rPr>
          <w:rFonts w:ascii="Angsana New" w:hAnsi="Angsana New"/>
          <w:sz w:val="30"/>
          <w:szCs w:val="30"/>
        </w:rPr>
        <w:t>1</w:t>
      </w:r>
      <w:r w:rsidRPr="002B22CA">
        <w:rPr>
          <w:rFonts w:ascii="Angsana New" w:hAnsi="Angsana New"/>
          <w:sz w:val="30"/>
          <w:szCs w:val="30"/>
          <w:cs/>
        </w:rPr>
        <w:t xml:space="preserve"> </w:t>
      </w:r>
      <w:r w:rsidRPr="002B22CA">
        <w:rPr>
          <w:rFonts w:ascii="Angsana New" w:hAnsi="Angsana New" w:hint="cs"/>
          <w:sz w:val="30"/>
          <w:szCs w:val="30"/>
          <w:cs/>
        </w:rPr>
        <w:t>พฤษภาคม</w:t>
      </w:r>
      <w:r w:rsidRPr="002B22CA">
        <w:rPr>
          <w:rFonts w:ascii="Angsana New" w:hAnsi="Angsana New"/>
          <w:sz w:val="30"/>
          <w:szCs w:val="30"/>
          <w:cs/>
        </w:rPr>
        <w:t xml:space="preserve"> </w:t>
      </w:r>
      <w:r w:rsidR="00CF50EF" w:rsidRPr="002B22CA">
        <w:rPr>
          <w:rFonts w:ascii="Angsana New" w:hAnsi="Angsana New"/>
          <w:sz w:val="30"/>
          <w:szCs w:val="30"/>
        </w:rPr>
        <w:t>2</w:t>
      </w:r>
      <w:r w:rsidR="00D130F3" w:rsidRPr="002B22CA">
        <w:rPr>
          <w:rFonts w:ascii="Angsana New" w:hAnsi="Angsana New"/>
          <w:sz w:val="30"/>
          <w:szCs w:val="30"/>
        </w:rPr>
        <w:t>5</w:t>
      </w:r>
      <w:r w:rsidR="00CF50EF" w:rsidRPr="002B22CA">
        <w:rPr>
          <w:rFonts w:ascii="Angsana New" w:hAnsi="Angsana New"/>
          <w:sz w:val="30"/>
          <w:szCs w:val="30"/>
        </w:rPr>
        <w:t>6</w:t>
      </w:r>
      <w:r w:rsidR="00D830A6" w:rsidRPr="002B22CA">
        <w:rPr>
          <w:rFonts w:ascii="Angsana New" w:hAnsi="Angsana New"/>
          <w:sz w:val="30"/>
          <w:szCs w:val="30"/>
        </w:rPr>
        <w:t>1</w:t>
      </w:r>
      <w:r w:rsidRPr="002B22CA">
        <w:rPr>
          <w:rFonts w:ascii="Angsana New" w:hAnsi="Angsana New"/>
          <w:sz w:val="30"/>
          <w:szCs w:val="30"/>
          <w:cs/>
        </w:rPr>
        <w:t xml:space="preserve"> </w:t>
      </w:r>
      <w:r w:rsidRPr="002B22CA">
        <w:rPr>
          <w:rFonts w:ascii="Angsana New" w:hAnsi="Angsana New" w:hint="cs"/>
          <w:sz w:val="30"/>
          <w:szCs w:val="30"/>
          <w:cs/>
        </w:rPr>
        <w:t>สิทธิประโยชน์ที่ได้รับประกอบด้วยการ</w:t>
      </w:r>
      <w:r w:rsidR="001F2E93">
        <w:rPr>
          <w:rFonts w:ascii="Angsana New" w:hAnsi="Angsana New"/>
          <w:sz w:val="30"/>
          <w:szCs w:val="30"/>
        </w:rPr>
        <w:t xml:space="preserve">    </w:t>
      </w:r>
      <w:r w:rsidRPr="002B22CA">
        <w:rPr>
          <w:rFonts w:ascii="Angsana New" w:hAnsi="Angsana New" w:hint="cs"/>
          <w:sz w:val="30"/>
          <w:szCs w:val="30"/>
          <w:cs/>
        </w:rPr>
        <w:t>ได้รับยกเว้นอากรขาเข้าสำหรับเครื่องจักรที่นำเข้าตามที่คณะกรรมการอนุมัติ</w:t>
      </w:r>
      <w:r w:rsidRPr="002B22CA">
        <w:rPr>
          <w:rFonts w:ascii="Angsana New" w:hAnsi="Angsana New"/>
          <w:sz w:val="30"/>
          <w:szCs w:val="30"/>
          <w:cs/>
        </w:rPr>
        <w:t xml:space="preserve"> </w:t>
      </w:r>
      <w:r w:rsidRPr="002B22CA">
        <w:rPr>
          <w:rFonts w:ascii="Angsana New" w:hAnsi="Angsana New" w:hint="cs"/>
          <w:sz w:val="30"/>
          <w:szCs w:val="30"/>
          <w:cs/>
        </w:rPr>
        <w:t>และการได้รับยกเว้นภาษีเงินได้จากการประกอบกิจการการค้าที่เกี่ยวข้องโดยมีกำหนดเวลาแปดปีนับแต่วันที่เริ่มมีรายได้จากการประกอบกิจการนั้น</w:t>
      </w:r>
    </w:p>
    <w:p w14:paraId="2F040C20" w14:textId="77777777" w:rsidR="002B22CA" w:rsidRPr="002B22CA" w:rsidRDefault="002B22CA" w:rsidP="002B22CA">
      <w:pPr>
        <w:tabs>
          <w:tab w:val="clear" w:pos="907"/>
          <w:tab w:val="left" w:pos="900"/>
        </w:tabs>
        <w:spacing w:line="240" w:lineRule="auto"/>
        <w:ind w:left="900" w:right="-25"/>
        <w:jc w:val="thaiDistribute"/>
        <w:rPr>
          <w:rFonts w:ascii="Angsana New" w:hAnsi="Angsana New"/>
          <w:cs/>
        </w:rPr>
      </w:pPr>
    </w:p>
    <w:p w14:paraId="54834539" w14:textId="03F901BA" w:rsidR="00D26680" w:rsidRDefault="001A41DD" w:rsidP="001F2E9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108"/>
        <w:jc w:val="thaiDistribute"/>
        <w:rPr>
          <w:rFonts w:ascii="Angsana New" w:hAnsi="Angsana New"/>
          <w:sz w:val="30"/>
          <w:szCs w:val="30"/>
        </w:rPr>
      </w:pPr>
      <w:r w:rsidRPr="00BD79EB">
        <w:rPr>
          <w:rFonts w:ascii="Angsana New" w:hAnsi="Angsana New"/>
          <w:sz w:val="30"/>
          <w:szCs w:val="30"/>
          <w:cs/>
        </w:rPr>
        <w:t xml:space="preserve">บริษัทได้รับการอนุมัติจากกรมสรรพากรให้ได้รับสิทธิประโยชน์ตามพระราชกฤษฎีกาออกตามความในประมวลรัษฎากรว่าด้วยการลดอัตราและยกเว้นรัษฎากรฉบับที่ </w:t>
      </w:r>
      <w:r w:rsidR="00CF50EF" w:rsidRPr="00CF50EF">
        <w:rPr>
          <w:rFonts w:ascii="Angsana New" w:hAnsi="Angsana New"/>
          <w:sz w:val="30"/>
          <w:szCs w:val="30"/>
        </w:rPr>
        <w:t>6</w:t>
      </w:r>
      <w:r w:rsidR="00877598" w:rsidRPr="00877598">
        <w:rPr>
          <w:rFonts w:ascii="Angsana New" w:hAnsi="Angsana New"/>
          <w:sz w:val="30"/>
          <w:szCs w:val="30"/>
        </w:rPr>
        <w:t>7</w:t>
      </w:r>
      <w:r w:rsidR="00D130F3" w:rsidRPr="00D130F3">
        <w:rPr>
          <w:rFonts w:ascii="Angsana New" w:hAnsi="Angsana New"/>
          <w:sz w:val="30"/>
          <w:szCs w:val="30"/>
        </w:rPr>
        <w:t>4</w:t>
      </w:r>
      <w:r w:rsidRPr="00BD79EB">
        <w:rPr>
          <w:rFonts w:ascii="Angsana New" w:hAnsi="Angsana New"/>
          <w:sz w:val="30"/>
          <w:szCs w:val="30"/>
        </w:rPr>
        <w:t xml:space="preserve"> </w:t>
      </w:r>
      <w:r w:rsidRPr="00BD79EB">
        <w:rPr>
          <w:rFonts w:ascii="Angsana New" w:hAnsi="Angsana New"/>
          <w:sz w:val="30"/>
          <w:szCs w:val="30"/>
          <w:cs/>
        </w:rPr>
        <w:t>พ.ศ.</w:t>
      </w:r>
      <w:r w:rsidR="00CF50EF" w:rsidRPr="00CF50EF">
        <w:rPr>
          <w:rFonts w:ascii="Angsana New" w:hAnsi="Angsana New"/>
          <w:sz w:val="30"/>
          <w:szCs w:val="30"/>
        </w:rPr>
        <w:t>2</w:t>
      </w:r>
      <w:r w:rsidR="00D130F3" w:rsidRPr="00D130F3">
        <w:rPr>
          <w:rFonts w:ascii="Angsana New" w:hAnsi="Angsana New"/>
          <w:sz w:val="30"/>
          <w:szCs w:val="30"/>
        </w:rPr>
        <w:t>5</w:t>
      </w:r>
      <w:r w:rsidR="00CF50EF" w:rsidRPr="00CF50EF">
        <w:rPr>
          <w:rFonts w:ascii="Angsana New" w:hAnsi="Angsana New"/>
          <w:sz w:val="30"/>
          <w:szCs w:val="30"/>
        </w:rPr>
        <w:t>6</w:t>
      </w:r>
      <w:r w:rsidR="00D830A6" w:rsidRPr="00D830A6">
        <w:rPr>
          <w:rFonts w:ascii="Angsana New" w:hAnsi="Angsana New"/>
          <w:sz w:val="30"/>
          <w:szCs w:val="30"/>
        </w:rPr>
        <w:t>1</w:t>
      </w:r>
      <w:r w:rsidRPr="00BD79EB">
        <w:rPr>
          <w:rFonts w:ascii="Angsana New" w:hAnsi="Angsana New"/>
          <w:sz w:val="30"/>
          <w:szCs w:val="30"/>
          <w:cs/>
        </w:rPr>
        <w:t xml:space="preserve"> ในฐานะที่เป็น</w:t>
      </w:r>
      <w:r>
        <w:rPr>
          <w:rFonts w:ascii="Angsana New" w:hAnsi="Angsana New" w:hint="cs"/>
          <w:sz w:val="30"/>
          <w:szCs w:val="30"/>
          <w:cs/>
        </w:rPr>
        <w:t>ศูนย์กลางธุรกิจระหว่าง</w:t>
      </w:r>
      <w:r w:rsidR="001F2E93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ประเทศ</w:t>
      </w:r>
      <w:r w:rsidRPr="00BD79EB">
        <w:rPr>
          <w:rFonts w:ascii="Angsana New" w:hAnsi="Angsana New"/>
          <w:sz w:val="30"/>
          <w:szCs w:val="30"/>
          <w:cs/>
        </w:rPr>
        <w:t xml:space="preserve"> สิทธิประโยชน์ที่ได้รับประกอบด้วยการได้รับยกเว้นภาษีเงินได้ที่ได้จากการประกอบกิจการการค้าที่เกี่ยวข้องโดยมีกำหนดเวลาสิบ</w:t>
      </w:r>
      <w:r>
        <w:rPr>
          <w:rFonts w:ascii="Angsana New" w:hAnsi="Angsana New" w:hint="cs"/>
          <w:sz w:val="30"/>
          <w:szCs w:val="30"/>
          <w:cs/>
        </w:rPr>
        <w:t>สี่</w:t>
      </w:r>
      <w:r w:rsidRPr="00BD79EB">
        <w:rPr>
          <w:rFonts w:ascii="Angsana New" w:hAnsi="Angsana New"/>
          <w:sz w:val="30"/>
          <w:szCs w:val="30"/>
          <w:cs/>
        </w:rPr>
        <w:t>ปี</w:t>
      </w:r>
      <w:r w:rsidR="00842835">
        <w:rPr>
          <w:rFonts w:ascii="Angsana New" w:hAnsi="Angsana New" w:hint="cs"/>
          <w:sz w:val="30"/>
          <w:szCs w:val="30"/>
          <w:cs/>
        </w:rPr>
        <w:t>เก้าเดือน</w:t>
      </w:r>
      <w:r w:rsidRPr="00BD79EB">
        <w:rPr>
          <w:rFonts w:ascii="Angsana New" w:hAnsi="Angsana New"/>
          <w:sz w:val="30"/>
          <w:szCs w:val="30"/>
          <w:cs/>
        </w:rPr>
        <w:t xml:space="preserve">เริ่มตั้งแต่วันที่ </w:t>
      </w:r>
      <w:r w:rsidR="00D830A6" w:rsidRPr="00D830A6">
        <w:rPr>
          <w:rFonts w:ascii="Angsana New" w:hAnsi="Angsana New"/>
          <w:sz w:val="30"/>
          <w:szCs w:val="30"/>
        </w:rPr>
        <w:t>1</w:t>
      </w:r>
      <w:r w:rsidRPr="00BD79E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BD79EB">
        <w:rPr>
          <w:rFonts w:ascii="Angsana New" w:hAnsi="Angsana New"/>
          <w:sz w:val="30"/>
          <w:szCs w:val="30"/>
          <w:cs/>
        </w:rPr>
        <w:t xml:space="preserve"> </w:t>
      </w:r>
      <w:r w:rsidR="00CF50EF" w:rsidRPr="00CF50EF">
        <w:rPr>
          <w:rFonts w:ascii="Angsana New" w:hAnsi="Angsana New"/>
          <w:sz w:val="30"/>
          <w:szCs w:val="30"/>
        </w:rPr>
        <w:t>2</w:t>
      </w:r>
      <w:r w:rsidR="00D130F3" w:rsidRPr="00D130F3">
        <w:rPr>
          <w:rFonts w:ascii="Angsana New" w:hAnsi="Angsana New"/>
          <w:sz w:val="30"/>
          <w:szCs w:val="30"/>
        </w:rPr>
        <w:t>5</w:t>
      </w:r>
      <w:r w:rsidR="00CF50EF" w:rsidRPr="00CF50EF">
        <w:rPr>
          <w:rFonts w:ascii="Angsana New" w:hAnsi="Angsana New"/>
          <w:sz w:val="30"/>
          <w:szCs w:val="30"/>
        </w:rPr>
        <w:t>62</w:t>
      </w:r>
      <w:r w:rsidRPr="00BD79EB">
        <w:rPr>
          <w:rFonts w:ascii="Angsana New" w:hAnsi="Angsana New"/>
          <w:sz w:val="30"/>
          <w:szCs w:val="30"/>
          <w:cs/>
        </w:rPr>
        <w:t xml:space="preserve"> เนื่องจากเป็นกิจการที่ได้รับสิทธิประโยชน์ทางภาษี บริษัทจะต้องปฏิบัติตามเงื่อนไขและข้อกำหนดที่เกี่ยวข้องกับการเป็น</w:t>
      </w:r>
      <w:r>
        <w:rPr>
          <w:rFonts w:ascii="Angsana New" w:hAnsi="Angsana New" w:hint="cs"/>
          <w:sz w:val="30"/>
          <w:szCs w:val="30"/>
          <w:cs/>
        </w:rPr>
        <w:t>ศูนย์กลางธุรกิจระหว่างประเทศ</w:t>
      </w:r>
    </w:p>
    <w:p w14:paraId="4B0377DE" w14:textId="77777777" w:rsidR="00D26680" w:rsidRPr="002B22CA" w:rsidRDefault="00D26680" w:rsidP="00D26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"/>
        <w:jc w:val="thaiDistribute"/>
        <w:rPr>
          <w:rFonts w:ascii="Angsana New" w:hAnsi="Angsana New"/>
        </w:rPr>
      </w:pPr>
    </w:p>
    <w:p w14:paraId="5F1A6985" w14:textId="2F53ABF7" w:rsidR="00C41865" w:rsidRDefault="00382CBD" w:rsidP="001F2E9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10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ความแตกต่างระหว่างการรับรู้รายได้และค่าใช้จ่ายทางบัญชีและทางภาษีบางรายการ โดยเฉพาะอย่างยิ่ง</w:t>
      </w:r>
      <w:r>
        <w:rPr>
          <w:rFonts w:ascii="Angsana New" w:hAnsi="Angsana New" w:hint="cs"/>
          <w:sz w:val="30"/>
          <w:szCs w:val="30"/>
          <w:cs/>
        </w:rPr>
        <w:br/>
        <w:t>ค่าเผื่อมูลค่าสินค้าลดลงและผลแตกต่างชั่วคราวในเรื่องเกี่ยวกับรายได้และต้นทุนขายจากการส่งออกสินค้าจากประเทศไทยไปยังต่างประเทศ โดยภาระภาษีเกิดเมื่อมีการส่งสินค้าออกต่างประเทศ แต่การรับรู้รายได้และ</w:t>
      </w:r>
      <w:r w:rsidRPr="00A97F8F">
        <w:rPr>
          <w:rFonts w:ascii="Angsana New" w:hAnsi="Angsana New" w:hint="cs"/>
          <w:sz w:val="30"/>
          <w:szCs w:val="30"/>
          <w:cs/>
        </w:rPr>
        <w:t>ต้นทุนขายในงบกำไรขาดทุนเบ็ดเสร็จเกิดขึ้นภายหลังจากสินค้าได้ถูกขายออกจากกลุ่มบริษัทไปยังลูกค้าซึ่งเป็นบุคคลภายนอก</w:t>
      </w:r>
    </w:p>
    <w:p w14:paraId="3648657D" w14:textId="04ACDC2E" w:rsidR="0077024E" w:rsidRPr="00144E97" w:rsidRDefault="0077024E" w:rsidP="00793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 w:hanging="97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842835">
        <w:rPr>
          <w:rFonts w:ascii="Angsana New" w:hAnsi="Angsana New"/>
          <w:sz w:val="30"/>
          <w:szCs w:val="30"/>
        </w:rPr>
        <w:t xml:space="preserve">30 </w:t>
      </w:r>
      <w:r w:rsidR="00842835">
        <w:rPr>
          <w:rFonts w:ascii="Angsana New" w:hAnsi="Angsana New"/>
          <w:sz w:val="30"/>
          <w:szCs w:val="30"/>
          <w:cs/>
        </w:rPr>
        <w:t>กันยายน</w:t>
      </w:r>
      <w:r>
        <w:rPr>
          <w:rFonts w:ascii="Angsana New" w:hAnsi="Angsana New"/>
          <w:sz w:val="30"/>
          <w:szCs w:val="30"/>
        </w:rPr>
        <w:t xml:space="preserve"> 2564 </w:t>
      </w:r>
      <w:r w:rsidRPr="00144E97">
        <w:rPr>
          <w:rFonts w:ascii="Angsana New" w:hAnsi="Angsana New"/>
          <w:sz w:val="30"/>
          <w:szCs w:val="30"/>
          <w:cs/>
        </w:rPr>
        <w:t xml:space="preserve">และ </w:t>
      </w:r>
      <w:r w:rsidRPr="00D130F3">
        <w:rPr>
          <w:rFonts w:ascii="Angsana New" w:hAnsi="Angsana New"/>
          <w:sz w:val="30"/>
          <w:szCs w:val="30"/>
        </w:rPr>
        <w:t>3</w:t>
      </w:r>
      <w:r w:rsidRPr="00D830A6">
        <w:rPr>
          <w:rFonts w:ascii="Angsana New" w:hAnsi="Angsana New"/>
          <w:sz w:val="30"/>
          <w:szCs w:val="30"/>
        </w:rPr>
        <w:t>1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2563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มีดังนี้</w:t>
      </w:r>
    </w:p>
    <w:p w14:paraId="276CAE6F" w14:textId="77777777" w:rsidR="00B85EE4" w:rsidRPr="00446EE4" w:rsidRDefault="00B85EE4" w:rsidP="00B85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170"/>
        <w:gridCol w:w="270"/>
        <w:gridCol w:w="1170"/>
        <w:gridCol w:w="270"/>
        <w:gridCol w:w="1260"/>
      </w:tblGrid>
      <w:tr w:rsidR="00B85EE4" w:rsidRPr="00144E97" w14:paraId="5B64F681" w14:textId="77777777" w:rsidTr="003140A8">
        <w:tc>
          <w:tcPr>
            <w:tcW w:w="3870" w:type="dxa"/>
          </w:tcPr>
          <w:p w14:paraId="0F6CB1B8" w14:textId="77777777" w:rsidR="00B85EE4" w:rsidRPr="00144E97" w:rsidRDefault="00B85EE4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57EA87B4" w14:textId="77777777"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85EE4" w:rsidRPr="00144E97" w14:paraId="3577B350" w14:textId="77777777" w:rsidTr="003140A8">
        <w:tc>
          <w:tcPr>
            <w:tcW w:w="3870" w:type="dxa"/>
          </w:tcPr>
          <w:p w14:paraId="4B51A534" w14:textId="77777777" w:rsidR="00B85EE4" w:rsidRPr="00144E97" w:rsidRDefault="00B85EE4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63B9CC7" w14:textId="77777777"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7FA2C74" w14:textId="77777777"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3880D6C" w14:textId="77777777"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77024E" w:rsidRPr="00144E97" w14:paraId="700C5680" w14:textId="77777777" w:rsidTr="003140A8">
        <w:tc>
          <w:tcPr>
            <w:tcW w:w="3870" w:type="dxa"/>
          </w:tcPr>
          <w:p w14:paraId="4C26DE0D" w14:textId="77777777" w:rsidR="0077024E" w:rsidRPr="00144E97" w:rsidRDefault="0077024E" w:rsidP="0077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A217856" w14:textId="4887EFDE" w:rsidR="0077024E" w:rsidRPr="00144E97" w:rsidRDefault="00842835" w:rsidP="0077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41122607" w14:textId="77777777" w:rsidR="0077024E" w:rsidRPr="00144E97" w:rsidRDefault="0077024E" w:rsidP="0077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049A984" w14:textId="1C47F10A" w:rsidR="0077024E" w:rsidRPr="00144E97" w:rsidRDefault="0077024E" w:rsidP="0077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144E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54F91806" w14:textId="77777777" w:rsidR="0077024E" w:rsidRPr="00144E97" w:rsidRDefault="0077024E" w:rsidP="0077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1B8DBF" w14:textId="725F9BA2" w:rsidR="0077024E" w:rsidRPr="00144E97" w:rsidRDefault="00842835" w:rsidP="0077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0319C3FD" w14:textId="77777777" w:rsidR="0077024E" w:rsidRPr="00144E97" w:rsidRDefault="0077024E" w:rsidP="0077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E806E18" w14:textId="7712AABA" w:rsidR="0077024E" w:rsidRPr="00144E97" w:rsidRDefault="0077024E" w:rsidP="0077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144E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671782" w:rsidRPr="00144E97" w14:paraId="08EFE5AD" w14:textId="77777777" w:rsidTr="003140A8">
        <w:tc>
          <w:tcPr>
            <w:tcW w:w="3870" w:type="dxa"/>
          </w:tcPr>
          <w:p w14:paraId="245F5DCB" w14:textId="77777777" w:rsidR="00671782" w:rsidRPr="00144E97" w:rsidRDefault="00671782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99E00CC" w14:textId="77777777" w:rsidR="00671782" w:rsidRPr="00144E97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113D3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D9179F6" w14:textId="77777777" w:rsidR="00671782" w:rsidRPr="00144E97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100A2EB" w14:textId="77777777" w:rsidR="00671782" w:rsidRPr="00144E97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113D3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076CEF6" w14:textId="77777777" w:rsidR="00671782" w:rsidRPr="00144E97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8EE990B" w14:textId="77777777" w:rsidR="00671782" w:rsidRPr="00144E97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113D3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472277F" w14:textId="77777777" w:rsidR="00671782" w:rsidRPr="00144E97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A61E737" w14:textId="77777777" w:rsidR="00671782" w:rsidRPr="00144E97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113D34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71782" w:rsidRPr="00144E97" w14:paraId="2D317AD4" w14:textId="77777777" w:rsidTr="003140A8">
        <w:trPr>
          <w:trHeight w:val="362"/>
        </w:trPr>
        <w:tc>
          <w:tcPr>
            <w:tcW w:w="3870" w:type="dxa"/>
          </w:tcPr>
          <w:p w14:paraId="764AD644" w14:textId="77777777" w:rsidR="00671782" w:rsidRPr="00144E97" w:rsidRDefault="00671782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300AE64A" w14:textId="77777777" w:rsidR="00671782" w:rsidRPr="00144E97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1782" w:rsidRPr="00144E97" w14:paraId="75DAEE2D" w14:textId="77777777" w:rsidTr="00C06591">
        <w:trPr>
          <w:trHeight w:val="308"/>
        </w:trPr>
        <w:tc>
          <w:tcPr>
            <w:tcW w:w="3870" w:type="dxa"/>
          </w:tcPr>
          <w:p w14:paraId="5E41D79A" w14:textId="77777777" w:rsidR="00671782" w:rsidRPr="00144E97" w:rsidRDefault="00671782" w:rsidP="0055359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1EF91ED1" w14:textId="55795C53" w:rsidR="00671782" w:rsidRPr="00EA6DBA" w:rsidRDefault="00AD43F9" w:rsidP="00AE6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495,191</w:t>
            </w:r>
          </w:p>
        </w:tc>
        <w:tc>
          <w:tcPr>
            <w:tcW w:w="270" w:type="dxa"/>
          </w:tcPr>
          <w:p w14:paraId="561FF2AB" w14:textId="77777777" w:rsidR="00671782" w:rsidRPr="00144E97" w:rsidRDefault="00671782" w:rsidP="00671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AD738C" w14:textId="77777777" w:rsidR="00671782" w:rsidRPr="00C8760F" w:rsidRDefault="00113D34" w:rsidP="00AE6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536,348</w:t>
            </w:r>
          </w:p>
        </w:tc>
        <w:tc>
          <w:tcPr>
            <w:tcW w:w="270" w:type="dxa"/>
          </w:tcPr>
          <w:p w14:paraId="73368B23" w14:textId="77777777" w:rsidR="00671782" w:rsidRPr="00144E97" w:rsidRDefault="00671782" w:rsidP="00671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84B049" w14:textId="3C9777B5" w:rsidR="00671782" w:rsidRPr="00EA6DBA" w:rsidRDefault="00AD43F9" w:rsidP="00AE6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(287,974)</w:t>
            </w:r>
          </w:p>
        </w:tc>
        <w:tc>
          <w:tcPr>
            <w:tcW w:w="270" w:type="dxa"/>
          </w:tcPr>
          <w:p w14:paraId="136B89A9" w14:textId="77777777" w:rsidR="00671782" w:rsidRPr="00144E97" w:rsidRDefault="00671782" w:rsidP="00671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8CC128" w14:textId="77777777" w:rsidR="00671782" w:rsidRPr="00C8760F" w:rsidRDefault="00113D34" w:rsidP="00AE6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(362,298)</w:t>
            </w:r>
          </w:p>
        </w:tc>
      </w:tr>
      <w:tr w:rsidR="00671782" w:rsidRPr="00144E97" w14:paraId="13D4F894" w14:textId="77777777" w:rsidTr="003140A8">
        <w:tc>
          <w:tcPr>
            <w:tcW w:w="3870" w:type="dxa"/>
          </w:tcPr>
          <w:p w14:paraId="6AF01B99" w14:textId="77777777" w:rsidR="00671782" w:rsidRPr="00144E97" w:rsidRDefault="00671782" w:rsidP="0055359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หักกลบภาษีเงินได้</w:t>
            </w:r>
          </w:p>
        </w:tc>
        <w:tc>
          <w:tcPr>
            <w:tcW w:w="1170" w:type="dxa"/>
          </w:tcPr>
          <w:p w14:paraId="185FA21D" w14:textId="0E030012" w:rsidR="00671782" w:rsidRPr="00AD43F9" w:rsidRDefault="00AD43F9" w:rsidP="00AE6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(287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,818)</w:t>
            </w:r>
          </w:p>
        </w:tc>
        <w:tc>
          <w:tcPr>
            <w:tcW w:w="270" w:type="dxa"/>
          </w:tcPr>
          <w:p w14:paraId="27DAEACF" w14:textId="77777777" w:rsidR="00671782" w:rsidRPr="00144E97" w:rsidRDefault="00671782" w:rsidP="00671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6ECA7D" w14:textId="77777777" w:rsidR="00671782" w:rsidRPr="00C8760F" w:rsidRDefault="00113D34" w:rsidP="00AE6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(361,314)</w:t>
            </w:r>
          </w:p>
        </w:tc>
        <w:tc>
          <w:tcPr>
            <w:tcW w:w="270" w:type="dxa"/>
          </w:tcPr>
          <w:p w14:paraId="795AD53B" w14:textId="77777777" w:rsidR="00671782" w:rsidRPr="00144E97" w:rsidRDefault="00671782" w:rsidP="00671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B31EA3" w14:textId="19D82CBA" w:rsidR="00671782" w:rsidRPr="00EA6DBA" w:rsidRDefault="00AD43F9" w:rsidP="00AE6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287,818</w:t>
            </w:r>
          </w:p>
        </w:tc>
        <w:tc>
          <w:tcPr>
            <w:tcW w:w="270" w:type="dxa"/>
          </w:tcPr>
          <w:p w14:paraId="6EAB23C3" w14:textId="77777777" w:rsidR="00671782" w:rsidRPr="00144E97" w:rsidRDefault="00671782" w:rsidP="00671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87D3CC" w14:textId="77777777" w:rsidR="00671782" w:rsidRPr="00C8760F" w:rsidRDefault="00113D34" w:rsidP="00AE6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361,314</w:t>
            </w:r>
          </w:p>
        </w:tc>
      </w:tr>
      <w:tr w:rsidR="00671782" w:rsidRPr="00144E97" w14:paraId="776178DC" w14:textId="77777777" w:rsidTr="003140A8">
        <w:tc>
          <w:tcPr>
            <w:tcW w:w="3870" w:type="dxa"/>
          </w:tcPr>
          <w:p w14:paraId="6C50F378" w14:textId="77777777" w:rsidR="00671782" w:rsidRPr="00144E97" w:rsidRDefault="00671782" w:rsidP="0055359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 (หนี้สิน) ภาษีเงินได้รอตัดบัญชีสุทธิ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8993B26" w14:textId="24267707" w:rsidR="00671782" w:rsidRPr="00EA6DBA" w:rsidRDefault="00AD43F9" w:rsidP="00AE6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207,373</w:t>
            </w:r>
          </w:p>
        </w:tc>
        <w:tc>
          <w:tcPr>
            <w:tcW w:w="270" w:type="dxa"/>
          </w:tcPr>
          <w:p w14:paraId="297F2B0D" w14:textId="77777777" w:rsidR="00671782" w:rsidRPr="00EA6DBA" w:rsidRDefault="00671782" w:rsidP="00671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EA34A26" w14:textId="77777777" w:rsidR="00671782" w:rsidRPr="00C8760F" w:rsidRDefault="00113D34" w:rsidP="00AE6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175,034</w:t>
            </w:r>
          </w:p>
        </w:tc>
        <w:tc>
          <w:tcPr>
            <w:tcW w:w="270" w:type="dxa"/>
          </w:tcPr>
          <w:p w14:paraId="29603EAA" w14:textId="77777777" w:rsidR="00671782" w:rsidRPr="00144E97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23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C50D5B3" w14:textId="5F781D47" w:rsidR="00671782" w:rsidRPr="00144E97" w:rsidRDefault="00AD43F9" w:rsidP="00AE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(156)</w:t>
            </w:r>
          </w:p>
        </w:tc>
        <w:tc>
          <w:tcPr>
            <w:tcW w:w="270" w:type="dxa"/>
          </w:tcPr>
          <w:p w14:paraId="74231AFA" w14:textId="77777777" w:rsidR="00671782" w:rsidRPr="00EA6DBA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236" w:firstLine="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1CED8D8" w14:textId="77777777" w:rsidR="00671782" w:rsidRPr="00240876" w:rsidRDefault="00113D34" w:rsidP="00AE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(984)</w:t>
            </w:r>
          </w:p>
        </w:tc>
      </w:tr>
    </w:tbl>
    <w:p w14:paraId="71667812" w14:textId="77777777" w:rsidR="00446EE4" w:rsidRDefault="00446EE4"/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170"/>
        <w:gridCol w:w="270"/>
        <w:gridCol w:w="1170"/>
        <w:gridCol w:w="270"/>
        <w:gridCol w:w="1260"/>
      </w:tblGrid>
      <w:tr w:rsidR="00B85EE4" w:rsidRPr="00144E97" w14:paraId="0230C157" w14:textId="77777777" w:rsidTr="003140A8">
        <w:tc>
          <w:tcPr>
            <w:tcW w:w="3870" w:type="dxa"/>
          </w:tcPr>
          <w:p w14:paraId="03194DE4" w14:textId="77777777" w:rsidR="00B85EE4" w:rsidRPr="006D5404" w:rsidRDefault="00B85EE4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</w:pPr>
          </w:p>
        </w:tc>
        <w:tc>
          <w:tcPr>
            <w:tcW w:w="5580" w:type="dxa"/>
            <w:gridSpan w:val="7"/>
          </w:tcPr>
          <w:p w14:paraId="7CCDE756" w14:textId="77777777" w:rsidR="00B85EE4" w:rsidRPr="00144E97" w:rsidRDefault="00B85EE4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5EE4" w:rsidRPr="00144E97" w14:paraId="39AF2A14" w14:textId="77777777" w:rsidTr="003140A8">
        <w:tc>
          <w:tcPr>
            <w:tcW w:w="3870" w:type="dxa"/>
          </w:tcPr>
          <w:p w14:paraId="2375CACC" w14:textId="77777777" w:rsidR="00B85EE4" w:rsidRPr="00144E97" w:rsidRDefault="00B85EE4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8F1C3AF" w14:textId="77777777" w:rsidR="00B85EE4" w:rsidRPr="00144E97" w:rsidRDefault="00B85EE4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6DECFDAB" w14:textId="77777777" w:rsidR="00B85EE4" w:rsidRPr="00144E97" w:rsidRDefault="00B85EE4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37CC74F2" w14:textId="77777777" w:rsidR="00B85EE4" w:rsidRPr="00144E97" w:rsidRDefault="00B85EE4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77024E" w:rsidRPr="00144E97" w14:paraId="4176A1AF" w14:textId="77777777" w:rsidTr="003140A8">
        <w:tc>
          <w:tcPr>
            <w:tcW w:w="3870" w:type="dxa"/>
          </w:tcPr>
          <w:p w14:paraId="0FEE03A8" w14:textId="77777777" w:rsidR="0077024E" w:rsidRPr="00144E97" w:rsidRDefault="0077024E" w:rsidP="0077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90EF4F6" w14:textId="037BD8B0" w:rsidR="0077024E" w:rsidRPr="00144E97" w:rsidRDefault="00842835" w:rsidP="0077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0DD84C4D" w14:textId="77777777" w:rsidR="0077024E" w:rsidRPr="00144E97" w:rsidRDefault="0077024E" w:rsidP="0077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DF3CBA9" w14:textId="3ECDF22D" w:rsidR="0077024E" w:rsidRPr="00144E97" w:rsidRDefault="0077024E" w:rsidP="0077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144E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4CD8FA3F" w14:textId="77777777" w:rsidR="0077024E" w:rsidRPr="00144E97" w:rsidRDefault="0077024E" w:rsidP="0077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B051349" w14:textId="175998BE" w:rsidR="0077024E" w:rsidRPr="00144E97" w:rsidRDefault="00842835" w:rsidP="0077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4CC1AD89" w14:textId="77777777" w:rsidR="0077024E" w:rsidRPr="00144E97" w:rsidRDefault="0077024E" w:rsidP="0077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D2B4EB1" w14:textId="4068CE22" w:rsidR="0077024E" w:rsidRPr="00144E97" w:rsidRDefault="0077024E" w:rsidP="0077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144E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113D34" w:rsidRPr="00144E97" w14:paraId="59ADE6AB" w14:textId="77777777" w:rsidTr="003140A8">
        <w:tc>
          <w:tcPr>
            <w:tcW w:w="3870" w:type="dxa"/>
          </w:tcPr>
          <w:p w14:paraId="7F25980D" w14:textId="77777777" w:rsidR="00113D34" w:rsidRPr="00144E97" w:rsidRDefault="00113D34" w:rsidP="00113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04736FD" w14:textId="77777777" w:rsidR="00113D34" w:rsidRPr="00144E97" w:rsidRDefault="00113D34" w:rsidP="00113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71562F3" w14:textId="77777777" w:rsidR="00113D34" w:rsidRPr="00144E97" w:rsidRDefault="00113D34" w:rsidP="00113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A81D259" w14:textId="77777777" w:rsidR="00113D34" w:rsidRPr="00144E97" w:rsidRDefault="00113D34" w:rsidP="00113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16FAADF" w14:textId="77777777" w:rsidR="00113D34" w:rsidRPr="00144E97" w:rsidRDefault="00113D34" w:rsidP="00113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FB27AC" w14:textId="77777777" w:rsidR="00113D34" w:rsidRPr="00144E97" w:rsidRDefault="00113D34" w:rsidP="00113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52DB239" w14:textId="77777777" w:rsidR="00113D34" w:rsidRPr="00144E97" w:rsidRDefault="00113D34" w:rsidP="00113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51B0C25" w14:textId="77777777" w:rsidR="00113D34" w:rsidRPr="00144E97" w:rsidRDefault="00113D34" w:rsidP="00113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71782" w:rsidRPr="00144E97" w14:paraId="71AA972F" w14:textId="77777777" w:rsidTr="003140A8">
        <w:trPr>
          <w:trHeight w:val="362"/>
        </w:trPr>
        <w:tc>
          <w:tcPr>
            <w:tcW w:w="3870" w:type="dxa"/>
          </w:tcPr>
          <w:p w14:paraId="7F77184A" w14:textId="77777777" w:rsidR="00671782" w:rsidRPr="00144E97" w:rsidRDefault="00671782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16EBDDD9" w14:textId="77777777" w:rsidR="00671782" w:rsidRPr="00144E97" w:rsidRDefault="00671782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40A8" w:rsidRPr="00144E97" w14:paraId="089FF4EB" w14:textId="77777777" w:rsidTr="003140A8">
        <w:tc>
          <w:tcPr>
            <w:tcW w:w="3870" w:type="dxa"/>
          </w:tcPr>
          <w:p w14:paraId="3876DF9C" w14:textId="77777777" w:rsidR="00671782" w:rsidRPr="00144E97" w:rsidRDefault="00671782" w:rsidP="00446EE4">
            <w:pPr>
              <w:spacing w:line="360" w:lineRule="exact"/>
              <w:ind w:hanging="18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436D2F20" w14:textId="1E08110D" w:rsidR="00671782" w:rsidRPr="00EA6DBA" w:rsidRDefault="00AD43F9" w:rsidP="004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103,621</w:t>
            </w:r>
          </w:p>
        </w:tc>
        <w:tc>
          <w:tcPr>
            <w:tcW w:w="270" w:type="dxa"/>
          </w:tcPr>
          <w:p w14:paraId="4EB5B517" w14:textId="77777777" w:rsidR="00671782" w:rsidRPr="00144E97" w:rsidRDefault="00671782" w:rsidP="004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F124B9" w14:textId="77777777" w:rsidR="00671782" w:rsidRPr="00EA6DBA" w:rsidRDefault="00113D34" w:rsidP="00C06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98,483</w:t>
            </w:r>
          </w:p>
        </w:tc>
        <w:tc>
          <w:tcPr>
            <w:tcW w:w="270" w:type="dxa"/>
          </w:tcPr>
          <w:p w14:paraId="5D1AA03A" w14:textId="77777777" w:rsidR="00671782" w:rsidRPr="00144E97" w:rsidRDefault="00671782" w:rsidP="004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81B4CC" w14:textId="4F279B02" w:rsidR="00671782" w:rsidRPr="00EA6DBA" w:rsidRDefault="00AD43F9" w:rsidP="00C06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(31,891)</w:t>
            </w:r>
          </w:p>
        </w:tc>
        <w:tc>
          <w:tcPr>
            <w:tcW w:w="270" w:type="dxa"/>
          </w:tcPr>
          <w:p w14:paraId="4801ED3F" w14:textId="77777777" w:rsidR="00671782" w:rsidRPr="00EA6DBA" w:rsidRDefault="00671782" w:rsidP="004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F75C63" w14:textId="77777777" w:rsidR="00671782" w:rsidRPr="00EA6DBA" w:rsidRDefault="00113D34" w:rsidP="00C06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(32,299)</w:t>
            </w:r>
          </w:p>
        </w:tc>
      </w:tr>
      <w:tr w:rsidR="003140A8" w:rsidRPr="00144E97" w14:paraId="2FF7DC92" w14:textId="77777777" w:rsidTr="003140A8">
        <w:tc>
          <w:tcPr>
            <w:tcW w:w="3870" w:type="dxa"/>
          </w:tcPr>
          <w:p w14:paraId="7B83A2A0" w14:textId="77777777" w:rsidR="00671782" w:rsidRPr="00144E97" w:rsidRDefault="00671782" w:rsidP="00446EE4">
            <w:pPr>
              <w:spacing w:line="360" w:lineRule="exact"/>
              <w:ind w:hanging="18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หักกลบภาษีเงินได้</w:t>
            </w:r>
          </w:p>
        </w:tc>
        <w:tc>
          <w:tcPr>
            <w:tcW w:w="1170" w:type="dxa"/>
          </w:tcPr>
          <w:p w14:paraId="0402CA5E" w14:textId="0B7978F4" w:rsidR="00671782" w:rsidRPr="00EA6DBA" w:rsidRDefault="00AD43F9" w:rsidP="00C06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(31,891)</w:t>
            </w:r>
          </w:p>
        </w:tc>
        <w:tc>
          <w:tcPr>
            <w:tcW w:w="270" w:type="dxa"/>
          </w:tcPr>
          <w:p w14:paraId="7A1A1D89" w14:textId="77777777" w:rsidR="00671782" w:rsidRPr="00144E97" w:rsidRDefault="00671782" w:rsidP="004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EC031C" w14:textId="77777777" w:rsidR="00671782" w:rsidRPr="00EA6DBA" w:rsidRDefault="00113D34" w:rsidP="00113D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60" w:lineRule="exact"/>
              <w:ind w:left="-108" w:right="-27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(32,299)</w:t>
            </w:r>
          </w:p>
        </w:tc>
        <w:tc>
          <w:tcPr>
            <w:tcW w:w="270" w:type="dxa"/>
          </w:tcPr>
          <w:p w14:paraId="37402A34" w14:textId="77777777" w:rsidR="00671782" w:rsidRPr="00144E97" w:rsidRDefault="00671782" w:rsidP="004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9FEF59" w14:textId="3D727D35" w:rsidR="00671782" w:rsidRPr="00EA6DBA" w:rsidRDefault="00AD43F9" w:rsidP="00C06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31,891</w:t>
            </w:r>
          </w:p>
        </w:tc>
        <w:tc>
          <w:tcPr>
            <w:tcW w:w="270" w:type="dxa"/>
          </w:tcPr>
          <w:p w14:paraId="19ADF6BC" w14:textId="77777777" w:rsidR="00671782" w:rsidRPr="00EA6DBA" w:rsidRDefault="00671782" w:rsidP="004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DF5620" w14:textId="77777777" w:rsidR="00671782" w:rsidRPr="00EA6DBA" w:rsidRDefault="00113D34" w:rsidP="00C06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32,299</w:t>
            </w:r>
          </w:p>
        </w:tc>
      </w:tr>
      <w:tr w:rsidR="003140A8" w:rsidRPr="00144E97" w14:paraId="4B2F3273" w14:textId="77777777" w:rsidTr="003140A8">
        <w:tc>
          <w:tcPr>
            <w:tcW w:w="3870" w:type="dxa"/>
          </w:tcPr>
          <w:p w14:paraId="52D5A9CD" w14:textId="77777777" w:rsidR="00671782" w:rsidRPr="00144E97" w:rsidRDefault="00671782" w:rsidP="00446EE4">
            <w:pPr>
              <w:spacing w:line="360" w:lineRule="exact"/>
              <w:ind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9DFF25D" w14:textId="4E21D73F" w:rsidR="00671782" w:rsidRPr="00C06591" w:rsidRDefault="00AD43F9" w:rsidP="004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6591">
              <w:rPr>
                <w:rFonts w:ascii="Angsana New" w:hAnsi="Angsana New"/>
                <w:b/>
                <w:bCs/>
                <w:sz w:val="30"/>
                <w:szCs w:val="30"/>
              </w:rPr>
              <w:t>71,730</w:t>
            </w:r>
          </w:p>
        </w:tc>
        <w:tc>
          <w:tcPr>
            <w:tcW w:w="270" w:type="dxa"/>
          </w:tcPr>
          <w:p w14:paraId="4F61D245" w14:textId="77777777" w:rsidR="00671782" w:rsidRPr="00C06591" w:rsidRDefault="00671782" w:rsidP="004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6CC7DE6" w14:textId="77777777" w:rsidR="00671782" w:rsidRPr="00C06591" w:rsidRDefault="00113D34" w:rsidP="00113D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6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6591">
              <w:rPr>
                <w:rFonts w:ascii="Angsana New" w:hAnsi="Angsana New"/>
                <w:b/>
                <w:bCs/>
                <w:sz w:val="30"/>
                <w:szCs w:val="30"/>
              </w:rPr>
              <w:t>66,184</w:t>
            </w:r>
          </w:p>
        </w:tc>
        <w:tc>
          <w:tcPr>
            <w:tcW w:w="270" w:type="dxa"/>
          </w:tcPr>
          <w:p w14:paraId="1E06E2C8" w14:textId="77777777" w:rsidR="00671782" w:rsidRPr="00C06591" w:rsidRDefault="00671782" w:rsidP="004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36E0CF" w14:textId="6C3A4027" w:rsidR="00671782" w:rsidRPr="00C06591" w:rsidRDefault="00AD43F9" w:rsidP="00C06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36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659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5B29FC" w14:textId="77777777" w:rsidR="00671782" w:rsidRPr="00C06591" w:rsidRDefault="00671782" w:rsidP="004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6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96678A5" w14:textId="77777777" w:rsidR="00671782" w:rsidRPr="00C06591" w:rsidRDefault="00113D34" w:rsidP="00C06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659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CAF3DD1" w14:textId="77777777" w:rsidR="00B85EE4" w:rsidRPr="00446EE4" w:rsidRDefault="00B85EE4" w:rsidP="00553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865"/>
        </w:tabs>
        <w:spacing w:line="240" w:lineRule="auto"/>
        <w:ind w:left="547" w:right="-115"/>
        <w:jc w:val="thaiDistribute"/>
        <w:rPr>
          <w:rFonts w:ascii="Angsana New" w:hAnsi="Angsana New"/>
          <w:sz w:val="20"/>
          <w:szCs w:val="20"/>
        </w:rPr>
      </w:pPr>
    </w:p>
    <w:p w14:paraId="0F207D31" w14:textId="77777777" w:rsidR="00763552" w:rsidRDefault="00763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  <w:r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br w:type="page"/>
      </w:r>
    </w:p>
    <w:p w14:paraId="3DA89FB3" w14:textId="26D9DDD8" w:rsidR="0077024E" w:rsidRPr="006B50A7" w:rsidRDefault="0077024E" w:rsidP="00324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08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6B50A7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</w:t>
      </w:r>
      <w:r w:rsidR="00842835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เก้าเดือน</w:t>
      </w:r>
      <w:r w:rsidRPr="006B50A7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สิ้นสุดวันที่ 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                           </w:t>
      </w:r>
      <w:r w:rsidR="00842835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30 </w:t>
      </w:r>
      <w:r w:rsidR="0084283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กันยายน</w:t>
      </w:r>
      <w:r w:rsidRPr="006B50A7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2564</w:t>
      </w:r>
      <w:r w:rsidRPr="006B50A7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6B50A7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มีดังนี้</w:t>
      </w:r>
    </w:p>
    <w:p w14:paraId="71F1A56A" w14:textId="77777777" w:rsidR="005D732C" w:rsidRPr="00446EE4" w:rsidRDefault="005D732C" w:rsidP="005D7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865"/>
        </w:tabs>
        <w:spacing w:line="240" w:lineRule="auto"/>
        <w:ind w:left="547" w:right="-115"/>
        <w:jc w:val="thaiDistribute"/>
        <w:rPr>
          <w:rFonts w:ascii="Angsana New" w:hAnsi="Angsana New"/>
          <w:sz w:val="20"/>
          <w:szCs w:val="2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270"/>
        <w:gridCol w:w="1170"/>
        <w:gridCol w:w="270"/>
        <w:gridCol w:w="1080"/>
        <w:gridCol w:w="270"/>
        <w:gridCol w:w="990"/>
      </w:tblGrid>
      <w:tr w:rsidR="00252B83" w14:paraId="1706476D" w14:textId="77777777" w:rsidTr="00252B83">
        <w:trPr>
          <w:trHeight w:val="272"/>
          <w:tblHeader/>
        </w:trPr>
        <w:tc>
          <w:tcPr>
            <w:tcW w:w="4320" w:type="dxa"/>
          </w:tcPr>
          <w:p w14:paraId="71F425EA" w14:textId="77777777" w:rsidR="00252B83" w:rsidRDefault="00252B83" w:rsidP="00BE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vAlign w:val="bottom"/>
          </w:tcPr>
          <w:p w14:paraId="5CF751B4" w14:textId="2530250E" w:rsidR="00252B83" w:rsidRDefault="00252B83" w:rsidP="00BE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52B83" w14:paraId="2DFF0300" w14:textId="77777777" w:rsidTr="00252B83">
        <w:trPr>
          <w:trHeight w:val="1099"/>
          <w:tblHeader/>
        </w:trPr>
        <w:tc>
          <w:tcPr>
            <w:tcW w:w="4320" w:type="dxa"/>
          </w:tcPr>
          <w:p w14:paraId="61CCD76D" w14:textId="77777777" w:rsidR="00252B83" w:rsidRDefault="00252B83" w:rsidP="00BE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A715E85" w14:textId="77777777" w:rsidR="00252B83" w:rsidRDefault="00252B83" w:rsidP="00BE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9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A43D9B3" w14:textId="77777777" w:rsidR="00252B83" w:rsidRDefault="00252B83" w:rsidP="00BE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038982" w14:textId="287AD50F" w:rsidR="00252B83" w:rsidRDefault="00252B83" w:rsidP="0025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บันทึกเป็น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รายจ่าย</w:t>
            </w:r>
            <w:r>
              <w:rPr>
                <w:rFonts w:ascii="Angsana New" w:hAnsi="Angsana New"/>
                <w:sz w:val="30"/>
                <w:szCs w:val="30"/>
              </w:rPr>
              <w:t>)/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  <w:vAlign w:val="bottom"/>
          </w:tcPr>
          <w:p w14:paraId="679CDFFC" w14:textId="77777777" w:rsidR="00252B83" w:rsidRPr="00612C2A" w:rsidRDefault="00252B83" w:rsidP="00BE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849A6B0" w14:textId="77777777" w:rsidR="00252B83" w:rsidRDefault="00252B83" w:rsidP="00BE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C8C53C8" w14:textId="77777777" w:rsidR="00252B83" w:rsidRDefault="00252B83" w:rsidP="00BE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E76C8B7" w14:textId="77777777" w:rsidR="00252B83" w:rsidRDefault="00252B83" w:rsidP="00BE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252B83" w14:paraId="19C686E7" w14:textId="77777777" w:rsidTr="00252B83">
        <w:trPr>
          <w:trHeight w:val="1099"/>
          <w:tblHeader/>
        </w:trPr>
        <w:tc>
          <w:tcPr>
            <w:tcW w:w="4320" w:type="dxa"/>
          </w:tcPr>
          <w:p w14:paraId="457C4D7E" w14:textId="77777777" w:rsidR="00252B83" w:rsidRDefault="00252B83" w:rsidP="00BE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1324477" w14:textId="77777777" w:rsidR="00252B83" w:rsidRDefault="00252B83" w:rsidP="00BE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2728CFC7" w14:textId="4CB5B01E" w:rsidR="00252B83" w:rsidRPr="00252B83" w:rsidRDefault="00252B83" w:rsidP="00BE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52B8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1B0725EE" w14:textId="7CF4F954" w:rsidR="00252B83" w:rsidRDefault="00252B83" w:rsidP="0025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7C46D8AD" w14:textId="77777777" w:rsidR="00252B83" w:rsidRDefault="00252B83" w:rsidP="0025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4F34E0C" w14:textId="6388E27F" w:rsidR="00252B83" w:rsidRDefault="00252B83" w:rsidP="0025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35CA1B15" w14:textId="77777777" w:rsidR="00252B83" w:rsidRPr="00612C2A" w:rsidRDefault="00252B83" w:rsidP="0025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57DB5BE" w14:textId="77777777" w:rsidR="00252B83" w:rsidRDefault="00252B83" w:rsidP="0025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ผลต่างจากอัตราแลกเปลี่ยน</w:t>
            </w:r>
          </w:p>
        </w:tc>
        <w:tc>
          <w:tcPr>
            <w:tcW w:w="270" w:type="dxa"/>
            <w:vAlign w:val="bottom"/>
          </w:tcPr>
          <w:p w14:paraId="62B20DF1" w14:textId="77777777" w:rsidR="00252B83" w:rsidRDefault="00252B83" w:rsidP="0025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778A107" w14:textId="5D0E15E8" w:rsidR="00252B83" w:rsidRDefault="00252B83" w:rsidP="0025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</w:tr>
      <w:tr w:rsidR="00252B83" w14:paraId="3172A8FC" w14:textId="77777777" w:rsidTr="00B81D01">
        <w:tc>
          <w:tcPr>
            <w:tcW w:w="4320" w:type="dxa"/>
          </w:tcPr>
          <w:p w14:paraId="5C338F3E" w14:textId="77777777" w:rsidR="00252B83" w:rsidRDefault="00252B83" w:rsidP="00BE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74" w:right="-79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4FB36D3D" w14:textId="4D242051" w:rsidR="00252B83" w:rsidRDefault="00252B83" w:rsidP="0025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9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52B83" w14:paraId="28190661" w14:textId="77777777" w:rsidTr="00252B83">
        <w:tc>
          <w:tcPr>
            <w:tcW w:w="4320" w:type="dxa"/>
          </w:tcPr>
          <w:p w14:paraId="60DA36C9" w14:textId="7540C8BC" w:rsidR="00252B83" w:rsidRDefault="00252B83" w:rsidP="00BE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74" w:right="-79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080" w:type="dxa"/>
          </w:tcPr>
          <w:p w14:paraId="2E749BCE" w14:textId="77777777" w:rsidR="00252B83" w:rsidRPr="006E384F" w:rsidRDefault="00252B83" w:rsidP="00BE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4A89FF0F" w14:textId="77777777" w:rsidR="00252B83" w:rsidRDefault="00252B83" w:rsidP="00BE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90" w:right="-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0AB865" w14:textId="77777777" w:rsidR="00252B83" w:rsidRDefault="00252B83" w:rsidP="00BE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90" w:right="-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550BB47" w14:textId="77777777" w:rsidR="00252B83" w:rsidRDefault="00252B83" w:rsidP="00BE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90" w:right="-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2D82AA" w14:textId="77777777" w:rsidR="00252B83" w:rsidRDefault="00252B83" w:rsidP="00BE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90" w:right="-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FA6E81" w14:textId="77777777" w:rsidR="00252B83" w:rsidRDefault="00252B83" w:rsidP="00BE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90" w:right="-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B6E0DEC" w14:textId="77777777" w:rsidR="00252B83" w:rsidRDefault="00252B83" w:rsidP="00BE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90" w:right="-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252B83" w14:paraId="25B70BE5" w14:textId="77777777" w:rsidTr="00252B83">
        <w:tc>
          <w:tcPr>
            <w:tcW w:w="4320" w:type="dxa"/>
          </w:tcPr>
          <w:p w14:paraId="1059847C" w14:textId="73F53AB2" w:rsidR="00252B83" w:rsidRDefault="00252B83" w:rsidP="00BE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74" w:right="-79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553C3A6C" w14:textId="77777777" w:rsidR="00252B83" w:rsidRPr="006E384F" w:rsidRDefault="00252B83" w:rsidP="00BE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029A35FA" w14:textId="77777777" w:rsidR="00252B83" w:rsidRDefault="00252B83" w:rsidP="00BE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90" w:right="-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156B25" w14:textId="77777777" w:rsidR="00252B83" w:rsidRDefault="00252B83" w:rsidP="00BE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90" w:right="-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A81300" w14:textId="77777777" w:rsidR="00252B83" w:rsidRDefault="00252B83" w:rsidP="00BE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90" w:right="-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EDE002" w14:textId="77777777" w:rsidR="00252B83" w:rsidRDefault="00252B83" w:rsidP="00BE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90" w:right="-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B793FB" w14:textId="77777777" w:rsidR="00252B83" w:rsidRDefault="00252B83" w:rsidP="00BE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90" w:right="-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4B4C35A" w14:textId="77777777" w:rsidR="00252B83" w:rsidRDefault="00252B83" w:rsidP="00BE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90" w:right="-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252B83" w14:paraId="1D272F8B" w14:textId="77777777" w:rsidTr="00B81D01">
        <w:tc>
          <w:tcPr>
            <w:tcW w:w="4320" w:type="dxa"/>
          </w:tcPr>
          <w:p w14:paraId="7A500C81" w14:textId="77777777" w:rsidR="00252B83" w:rsidRDefault="00252B83" w:rsidP="0025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6BFCB988" w14:textId="782D549C" w:rsidR="00252B83" w:rsidRPr="001D6CFC" w:rsidRDefault="00252B83" w:rsidP="00252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467" w:right="71" w:hanging="1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441,232</w:t>
            </w:r>
          </w:p>
        </w:tc>
        <w:tc>
          <w:tcPr>
            <w:tcW w:w="270" w:type="dxa"/>
          </w:tcPr>
          <w:p w14:paraId="59667C3C" w14:textId="77777777" w:rsidR="00252B83" w:rsidRDefault="00252B83" w:rsidP="0025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jc w:val="center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</w:tcPr>
          <w:p w14:paraId="4BB8DDF1" w14:textId="0ECC5097" w:rsidR="00252B83" w:rsidRPr="00F13916" w:rsidRDefault="00AD43F9" w:rsidP="00DA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right="-13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(70,180)</w:t>
            </w:r>
          </w:p>
        </w:tc>
        <w:tc>
          <w:tcPr>
            <w:tcW w:w="270" w:type="dxa"/>
          </w:tcPr>
          <w:p w14:paraId="5C208A04" w14:textId="77777777" w:rsidR="00252B83" w:rsidRPr="00EA6DBA" w:rsidRDefault="00252B83" w:rsidP="00252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75BA793" w14:textId="0E628A61" w:rsidR="00252B83" w:rsidRPr="00EA6DBA" w:rsidRDefault="00AD43F9" w:rsidP="00DA0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36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640</w:t>
            </w:r>
          </w:p>
        </w:tc>
        <w:tc>
          <w:tcPr>
            <w:tcW w:w="270" w:type="dxa"/>
          </w:tcPr>
          <w:p w14:paraId="4238905D" w14:textId="77777777" w:rsidR="00252B83" w:rsidRDefault="00252B83" w:rsidP="00252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F071116" w14:textId="329522C9" w:rsidR="00252B83" w:rsidRPr="00EA6DBA" w:rsidRDefault="00AD43F9" w:rsidP="00DA0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36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371,69</w:t>
            </w:r>
            <w:r w:rsidR="00DB763F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252B83" w:rsidRPr="002E100D" w14:paraId="66469434" w14:textId="77777777" w:rsidTr="00252B83">
        <w:trPr>
          <w:trHeight w:val="326"/>
        </w:trPr>
        <w:tc>
          <w:tcPr>
            <w:tcW w:w="4320" w:type="dxa"/>
          </w:tcPr>
          <w:p w14:paraId="0357A3F8" w14:textId="77777777" w:rsidR="00252B83" w:rsidRDefault="00252B83" w:rsidP="0025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right="-72" w:hanging="15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080" w:type="dxa"/>
          </w:tcPr>
          <w:p w14:paraId="50CFB242" w14:textId="5957B88B" w:rsidR="00252B83" w:rsidRPr="001D6CFC" w:rsidRDefault="00252B83" w:rsidP="00252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467" w:right="71" w:hanging="1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47,728</w:t>
            </w:r>
          </w:p>
        </w:tc>
        <w:tc>
          <w:tcPr>
            <w:tcW w:w="270" w:type="dxa"/>
          </w:tcPr>
          <w:p w14:paraId="4AF662CC" w14:textId="77777777" w:rsidR="00252B83" w:rsidRPr="002E100D" w:rsidRDefault="00252B83" w:rsidP="0025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right="-72" w:hanging="1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72A64C" w14:textId="4F3C5ABD" w:rsidR="00252B83" w:rsidRPr="001D6CFC" w:rsidRDefault="00AD43F9" w:rsidP="00DA0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60" w:lineRule="exact"/>
              <w:ind w:left="-467" w:hanging="1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4,025</w:t>
            </w:r>
          </w:p>
        </w:tc>
        <w:tc>
          <w:tcPr>
            <w:tcW w:w="270" w:type="dxa"/>
          </w:tcPr>
          <w:p w14:paraId="0F4A79C0" w14:textId="77777777" w:rsidR="00252B83" w:rsidRPr="002E100D" w:rsidRDefault="00252B83" w:rsidP="0025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right="-72" w:hanging="1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F09B01" w14:textId="75636933" w:rsidR="00252B83" w:rsidRPr="00EA6DBA" w:rsidRDefault="00AD43F9" w:rsidP="00DA0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36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603</w:t>
            </w:r>
          </w:p>
        </w:tc>
        <w:tc>
          <w:tcPr>
            <w:tcW w:w="270" w:type="dxa"/>
          </w:tcPr>
          <w:p w14:paraId="437759C4" w14:textId="77777777" w:rsidR="00252B83" w:rsidRDefault="00252B83" w:rsidP="0025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right="-72" w:hanging="1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8F7349" w14:textId="09783759" w:rsidR="00252B83" w:rsidRPr="00EA6DBA" w:rsidRDefault="00AD43F9" w:rsidP="00DA0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36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52,35</w:t>
            </w:r>
            <w:r w:rsidR="00DB763F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52B83" w14:paraId="49DF9880" w14:textId="77777777" w:rsidTr="00252B83">
        <w:tc>
          <w:tcPr>
            <w:tcW w:w="4320" w:type="dxa"/>
          </w:tcPr>
          <w:p w14:paraId="3CB0832E" w14:textId="77777777" w:rsidR="00252B83" w:rsidRDefault="00252B83" w:rsidP="0025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ประมาณการรับคืนสินค้า</w:t>
            </w:r>
          </w:p>
        </w:tc>
        <w:tc>
          <w:tcPr>
            <w:tcW w:w="1080" w:type="dxa"/>
          </w:tcPr>
          <w:p w14:paraId="5AA551F4" w14:textId="25CD6F55" w:rsidR="00252B83" w:rsidRPr="001D6CFC" w:rsidRDefault="00252B83" w:rsidP="00252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467" w:right="7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11,558</w:t>
            </w:r>
          </w:p>
        </w:tc>
        <w:tc>
          <w:tcPr>
            <w:tcW w:w="270" w:type="dxa"/>
          </w:tcPr>
          <w:p w14:paraId="1345DA1B" w14:textId="77777777" w:rsidR="00252B83" w:rsidRDefault="00252B83" w:rsidP="0025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jc w:val="center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</w:tcPr>
          <w:p w14:paraId="79CCF6D3" w14:textId="5971F31A" w:rsidR="00252B83" w:rsidRPr="001D6CFC" w:rsidRDefault="00AD43F9" w:rsidP="00DA0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60" w:lineRule="exact"/>
              <w:ind w:left="-467" w:hanging="1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4,215</w:t>
            </w:r>
          </w:p>
        </w:tc>
        <w:tc>
          <w:tcPr>
            <w:tcW w:w="270" w:type="dxa"/>
          </w:tcPr>
          <w:p w14:paraId="177648AB" w14:textId="77777777" w:rsidR="00252B83" w:rsidRPr="00063DCB" w:rsidRDefault="00252B83" w:rsidP="00252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CE73CE" w14:textId="01C7D20D" w:rsidR="00252B83" w:rsidRPr="00063DCB" w:rsidRDefault="00AD43F9" w:rsidP="00DA0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36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447</w:t>
            </w:r>
          </w:p>
        </w:tc>
        <w:tc>
          <w:tcPr>
            <w:tcW w:w="270" w:type="dxa"/>
          </w:tcPr>
          <w:p w14:paraId="1E3D7BB5" w14:textId="77777777" w:rsidR="00252B83" w:rsidRDefault="00252B83" w:rsidP="00252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BF8860" w14:textId="2708A664" w:rsidR="00252B83" w:rsidRPr="00063DCB" w:rsidRDefault="00AD43F9" w:rsidP="00DA0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36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16,2</w:t>
            </w:r>
            <w:r w:rsidR="00DB763F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252B83" w14:paraId="12A62BEE" w14:textId="77777777" w:rsidTr="00B81D01">
        <w:tc>
          <w:tcPr>
            <w:tcW w:w="4320" w:type="dxa"/>
          </w:tcPr>
          <w:p w14:paraId="21EA473C" w14:textId="77777777" w:rsidR="00252B83" w:rsidRDefault="00252B83" w:rsidP="0025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080" w:type="dxa"/>
          </w:tcPr>
          <w:p w14:paraId="33BB8F61" w14:textId="65F1F7D0" w:rsidR="00252B83" w:rsidRPr="001D6CFC" w:rsidRDefault="00252B83" w:rsidP="00252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467" w:right="7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2,288</w:t>
            </w:r>
          </w:p>
        </w:tc>
        <w:tc>
          <w:tcPr>
            <w:tcW w:w="270" w:type="dxa"/>
          </w:tcPr>
          <w:p w14:paraId="3D785A20" w14:textId="77777777" w:rsidR="00252B83" w:rsidRDefault="00252B83" w:rsidP="0025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jc w:val="center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</w:tcPr>
          <w:p w14:paraId="4D2647F4" w14:textId="0388229C" w:rsidR="00252B83" w:rsidRPr="001D6CFC" w:rsidRDefault="00AD43F9" w:rsidP="00DA0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60" w:lineRule="exact"/>
              <w:ind w:left="-467" w:hanging="1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6,866</w:t>
            </w:r>
          </w:p>
        </w:tc>
        <w:tc>
          <w:tcPr>
            <w:tcW w:w="270" w:type="dxa"/>
          </w:tcPr>
          <w:p w14:paraId="1148388B" w14:textId="77777777" w:rsidR="00252B83" w:rsidRPr="00EA6DBA" w:rsidRDefault="00252B83" w:rsidP="00252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AADE2E6" w14:textId="69D1EE66" w:rsidR="00252B83" w:rsidRPr="00EA6DBA" w:rsidRDefault="00AD43F9" w:rsidP="00DA0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36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838</w:t>
            </w:r>
          </w:p>
        </w:tc>
        <w:tc>
          <w:tcPr>
            <w:tcW w:w="270" w:type="dxa"/>
          </w:tcPr>
          <w:p w14:paraId="1BE64E75" w14:textId="77777777" w:rsidR="00252B83" w:rsidRDefault="00252B83" w:rsidP="00252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D5C8D50" w14:textId="76F9268D" w:rsidR="00252B83" w:rsidRPr="00EA6DBA" w:rsidRDefault="00AD43F9" w:rsidP="00DA0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36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9,99</w:t>
            </w:r>
            <w:r w:rsidR="00DB763F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252B83" w14:paraId="217542D6" w14:textId="77777777" w:rsidTr="00B81D01">
        <w:tc>
          <w:tcPr>
            <w:tcW w:w="4320" w:type="dxa"/>
          </w:tcPr>
          <w:p w14:paraId="0BEFF24D" w14:textId="3AA51947" w:rsidR="00252B83" w:rsidRDefault="00252B83" w:rsidP="0025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  <w:r w:rsidR="00DF770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F770D"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รวมสินทรัพย์สิทธิการใช้</w:t>
            </w:r>
          </w:p>
        </w:tc>
        <w:tc>
          <w:tcPr>
            <w:tcW w:w="1080" w:type="dxa"/>
          </w:tcPr>
          <w:p w14:paraId="0F2F273A" w14:textId="7CBD639A" w:rsidR="00252B83" w:rsidRPr="001D6CFC" w:rsidRDefault="00252B83" w:rsidP="00252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467" w:right="7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10,574</w:t>
            </w:r>
          </w:p>
        </w:tc>
        <w:tc>
          <w:tcPr>
            <w:tcW w:w="270" w:type="dxa"/>
          </w:tcPr>
          <w:p w14:paraId="1F0098D7" w14:textId="77777777" w:rsidR="00252B83" w:rsidRDefault="00252B83" w:rsidP="0025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jc w:val="center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</w:tcPr>
          <w:p w14:paraId="74F42F7E" w14:textId="18A47F4F" w:rsidR="00252B83" w:rsidRPr="001D6CFC" w:rsidRDefault="00AD43F9" w:rsidP="00DA0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60" w:lineRule="exact"/>
              <w:ind w:left="-467" w:hanging="1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1,544</w:t>
            </w:r>
          </w:p>
        </w:tc>
        <w:tc>
          <w:tcPr>
            <w:tcW w:w="270" w:type="dxa"/>
          </w:tcPr>
          <w:p w14:paraId="6C983045" w14:textId="77777777" w:rsidR="00252B83" w:rsidRPr="00EA6DBA" w:rsidRDefault="00252B83" w:rsidP="00252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80C1BA" w14:textId="35B3A94E" w:rsidR="00252B83" w:rsidRPr="00EA6DBA" w:rsidRDefault="00AD43F9" w:rsidP="00DA0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36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576</w:t>
            </w:r>
          </w:p>
        </w:tc>
        <w:tc>
          <w:tcPr>
            <w:tcW w:w="270" w:type="dxa"/>
          </w:tcPr>
          <w:p w14:paraId="5794BD62" w14:textId="77777777" w:rsidR="00252B83" w:rsidRDefault="00252B83" w:rsidP="00252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0323704" w14:textId="3A279097" w:rsidR="00252B83" w:rsidRPr="00EA6DBA" w:rsidRDefault="00AD43F9" w:rsidP="00DA0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36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12,69</w:t>
            </w:r>
            <w:r w:rsidR="00DB763F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52B83" w14:paraId="7B13226E" w14:textId="77777777" w:rsidTr="00B81D01">
        <w:tc>
          <w:tcPr>
            <w:tcW w:w="4320" w:type="dxa"/>
          </w:tcPr>
          <w:p w14:paraId="2A91CFEE" w14:textId="77777777" w:rsidR="00252B83" w:rsidRDefault="00252B83" w:rsidP="0025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</w:tcPr>
          <w:p w14:paraId="36E2AA90" w14:textId="6F09E3EA" w:rsidR="00252B83" w:rsidRPr="001D6CFC" w:rsidRDefault="00252B83" w:rsidP="00252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467" w:right="7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22,968</w:t>
            </w:r>
          </w:p>
        </w:tc>
        <w:tc>
          <w:tcPr>
            <w:tcW w:w="270" w:type="dxa"/>
          </w:tcPr>
          <w:p w14:paraId="30B62CA2" w14:textId="77777777" w:rsidR="00252B83" w:rsidRDefault="00252B83" w:rsidP="0025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jc w:val="center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7DAFFEB" w14:textId="4C06D0ED" w:rsidR="00252B83" w:rsidRPr="001D6CFC" w:rsidRDefault="00AD43F9" w:rsidP="00DA0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60" w:lineRule="exact"/>
              <w:ind w:left="-467" w:hanging="1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9,465</w:t>
            </w:r>
          </w:p>
        </w:tc>
        <w:tc>
          <w:tcPr>
            <w:tcW w:w="270" w:type="dxa"/>
          </w:tcPr>
          <w:p w14:paraId="743124CB" w14:textId="77777777" w:rsidR="00252B83" w:rsidRPr="00EA6DBA" w:rsidRDefault="00252B83" w:rsidP="00252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5D6A39" w14:textId="041A1CDD" w:rsidR="00252B83" w:rsidRPr="00EA6DBA" w:rsidRDefault="00AD43F9" w:rsidP="00DA0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</w:t>
            </w:r>
            <w:r w:rsidR="00BA4339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6C0C487" w14:textId="77777777" w:rsidR="00252B83" w:rsidRDefault="00252B83" w:rsidP="00252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C40553E" w14:textId="077E97BF" w:rsidR="00252B83" w:rsidRPr="00EA6DBA" w:rsidRDefault="00AD43F9" w:rsidP="00DA0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36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32,23</w:t>
            </w:r>
            <w:r w:rsidR="00DB763F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252B83" w14:paraId="6D814C6C" w14:textId="77777777" w:rsidTr="00252B83">
        <w:tc>
          <w:tcPr>
            <w:tcW w:w="4320" w:type="dxa"/>
          </w:tcPr>
          <w:p w14:paraId="281CE05B" w14:textId="77777777" w:rsidR="00252B83" w:rsidRDefault="00252B83" w:rsidP="00252B83">
            <w:pPr>
              <w:tabs>
                <w:tab w:val="clear" w:pos="227"/>
              </w:tabs>
              <w:spacing w:line="360" w:lineRule="exact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6D7C96A" w14:textId="75C1B8EB" w:rsidR="00252B83" w:rsidRPr="00DA0D07" w:rsidRDefault="00252B83" w:rsidP="00252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60" w:lineRule="exact"/>
              <w:ind w:left="-467" w:right="71"/>
              <w:jc w:val="center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DA0D07">
              <w:rPr>
                <w:rFonts w:ascii="Angsana New" w:hAnsi="Angsana New"/>
                <w:b/>
                <w:sz w:val="30"/>
                <w:szCs w:val="30"/>
                <w:lang w:eastAsia="en-GB"/>
              </w:rPr>
              <w:t>536,348</w:t>
            </w:r>
          </w:p>
        </w:tc>
        <w:tc>
          <w:tcPr>
            <w:tcW w:w="270" w:type="dxa"/>
          </w:tcPr>
          <w:p w14:paraId="4F56D6DA" w14:textId="77777777" w:rsidR="00252B83" w:rsidRPr="00DA0D07" w:rsidRDefault="00252B83" w:rsidP="0025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17D4009" w14:textId="4F472DBB" w:rsidR="00252B83" w:rsidRPr="00DA0D07" w:rsidRDefault="00AD43F9" w:rsidP="00DA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right="-132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  <w:r w:rsidRPr="00DA0D07"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  <w:t>(44,065)</w:t>
            </w:r>
          </w:p>
        </w:tc>
        <w:tc>
          <w:tcPr>
            <w:tcW w:w="270" w:type="dxa"/>
          </w:tcPr>
          <w:p w14:paraId="54B12C27" w14:textId="77777777" w:rsidR="00252B83" w:rsidRPr="00DA0D07" w:rsidRDefault="00252B83" w:rsidP="00252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F7BDD2" w14:textId="61B4B0DD" w:rsidR="00252B83" w:rsidRPr="00DA0D07" w:rsidRDefault="00AD43F9" w:rsidP="00DA0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360" w:lineRule="exact"/>
              <w:ind w:left="-108"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A0D07">
              <w:rPr>
                <w:rFonts w:ascii="Angsana New" w:hAnsi="Angsana New"/>
                <w:b/>
                <w:sz w:val="30"/>
                <w:szCs w:val="30"/>
              </w:rPr>
              <w:t>2,908</w:t>
            </w:r>
          </w:p>
        </w:tc>
        <w:tc>
          <w:tcPr>
            <w:tcW w:w="270" w:type="dxa"/>
          </w:tcPr>
          <w:p w14:paraId="5A39D91C" w14:textId="77777777" w:rsidR="00252B83" w:rsidRPr="00DA0D07" w:rsidRDefault="00252B83" w:rsidP="00252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84AED5F" w14:textId="5F7F6C4A" w:rsidR="00252B83" w:rsidRPr="00DA0D07" w:rsidRDefault="00AD43F9" w:rsidP="00DA0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360" w:lineRule="exact"/>
              <w:ind w:left="-108"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A0D07">
              <w:rPr>
                <w:rFonts w:ascii="Angsana New" w:hAnsi="Angsana New"/>
                <w:b/>
                <w:sz w:val="30"/>
                <w:szCs w:val="30"/>
              </w:rPr>
              <w:t>495,191</w:t>
            </w:r>
          </w:p>
        </w:tc>
      </w:tr>
      <w:tr w:rsidR="00252B83" w14:paraId="0C5BE9F5" w14:textId="77777777" w:rsidTr="00252B83">
        <w:tc>
          <w:tcPr>
            <w:tcW w:w="4320" w:type="dxa"/>
          </w:tcPr>
          <w:p w14:paraId="145DAF44" w14:textId="77777777" w:rsidR="00252B83" w:rsidRDefault="00252B83" w:rsidP="005D732C">
            <w:pPr>
              <w:tabs>
                <w:tab w:val="clear" w:pos="227"/>
              </w:tabs>
              <w:spacing w:line="360" w:lineRule="exact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9198A0F" w14:textId="77777777" w:rsidR="00252B83" w:rsidRPr="00D130F3" w:rsidRDefault="00252B83" w:rsidP="005D73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60" w:lineRule="exact"/>
              <w:ind w:left="-467" w:right="71"/>
              <w:jc w:val="center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13D250CC" w14:textId="77777777" w:rsidR="00252B83" w:rsidRDefault="00252B83" w:rsidP="005D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6725271" w14:textId="77777777" w:rsidR="00252B83" w:rsidRDefault="00252B83" w:rsidP="005D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1B82D715" w14:textId="77777777" w:rsidR="00252B83" w:rsidRPr="00EA6DBA" w:rsidRDefault="00252B83" w:rsidP="005D73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581F4C8" w14:textId="77777777" w:rsidR="00252B83" w:rsidRPr="00DA0D07" w:rsidRDefault="00252B83" w:rsidP="00DA0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36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986051" w14:textId="77777777" w:rsidR="00252B83" w:rsidRPr="00EA6DBA" w:rsidRDefault="00252B83" w:rsidP="005D73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1B3DE17" w14:textId="77777777" w:rsidR="00252B83" w:rsidRPr="00DA0D07" w:rsidRDefault="00252B83" w:rsidP="00DA0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36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2B83" w14:paraId="08EB4EEB" w14:textId="77777777" w:rsidTr="00252B83">
        <w:tc>
          <w:tcPr>
            <w:tcW w:w="4320" w:type="dxa"/>
          </w:tcPr>
          <w:p w14:paraId="3D2B0810" w14:textId="21D9AAA3" w:rsidR="00252B83" w:rsidRDefault="00252B83" w:rsidP="005D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79" w:hanging="1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้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สินภาษีเงินได้รอการตัดบัญชี</w:t>
            </w:r>
          </w:p>
        </w:tc>
        <w:tc>
          <w:tcPr>
            <w:tcW w:w="1080" w:type="dxa"/>
          </w:tcPr>
          <w:p w14:paraId="36E12029" w14:textId="77777777" w:rsidR="00252B83" w:rsidRDefault="00252B83" w:rsidP="005D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467" w:right="71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14:paraId="759B9045" w14:textId="77777777" w:rsidR="00252B83" w:rsidRDefault="00252B83" w:rsidP="005D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</w:tcPr>
          <w:p w14:paraId="6BFA9CED" w14:textId="77777777" w:rsidR="00252B83" w:rsidRDefault="00252B83" w:rsidP="005D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14:paraId="1FF2925E" w14:textId="77777777" w:rsidR="00252B83" w:rsidRDefault="00252B83" w:rsidP="005D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E5F2F3" w14:textId="77777777" w:rsidR="00252B83" w:rsidRDefault="00252B83" w:rsidP="00DA0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36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A613BF" w14:textId="77777777" w:rsidR="00252B83" w:rsidRDefault="00252B83" w:rsidP="005D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D503417" w14:textId="77777777" w:rsidR="00252B83" w:rsidRPr="00DA0D07" w:rsidRDefault="00252B83" w:rsidP="00DA0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36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2B83" w14:paraId="68CDF289" w14:textId="77777777" w:rsidTr="00252B83">
        <w:tc>
          <w:tcPr>
            <w:tcW w:w="4320" w:type="dxa"/>
          </w:tcPr>
          <w:p w14:paraId="463F4AE3" w14:textId="77777777" w:rsidR="00252B83" w:rsidRDefault="00252B83" w:rsidP="0025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80" w:type="dxa"/>
          </w:tcPr>
          <w:p w14:paraId="0528C52E" w14:textId="2DDCAF45" w:rsidR="00252B83" w:rsidRPr="001D6CFC" w:rsidRDefault="00252B83" w:rsidP="00252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467" w:right="7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362,298</w:t>
            </w:r>
          </w:p>
        </w:tc>
        <w:tc>
          <w:tcPr>
            <w:tcW w:w="270" w:type="dxa"/>
          </w:tcPr>
          <w:p w14:paraId="0821199B" w14:textId="77777777" w:rsidR="00252B83" w:rsidRDefault="00252B83" w:rsidP="0025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E00302" w14:textId="2FB8168F" w:rsidR="00252B83" w:rsidRPr="00A274C8" w:rsidRDefault="00AD43F9" w:rsidP="00DA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13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(74,324)</w:t>
            </w:r>
          </w:p>
        </w:tc>
        <w:tc>
          <w:tcPr>
            <w:tcW w:w="270" w:type="dxa"/>
          </w:tcPr>
          <w:p w14:paraId="10E73E16" w14:textId="77777777" w:rsidR="00252B83" w:rsidRPr="006A5FCA" w:rsidRDefault="00252B83" w:rsidP="00252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12459595" w14:textId="6BF1EF8A" w:rsidR="00252B83" w:rsidRPr="00DA0D07" w:rsidRDefault="00AD43F9" w:rsidP="00BA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36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0D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882277" w14:textId="77777777" w:rsidR="00252B83" w:rsidRPr="006A5FCA" w:rsidRDefault="00252B83" w:rsidP="00252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9EDE97" w14:textId="366A315E" w:rsidR="00252B83" w:rsidRPr="00EA6DBA" w:rsidRDefault="00AD43F9" w:rsidP="00DA0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36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287,974</w:t>
            </w:r>
          </w:p>
        </w:tc>
      </w:tr>
      <w:tr w:rsidR="00252B83" w14:paraId="55C68260" w14:textId="77777777" w:rsidTr="00252B83">
        <w:tc>
          <w:tcPr>
            <w:tcW w:w="4320" w:type="dxa"/>
          </w:tcPr>
          <w:p w14:paraId="3FDE6E00" w14:textId="77777777" w:rsidR="00252B83" w:rsidRDefault="00252B83" w:rsidP="00252B8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32ED5FB" w14:textId="60B9550B" w:rsidR="00252B83" w:rsidRPr="00DA0D07" w:rsidRDefault="00252B83" w:rsidP="00252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467" w:right="71"/>
              <w:jc w:val="center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DA0D07">
              <w:rPr>
                <w:rFonts w:ascii="Angsana New" w:hAnsi="Angsana New"/>
                <w:b/>
                <w:sz w:val="30"/>
                <w:szCs w:val="30"/>
                <w:lang w:eastAsia="en-GB"/>
              </w:rPr>
              <w:t>362,298</w:t>
            </w:r>
          </w:p>
        </w:tc>
        <w:tc>
          <w:tcPr>
            <w:tcW w:w="270" w:type="dxa"/>
          </w:tcPr>
          <w:p w14:paraId="46D3F22C" w14:textId="77777777" w:rsidR="00252B83" w:rsidRPr="00DA0D07" w:rsidRDefault="00252B83" w:rsidP="0025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BFE62B7" w14:textId="62234749" w:rsidR="00252B83" w:rsidRPr="00DA0D07" w:rsidRDefault="00AD43F9" w:rsidP="00DA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132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  <w:r w:rsidRPr="00DA0D07"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  <w:t>(74,324)</w:t>
            </w:r>
          </w:p>
        </w:tc>
        <w:tc>
          <w:tcPr>
            <w:tcW w:w="270" w:type="dxa"/>
          </w:tcPr>
          <w:p w14:paraId="72B660A0" w14:textId="77777777" w:rsidR="00252B83" w:rsidRPr="00DA0D07" w:rsidRDefault="00252B83" w:rsidP="00252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A5CE43" w14:textId="3B7F787F" w:rsidR="00252B83" w:rsidRPr="00DA0D07" w:rsidRDefault="00AD43F9" w:rsidP="00DA0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360" w:lineRule="exact"/>
              <w:ind w:left="-108"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A0D07">
              <w:rPr>
                <w:rFonts w:ascii="Angsana New"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E6CF29" w14:textId="77777777" w:rsidR="00252B83" w:rsidRPr="00DA0D07" w:rsidRDefault="00252B83" w:rsidP="00252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9A6242C" w14:textId="22F4BEDD" w:rsidR="00252B83" w:rsidRPr="00DA0D07" w:rsidRDefault="00AD43F9" w:rsidP="00DA0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360" w:lineRule="exact"/>
              <w:ind w:left="-108"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A0D07">
              <w:rPr>
                <w:rFonts w:ascii="Angsana New" w:hAnsi="Angsana New"/>
                <w:b/>
                <w:sz w:val="30"/>
                <w:szCs w:val="30"/>
              </w:rPr>
              <w:t>287,974</w:t>
            </w:r>
          </w:p>
        </w:tc>
      </w:tr>
      <w:tr w:rsidR="00252B83" w14:paraId="5D9F66E6" w14:textId="77777777" w:rsidTr="008C24D8">
        <w:tc>
          <w:tcPr>
            <w:tcW w:w="4320" w:type="dxa"/>
          </w:tcPr>
          <w:p w14:paraId="3B848746" w14:textId="77777777" w:rsidR="00252B83" w:rsidRDefault="00252B83" w:rsidP="0025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6465F92" w14:textId="48393046" w:rsidR="00252B83" w:rsidRPr="00DA0D07" w:rsidRDefault="00252B83" w:rsidP="00252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467" w:right="71"/>
              <w:jc w:val="center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DA0D07">
              <w:rPr>
                <w:rFonts w:ascii="Angsana New" w:hAnsi="Angsana New"/>
                <w:b/>
                <w:sz w:val="30"/>
                <w:szCs w:val="30"/>
                <w:lang w:eastAsia="en-GB"/>
              </w:rPr>
              <w:t>174,050</w:t>
            </w:r>
          </w:p>
        </w:tc>
        <w:tc>
          <w:tcPr>
            <w:tcW w:w="270" w:type="dxa"/>
          </w:tcPr>
          <w:p w14:paraId="34CD4765" w14:textId="77777777" w:rsidR="00252B83" w:rsidRPr="00DA0D07" w:rsidRDefault="00252B83" w:rsidP="0025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238C1FC" w14:textId="7E729F9F" w:rsidR="00252B83" w:rsidRPr="00DA0D07" w:rsidRDefault="00AD43F9" w:rsidP="00DA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132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  <w:r w:rsidRPr="00DA0D07"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  <w:t>30,259</w:t>
            </w:r>
          </w:p>
        </w:tc>
        <w:tc>
          <w:tcPr>
            <w:tcW w:w="270" w:type="dxa"/>
          </w:tcPr>
          <w:p w14:paraId="175536D6" w14:textId="77777777" w:rsidR="00252B83" w:rsidRPr="00DA0D07" w:rsidRDefault="00252B83" w:rsidP="00252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B257919" w14:textId="243E6140" w:rsidR="00252B83" w:rsidRPr="00DA0D07" w:rsidRDefault="00AD43F9" w:rsidP="00DA0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360" w:lineRule="exact"/>
              <w:ind w:left="-108"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A0D07">
              <w:rPr>
                <w:rFonts w:ascii="Angsana New" w:hAnsi="Angsana New"/>
                <w:b/>
                <w:sz w:val="30"/>
                <w:szCs w:val="30"/>
              </w:rPr>
              <w:t>2,908</w:t>
            </w:r>
          </w:p>
        </w:tc>
        <w:tc>
          <w:tcPr>
            <w:tcW w:w="270" w:type="dxa"/>
          </w:tcPr>
          <w:p w14:paraId="27A38741" w14:textId="77777777" w:rsidR="00252B83" w:rsidRPr="00DA0D07" w:rsidRDefault="00252B83" w:rsidP="00252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78893EB" w14:textId="224AE45A" w:rsidR="00252B83" w:rsidRPr="00DA0D07" w:rsidRDefault="00AD43F9" w:rsidP="00DA0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360" w:lineRule="exact"/>
              <w:ind w:left="-108"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A0D07">
              <w:rPr>
                <w:rFonts w:ascii="Angsana New" w:hAnsi="Angsana New"/>
                <w:b/>
                <w:sz w:val="30"/>
                <w:szCs w:val="30"/>
              </w:rPr>
              <w:t>207,217</w:t>
            </w:r>
          </w:p>
        </w:tc>
      </w:tr>
    </w:tbl>
    <w:p w14:paraId="473B7F2A" w14:textId="7ACC932C" w:rsidR="00763552" w:rsidRDefault="00763552" w:rsidP="005D7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536EF01" w14:textId="77777777" w:rsidR="00763552" w:rsidRDefault="00763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11"/>
        <w:gridCol w:w="1512"/>
        <w:gridCol w:w="270"/>
        <w:gridCol w:w="1548"/>
        <w:gridCol w:w="84"/>
        <w:gridCol w:w="186"/>
        <w:gridCol w:w="84"/>
        <w:gridCol w:w="236"/>
        <w:gridCol w:w="1219"/>
      </w:tblGrid>
      <w:tr w:rsidR="005D732C" w14:paraId="6F80D68B" w14:textId="77777777" w:rsidTr="001E2DBA">
        <w:trPr>
          <w:tblHeader/>
        </w:trPr>
        <w:tc>
          <w:tcPr>
            <w:tcW w:w="4311" w:type="dxa"/>
          </w:tcPr>
          <w:p w14:paraId="508A4087" w14:textId="77777777" w:rsidR="005D732C" w:rsidRDefault="005D732C" w:rsidP="005D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9" w:type="dxa"/>
            <w:gridSpan w:val="8"/>
          </w:tcPr>
          <w:p w14:paraId="62DA65D0" w14:textId="77777777" w:rsidR="005D732C" w:rsidRDefault="005D732C" w:rsidP="005D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732C" w:rsidRPr="0080491C" w14:paraId="438261EF" w14:textId="77777777" w:rsidTr="001E2DBA">
        <w:trPr>
          <w:tblHeader/>
        </w:trPr>
        <w:tc>
          <w:tcPr>
            <w:tcW w:w="4311" w:type="dxa"/>
          </w:tcPr>
          <w:p w14:paraId="3CB3879C" w14:textId="77777777" w:rsidR="005D732C" w:rsidRDefault="005D732C" w:rsidP="005D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4E6641EA" w14:textId="77777777" w:rsidR="005D732C" w:rsidRPr="0080491C" w:rsidRDefault="005D732C" w:rsidP="005D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72" w:type="dxa"/>
            <w:gridSpan w:val="5"/>
          </w:tcPr>
          <w:p w14:paraId="43FB8A78" w14:textId="611EBE60" w:rsidR="005D732C" w:rsidRDefault="005D732C" w:rsidP="005D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บันทึกเป็น</w:t>
            </w:r>
            <w:r w:rsidR="00252B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52B83">
              <w:rPr>
                <w:rFonts w:ascii="Angsana New" w:hAnsi="Angsana New" w:hint="cs"/>
                <w:sz w:val="30"/>
                <w:szCs w:val="30"/>
                <w:cs/>
              </w:rPr>
              <w:t>(รายจ่าย)/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36" w:type="dxa"/>
          </w:tcPr>
          <w:p w14:paraId="23FBFCFB" w14:textId="77777777" w:rsidR="005D732C" w:rsidRDefault="005D732C" w:rsidP="005D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  <w:vAlign w:val="bottom"/>
          </w:tcPr>
          <w:p w14:paraId="1524E56E" w14:textId="77777777" w:rsidR="005D732C" w:rsidRPr="0080491C" w:rsidRDefault="005D732C" w:rsidP="005D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D732C" w14:paraId="7F9C3029" w14:textId="77777777" w:rsidTr="001E2DBA">
        <w:trPr>
          <w:tblHeader/>
        </w:trPr>
        <w:tc>
          <w:tcPr>
            <w:tcW w:w="4311" w:type="dxa"/>
          </w:tcPr>
          <w:p w14:paraId="79B443BD" w14:textId="77777777" w:rsidR="00252B83" w:rsidRDefault="00252B83" w:rsidP="005D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BF3F7C5" w14:textId="5EE45C42" w:rsidR="005D732C" w:rsidRDefault="00252B83" w:rsidP="005D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2B8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512" w:type="dxa"/>
          </w:tcPr>
          <w:p w14:paraId="59753AA0" w14:textId="77777777" w:rsidR="005D732C" w:rsidRDefault="005D732C" w:rsidP="005D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0156E1EC" w14:textId="639B3395" w:rsidR="005D732C" w:rsidRDefault="005D732C" w:rsidP="005D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D25CD62" w14:textId="77777777" w:rsidR="005D732C" w:rsidRDefault="005D732C" w:rsidP="005D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2E4520B7" w14:textId="77777777" w:rsidR="005D732C" w:rsidRDefault="005D732C" w:rsidP="005D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D04D217" w14:textId="77777777" w:rsidR="005D732C" w:rsidRDefault="005D732C" w:rsidP="005D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2CFC8C61" w14:textId="77777777" w:rsidR="005D732C" w:rsidRDefault="005D732C" w:rsidP="005D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9" w:type="dxa"/>
            <w:gridSpan w:val="3"/>
          </w:tcPr>
          <w:p w14:paraId="6FA23EC6" w14:textId="77777777" w:rsidR="005D732C" w:rsidRDefault="005D732C" w:rsidP="005D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ind w:left="-130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3E4F3475" w14:textId="09065ECB" w:rsidR="005D732C" w:rsidRDefault="005D732C" w:rsidP="005D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ind w:left="-130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</w:tr>
      <w:tr w:rsidR="005D732C" w14:paraId="35805F0B" w14:textId="77777777" w:rsidTr="005E4E10">
        <w:trPr>
          <w:trHeight w:val="299"/>
          <w:tblHeader/>
        </w:trPr>
        <w:tc>
          <w:tcPr>
            <w:tcW w:w="4311" w:type="dxa"/>
          </w:tcPr>
          <w:p w14:paraId="25F095EC" w14:textId="77777777" w:rsidR="005D732C" w:rsidRDefault="005D732C" w:rsidP="005D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9" w:type="dxa"/>
            <w:gridSpan w:val="8"/>
          </w:tcPr>
          <w:p w14:paraId="19B4507C" w14:textId="77777777" w:rsidR="005D732C" w:rsidRDefault="005D732C" w:rsidP="005D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52B83" w14:paraId="58417177" w14:textId="77777777" w:rsidTr="005E4E10">
        <w:trPr>
          <w:trHeight w:val="281"/>
        </w:trPr>
        <w:tc>
          <w:tcPr>
            <w:tcW w:w="4311" w:type="dxa"/>
            <w:vAlign w:val="center"/>
          </w:tcPr>
          <w:p w14:paraId="434ED1F2" w14:textId="7FC9C01C" w:rsidR="00252B83" w:rsidRDefault="00252B83" w:rsidP="005D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512" w:type="dxa"/>
            <w:vAlign w:val="center"/>
          </w:tcPr>
          <w:p w14:paraId="41D8FEEA" w14:textId="77777777" w:rsidR="00252B83" w:rsidRPr="00C56C61" w:rsidRDefault="00252B83" w:rsidP="005D732C">
            <w:pPr>
              <w:pStyle w:val="AccPolicyalternative"/>
              <w:spacing w:after="0" w:line="370" w:lineRule="exact"/>
              <w:jc w:val="left"/>
              <w:rPr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3CB83438" w14:textId="77777777" w:rsidR="00252B83" w:rsidRDefault="00252B83" w:rsidP="005D732C">
            <w:pPr>
              <w:pStyle w:val="index"/>
              <w:tabs>
                <w:tab w:val="clear" w:pos="1134"/>
              </w:tabs>
              <w:spacing w:after="0" w:line="370" w:lineRule="exact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32" w:type="dxa"/>
            <w:gridSpan w:val="2"/>
          </w:tcPr>
          <w:p w14:paraId="01B820B0" w14:textId="77777777" w:rsidR="00252B83" w:rsidRPr="00C56C61" w:rsidRDefault="00252B83" w:rsidP="005D732C">
            <w:pPr>
              <w:pStyle w:val="AccPolicyalternative"/>
              <w:spacing w:after="0" w:line="370" w:lineRule="exact"/>
              <w:jc w:val="left"/>
              <w:rPr>
                <w:lang w:val="en-US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0FCAB956" w14:textId="77777777" w:rsidR="00252B83" w:rsidRDefault="00252B83" w:rsidP="005D732C">
            <w:pPr>
              <w:pStyle w:val="index"/>
              <w:tabs>
                <w:tab w:val="clear" w:pos="1134"/>
              </w:tabs>
              <w:spacing w:after="0" w:line="370" w:lineRule="exact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gridSpan w:val="2"/>
            <w:vAlign w:val="center"/>
          </w:tcPr>
          <w:p w14:paraId="6F34D0F6" w14:textId="77777777" w:rsidR="00252B83" w:rsidRPr="00C56C61" w:rsidRDefault="00252B83" w:rsidP="005D732C">
            <w:pPr>
              <w:pStyle w:val="AccPolicyalternative"/>
              <w:spacing w:after="0" w:line="370" w:lineRule="exact"/>
              <w:jc w:val="left"/>
              <w:rPr>
                <w:lang w:val="en-US"/>
              </w:rPr>
            </w:pPr>
          </w:p>
        </w:tc>
      </w:tr>
      <w:tr w:rsidR="005D732C" w14:paraId="141C8EB6" w14:textId="77777777" w:rsidTr="001E2DBA">
        <w:tc>
          <w:tcPr>
            <w:tcW w:w="4311" w:type="dxa"/>
            <w:vAlign w:val="center"/>
          </w:tcPr>
          <w:p w14:paraId="18CAF31A" w14:textId="77777777" w:rsidR="005D732C" w:rsidRDefault="005D732C" w:rsidP="005D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12" w:type="dxa"/>
            <w:vAlign w:val="center"/>
          </w:tcPr>
          <w:p w14:paraId="3CDCF893" w14:textId="77777777" w:rsidR="005D732C" w:rsidRPr="00C56C61" w:rsidRDefault="005D732C" w:rsidP="005D732C">
            <w:pPr>
              <w:pStyle w:val="AccPolicyalternative"/>
              <w:spacing w:after="0" w:line="370" w:lineRule="exact"/>
              <w:jc w:val="left"/>
              <w:rPr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0438E7DD" w14:textId="77777777" w:rsidR="005D732C" w:rsidRDefault="005D732C" w:rsidP="005D732C">
            <w:pPr>
              <w:pStyle w:val="index"/>
              <w:tabs>
                <w:tab w:val="clear" w:pos="1134"/>
              </w:tabs>
              <w:spacing w:after="0" w:line="370" w:lineRule="exact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32" w:type="dxa"/>
            <w:gridSpan w:val="2"/>
          </w:tcPr>
          <w:p w14:paraId="1623AF34" w14:textId="77777777" w:rsidR="005D732C" w:rsidRPr="00C56C61" w:rsidRDefault="005D732C" w:rsidP="005D732C">
            <w:pPr>
              <w:pStyle w:val="AccPolicyalternative"/>
              <w:spacing w:after="0" w:line="370" w:lineRule="exact"/>
              <w:jc w:val="left"/>
              <w:rPr>
                <w:lang w:val="en-US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72050DEB" w14:textId="77777777" w:rsidR="005D732C" w:rsidRDefault="005D732C" w:rsidP="005D732C">
            <w:pPr>
              <w:pStyle w:val="index"/>
              <w:tabs>
                <w:tab w:val="clear" w:pos="1134"/>
              </w:tabs>
              <w:spacing w:after="0" w:line="370" w:lineRule="exact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gridSpan w:val="2"/>
            <w:vAlign w:val="center"/>
          </w:tcPr>
          <w:p w14:paraId="46F3DAC5" w14:textId="77777777" w:rsidR="005D732C" w:rsidRPr="00C56C61" w:rsidRDefault="005D732C" w:rsidP="005D732C">
            <w:pPr>
              <w:pStyle w:val="AccPolicyalternative"/>
              <w:spacing w:after="0" w:line="370" w:lineRule="exact"/>
              <w:jc w:val="left"/>
              <w:rPr>
                <w:lang w:val="en-US"/>
              </w:rPr>
            </w:pPr>
          </w:p>
        </w:tc>
      </w:tr>
      <w:tr w:rsidR="00252B83" w14:paraId="1EF2E1B5" w14:textId="77777777" w:rsidTr="001E2DBA">
        <w:tc>
          <w:tcPr>
            <w:tcW w:w="4311" w:type="dxa"/>
          </w:tcPr>
          <w:p w14:paraId="269B991C" w14:textId="77777777" w:rsidR="00252B83" w:rsidRDefault="00252B83" w:rsidP="0025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12" w:type="dxa"/>
          </w:tcPr>
          <w:p w14:paraId="3A4D9B78" w14:textId="69AC0812" w:rsidR="00252B83" w:rsidRPr="009C412E" w:rsidRDefault="00252B83" w:rsidP="004C1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after="0" w:line="370" w:lineRule="exact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62,452</w:t>
            </w:r>
          </w:p>
        </w:tc>
        <w:tc>
          <w:tcPr>
            <w:tcW w:w="270" w:type="dxa"/>
          </w:tcPr>
          <w:p w14:paraId="4E520B55" w14:textId="77777777" w:rsidR="00252B83" w:rsidRDefault="00252B83" w:rsidP="0025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2" w:type="dxa"/>
            <w:gridSpan w:val="2"/>
          </w:tcPr>
          <w:p w14:paraId="3C899352" w14:textId="2E270FC9" w:rsidR="00252B83" w:rsidRPr="001402D7" w:rsidRDefault="00AD43F9" w:rsidP="004C1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after="0" w:line="370" w:lineRule="exact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2,859</w:t>
            </w:r>
          </w:p>
        </w:tc>
        <w:tc>
          <w:tcPr>
            <w:tcW w:w="270" w:type="dxa"/>
            <w:gridSpan w:val="2"/>
          </w:tcPr>
          <w:p w14:paraId="04E589A8" w14:textId="77777777" w:rsidR="00252B83" w:rsidRDefault="00252B83" w:rsidP="0025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062"/>
              </w:tabs>
              <w:spacing w:line="37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5" w:type="dxa"/>
            <w:gridSpan w:val="2"/>
          </w:tcPr>
          <w:p w14:paraId="74DEB5D7" w14:textId="48E9EDE3" w:rsidR="00252B83" w:rsidRPr="001402D7" w:rsidRDefault="00AD43F9" w:rsidP="004C1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 w:line="370" w:lineRule="exact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65,311</w:t>
            </w:r>
          </w:p>
        </w:tc>
      </w:tr>
      <w:tr w:rsidR="00252B83" w14:paraId="51043B1C" w14:textId="77777777" w:rsidTr="001E2DBA">
        <w:tc>
          <w:tcPr>
            <w:tcW w:w="4311" w:type="dxa"/>
          </w:tcPr>
          <w:p w14:paraId="66C9A61B" w14:textId="77777777" w:rsidR="00252B83" w:rsidRDefault="00252B83" w:rsidP="0025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512" w:type="dxa"/>
          </w:tcPr>
          <w:p w14:paraId="60F65357" w14:textId="316694B2" w:rsidR="00252B83" w:rsidRPr="009C412E" w:rsidRDefault="00252B83" w:rsidP="004C1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after="0" w:line="370" w:lineRule="exact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27,649</w:t>
            </w:r>
          </w:p>
        </w:tc>
        <w:tc>
          <w:tcPr>
            <w:tcW w:w="270" w:type="dxa"/>
          </w:tcPr>
          <w:p w14:paraId="64E82245" w14:textId="77777777" w:rsidR="00252B83" w:rsidRDefault="00252B83" w:rsidP="0025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2" w:type="dxa"/>
            <w:gridSpan w:val="2"/>
          </w:tcPr>
          <w:p w14:paraId="38779FF6" w14:textId="2B95699D" w:rsidR="00252B83" w:rsidRPr="001402D7" w:rsidRDefault="00AD43F9" w:rsidP="004C1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after="0" w:line="370" w:lineRule="exact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2,083</w:t>
            </w:r>
          </w:p>
        </w:tc>
        <w:tc>
          <w:tcPr>
            <w:tcW w:w="270" w:type="dxa"/>
            <w:gridSpan w:val="2"/>
          </w:tcPr>
          <w:p w14:paraId="6040739C" w14:textId="77777777" w:rsidR="00252B83" w:rsidRDefault="00252B83" w:rsidP="0025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  <w:tab w:val="decimal" w:pos="1062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5" w:type="dxa"/>
            <w:gridSpan w:val="2"/>
          </w:tcPr>
          <w:p w14:paraId="23A0204F" w14:textId="5157F6B4" w:rsidR="00252B83" w:rsidRPr="001402D7" w:rsidRDefault="00AD43F9" w:rsidP="004C1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 w:line="370" w:lineRule="exact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29,732</w:t>
            </w:r>
          </w:p>
        </w:tc>
      </w:tr>
      <w:tr w:rsidR="00252B83" w14:paraId="45E8989C" w14:textId="77777777" w:rsidTr="001E2DBA">
        <w:tc>
          <w:tcPr>
            <w:tcW w:w="4311" w:type="dxa"/>
          </w:tcPr>
          <w:p w14:paraId="2A5C74CB" w14:textId="77777777" w:rsidR="00252B83" w:rsidRDefault="00252B83" w:rsidP="0025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512" w:type="dxa"/>
          </w:tcPr>
          <w:p w14:paraId="37F95E7F" w14:textId="44510983" w:rsidR="00252B83" w:rsidRPr="009C412E" w:rsidRDefault="00252B83" w:rsidP="004C1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after="0" w:line="370" w:lineRule="exact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8,382</w:t>
            </w:r>
          </w:p>
        </w:tc>
        <w:tc>
          <w:tcPr>
            <w:tcW w:w="270" w:type="dxa"/>
          </w:tcPr>
          <w:p w14:paraId="74AB044D" w14:textId="77777777" w:rsidR="00252B83" w:rsidRDefault="00252B83" w:rsidP="0025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2" w:type="dxa"/>
            <w:gridSpan w:val="2"/>
            <w:tcBorders>
              <w:bottom w:val="single" w:sz="4" w:space="0" w:color="auto"/>
            </w:tcBorders>
          </w:tcPr>
          <w:p w14:paraId="5FD0F9D4" w14:textId="1E016C7A" w:rsidR="00252B83" w:rsidRPr="001402D7" w:rsidRDefault="00AD43F9" w:rsidP="004C1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after="0" w:line="370" w:lineRule="exact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196</w:t>
            </w:r>
          </w:p>
        </w:tc>
        <w:tc>
          <w:tcPr>
            <w:tcW w:w="270" w:type="dxa"/>
            <w:gridSpan w:val="2"/>
          </w:tcPr>
          <w:p w14:paraId="6F0D1D98" w14:textId="77777777" w:rsidR="00252B83" w:rsidRDefault="00252B83" w:rsidP="0025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  <w:tab w:val="decimal" w:pos="1062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5" w:type="dxa"/>
            <w:gridSpan w:val="2"/>
          </w:tcPr>
          <w:p w14:paraId="6535396B" w14:textId="3C78FFFE" w:rsidR="00252B83" w:rsidRPr="001402D7" w:rsidRDefault="00AD43F9" w:rsidP="004C1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 w:line="370" w:lineRule="exact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8,578</w:t>
            </w:r>
          </w:p>
        </w:tc>
      </w:tr>
      <w:tr w:rsidR="00252B83" w:rsidRPr="001402D7" w14:paraId="6297A427" w14:textId="77777777" w:rsidTr="001E2DBA">
        <w:tc>
          <w:tcPr>
            <w:tcW w:w="4311" w:type="dxa"/>
          </w:tcPr>
          <w:p w14:paraId="0733713E" w14:textId="77777777" w:rsidR="00252B83" w:rsidRDefault="00252B83" w:rsidP="0025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B8BFF75" w14:textId="78A19469" w:rsidR="00252B83" w:rsidRPr="004C1ECE" w:rsidRDefault="00252B83" w:rsidP="004C1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after="0" w:line="370" w:lineRule="exact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4C1ECE">
              <w:rPr>
                <w:rFonts w:ascii="Angsana New" w:hAnsi="Angsana New"/>
                <w:b/>
                <w:sz w:val="30"/>
                <w:szCs w:val="30"/>
                <w:lang w:eastAsia="en-GB"/>
              </w:rPr>
              <w:t>98,483</w:t>
            </w:r>
          </w:p>
        </w:tc>
        <w:tc>
          <w:tcPr>
            <w:tcW w:w="270" w:type="dxa"/>
          </w:tcPr>
          <w:p w14:paraId="24D42497" w14:textId="77777777" w:rsidR="00252B83" w:rsidRPr="004C1ECE" w:rsidRDefault="00252B83" w:rsidP="0025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37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8C7CB5" w14:textId="37AB3FE4" w:rsidR="00252B83" w:rsidRPr="004C1ECE" w:rsidRDefault="00AD43F9" w:rsidP="004C1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after="0" w:line="370" w:lineRule="exact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4C1ECE">
              <w:rPr>
                <w:rFonts w:ascii="Angsana New" w:hAnsi="Angsana New"/>
                <w:b/>
                <w:sz w:val="30"/>
                <w:szCs w:val="30"/>
                <w:lang w:eastAsia="en-GB"/>
              </w:rPr>
              <w:t>5,138</w:t>
            </w:r>
          </w:p>
        </w:tc>
        <w:tc>
          <w:tcPr>
            <w:tcW w:w="270" w:type="dxa"/>
            <w:gridSpan w:val="2"/>
          </w:tcPr>
          <w:p w14:paraId="1D993360" w14:textId="77777777" w:rsidR="00252B83" w:rsidRPr="004C1ECE" w:rsidRDefault="00252B83" w:rsidP="00252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70" w:lineRule="exact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4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54BB06" w14:textId="09017E81" w:rsidR="00252B83" w:rsidRPr="004C1ECE" w:rsidRDefault="00AD43F9" w:rsidP="004C1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 w:line="370" w:lineRule="exact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4C1ECE">
              <w:rPr>
                <w:rFonts w:ascii="Angsana New" w:hAnsi="Angsana New"/>
                <w:b/>
                <w:sz w:val="30"/>
                <w:szCs w:val="30"/>
                <w:lang w:eastAsia="en-GB"/>
              </w:rPr>
              <w:t>103,621</w:t>
            </w:r>
          </w:p>
        </w:tc>
      </w:tr>
      <w:tr w:rsidR="005D732C" w:rsidRPr="00C31CFB" w14:paraId="0E4F722C" w14:textId="77777777" w:rsidTr="005E4E10">
        <w:trPr>
          <w:trHeight w:hRule="exact" w:val="219"/>
        </w:trPr>
        <w:tc>
          <w:tcPr>
            <w:tcW w:w="4311" w:type="dxa"/>
          </w:tcPr>
          <w:p w14:paraId="6E81573D" w14:textId="77777777" w:rsidR="005D732C" w:rsidRPr="00C31CFB" w:rsidRDefault="005D732C" w:rsidP="005D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512" w:type="dxa"/>
          </w:tcPr>
          <w:p w14:paraId="72FCAEA7" w14:textId="77777777" w:rsidR="005D732C" w:rsidRPr="004C1ECE" w:rsidRDefault="005D732C" w:rsidP="004C1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after="0" w:line="370" w:lineRule="exact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62C5214B" w14:textId="77777777" w:rsidR="005D732C" w:rsidRPr="00C31CFB" w:rsidRDefault="005D732C" w:rsidP="005D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37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14:paraId="3F9B385A" w14:textId="77777777" w:rsidR="005D732C" w:rsidRPr="004C1ECE" w:rsidRDefault="005D732C" w:rsidP="004C1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after="0" w:line="370" w:lineRule="exact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gridSpan w:val="2"/>
          </w:tcPr>
          <w:p w14:paraId="40CDA312" w14:textId="77777777" w:rsidR="005D732C" w:rsidRPr="00C31CFB" w:rsidRDefault="005D732C" w:rsidP="005D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  <w:tab w:val="decimal" w:pos="1062"/>
              </w:tabs>
              <w:spacing w:line="37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5" w:type="dxa"/>
            <w:gridSpan w:val="2"/>
          </w:tcPr>
          <w:p w14:paraId="2BF5C33B" w14:textId="77777777" w:rsidR="005D732C" w:rsidRPr="004C1ECE" w:rsidRDefault="005D732C" w:rsidP="004C1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 w:line="370" w:lineRule="exact"/>
              <w:ind w:left="-90" w:right="-98"/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</w:pPr>
          </w:p>
        </w:tc>
      </w:tr>
      <w:tr w:rsidR="005D732C" w14:paraId="6B73B0FB" w14:textId="77777777" w:rsidTr="001E2DBA">
        <w:tc>
          <w:tcPr>
            <w:tcW w:w="4311" w:type="dxa"/>
          </w:tcPr>
          <w:p w14:paraId="18DBBD41" w14:textId="77777777" w:rsidR="005D732C" w:rsidRDefault="005D732C" w:rsidP="005D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12" w:type="dxa"/>
          </w:tcPr>
          <w:p w14:paraId="40F83417" w14:textId="77777777" w:rsidR="005D732C" w:rsidRPr="009C412E" w:rsidRDefault="005D732C" w:rsidP="004C1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after="0" w:line="370" w:lineRule="exact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0CF32928" w14:textId="77777777" w:rsidR="005D732C" w:rsidRDefault="005D732C" w:rsidP="005D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2" w:type="dxa"/>
            <w:gridSpan w:val="2"/>
          </w:tcPr>
          <w:p w14:paraId="677E8BFE" w14:textId="77777777" w:rsidR="005D732C" w:rsidRPr="00FC5C57" w:rsidRDefault="005D732C" w:rsidP="004C1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after="0" w:line="370" w:lineRule="exact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gridSpan w:val="2"/>
          </w:tcPr>
          <w:p w14:paraId="7CCD6C68" w14:textId="77777777" w:rsidR="005D732C" w:rsidRDefault="005D732C" w:rsidP="005D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  <w:tab w:val="decimal" w:pos="1062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5" w:type="dxa"/>
            <w:gridSpan w:val="2"/>
          </w:tcPr>
          <w:p w14:paraId="6FC4C984" w14:textId="77777777" w:rsidR="005D732C" w:rsidRPr="004C1ECE" w:rsidRDefault="005D732C" w:rsidP="004C1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 w:line="370" w:lineRule="exact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</w:tr>
      <w:tr w:rsidR="00252B83" w14:paraId="557ACB8D" w14:textId="77777777" w:rsidTr="001E2DBA">
        <w:tc>
          <w:tcPr>
            <w:tcW w:w="4311" w:type="dxa"/>
          </w:tcPr>
          <w:p w14:paraId="505979E7" w14:textId="77777777" w:rsidR="00252B83" w:rsidRDefault="00252B83" w:rsidP="0025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512" w:type="dxa"/>
          </w:tcPr>
          <w:p w14:paraId="13A68257" w14:textId="59E3A35E" w:rsidR="00252B83" w:rsidRPr="009C412E" w:rsidRDefault="00252B83" w:rsidP="004C1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after="0" w:line="370" w:lineRule="exact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32,299</w:t>
            </w:r>
          </w:p>
        </w:tc>
        <w:tc>
          <w:tcPr>
            <w:tcW w:w="270" w:type="dxa"/>
          </w:tcPr>
          <w:p w14:paraId="75E2FAE6" w14:textId="77777777" w:rsidR="00252B83" w:rsidRDefault="00252B83" w:rsidP="0025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2" w:type="dxa"/>
            <w:gridSpan w:val="2"/>
            <w:tcBorders>
              <w:bottom w:val="single" w:sz="4" w:space="0" w:color="auto"/>
            </w:tcBorders>
          </w:tcPr>
          <w:p w14:paraId="1FC04BB5" w14:textId="2172887C" w:rsidR="00252B83" w:rsidRPr="00A815E0" w:rsidRDefault="00AD43F9" w:rsidP="004C1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after="0" w:line="370" w:lineRule="exact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(408)</w:t>
            </w:r>
          </w:p>
        </w:tc>
        <w:tc>
          <w:tcPr>
            <w:tcW w:w="270" w:type="dxa"/>
            <w:gridSpan w:val="2"/>
          </w:tcPr>
          <w:p w14:paraId="2F2525DD" w14:textId="77777777" w:rsidR="00252B83" w:rsidRPr="00A815E0" w:rsidRDefault="00252B83" w:rsidP="00252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70" w:lineRule="exact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55" w:type="dxa"/>
            <w:gridSpan w:val="2"/>
          </w:tcPr>
          <w:p w14:paraId="3F2A5139" w14:textId="195EDC6E" w:rsidR="00252B83" w:rsidRPr="00A815E0" w:rsidRDefault="00AD43F9" w:rsidP="004C1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 w:line="370" w:lineRule="exact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31,891</w:t>
            </w:r>
          </w:p>
        </w:tc>
      </w:tr>
      <w:tr w:rsidR="00252B83" w:rsidRPr="00A815E0" w14:paraId="00C7880C" w14:textId="77777777" w:rsidTr="001E2DBA">
        <w:tc>
          <w:tcPr>
            <w:tcW w:w="4311" w:type="dxa"/>
          </w:tcPr>
          <w:p w14:paraId="62DFC3E0" w14:textId="77777777" w:rsidR="00252B83" w:rsidRPr="00624A7B" w:rsidRDefault="00252B83" w:rsidP="00252B83">
            <w:pPr>
              <w:tabs>
                <w:tab w:val="clear" w:pos="227"/>
              </w:tabs>
              <w:spacing w:line="370" w:lineRule="exact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4A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3D6A588B" w14:textId="342E4215" w:rsidR="00252B83" w:rsidRPr="006F037D" w:rsidRDefault="00252B83" w:rsidP="004C1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after="0" w:line="370" w:lineRule="exact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6F037D">
              <w:rPr>
                <w:rFonts w:ascii="Angsana New" w:hAnsi="Angsana New"/>
                <w:b/>
                <w:sz w:val="30"/>
                <w:szCs w:val="30"/>
                <w:lang w:eastAsia="en-GB"/>
              </w:rPr>
              <w:t>32,299</w:t>
            </w:r>
          </w:p>
        </w:tc>
        <w:tc>
          <w:tcPr>
            <w:tcW w:w="270" w:type="dxa"/>
          </w:tcPr>
          <w:p w14:paraId="33D3A31D" w14:textId="77777777" w:rsidR="00252B83" w:rsidRPr="006F037D" w:rsidRDefault="00252B83" w:rsidP="00252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70" w:lineRule="exact"/>
              <w:ind w:left="-108" w:right="-131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6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256879" w14:textId="329E4BDA" w:rsidR="00252B83" w:rsidRPr="006F037D" w:rsidRDefault="00AD43F9" w:rsidP="004C1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after="0" w:line="370" w:lineRule="exact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6F037D">
              <w:rPr>
                <w:rFonts w:ascii="Angsana New" w:hAnsi="Angsana New"/>
                <w:b/>
                <w:sz w:val="30"/>
                <w:szCs w:val="30"/>
                <w:lang w:eastAsia="en-GB"/>
              </w:rPr>
              <w:t>(408)</w:t>
            </w:r>
          </w:p>
        </w:tc>
        <w:tc>
          <w:tcPr>
            <w:tcW w:w="270" w:type="dxa"/>
            <w:gridSpan w:val="2"/>
          </w:tcPr>
          <w:p w14:paraId="0B25DB1A" w14:textId="77777777" w:rsidR="00252B83" w:rsidRPr="006F037D" w:rsidRDefault="00252B83" w:rsidP="00252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70" w:lineRule="exact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4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533290" w14:textId="673B18F6" w:rsidR="00252B83" w:rsidRPr="006F037D" w:rsidRDefault="00AD43F9" w:rsidP="004C1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 w:line="370" w:lineRule="exact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6F037D">
              <w:rPr>
                <w:rFonts w:ascii="Angsana New" w:hAnsi="Angsana New"/>
                <w:b/>
                <w:sz w:val="30"/>
                <w:szCs w:val="30"/>
                <w:lang w:eastAsia="en-GB"/>
              </w:rPr>
              <w:t>31,891</w:t>
            </w:r>
          </w:p>
        </w:tc>
      </w:tr>
      <w:tr w:rsidR="00252B83" w14:paraId="112C9422" w14:textId="77777777" w:rsidTr="001E2DBA">
        <w:tc>
          <w:tcPr>
            <w:tcW w:w="4311" w:type="dxa"/>
          </w:tcPr>
          <w:p w14:paraId="01BADDA6" w14:textId="77777777" w:rsidR="00252B83" w:rsidRDefault="00252B83" w:rsidP="0025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79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D5E000" w14:textId="2B6FD24E" w:rsidR="00252B83" w:rsidRPr="006F037D" w:rsidRDefault="00252B83" w:rsidP="004C1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after="0" w:line="370" w:lineRule="exact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6F037D">
              <w:rPr>
                <w:rFonts w:ascii="Angsana New" w:hAnsi="Angsana New"/>
                <w:b/>
                <w:sz w:val="30"/>
                <w:szCs w:val="30"/>
                <w:lang w:eastAsia="en-GB"/>
              </w:rPr>
              <w:t>66,184</w:t>
            </w:r>
          </w:p>
        </w:tc>
        <w:tc>
          <w:tcPr>
            <w:tcW w:w="270" w:type="dxa"/>
            <w:vAlign w:val="bottom"/>
          </w:tcPr>
          <w:p w14:paraId="3FFF5C44" w14:textId="77777777" w:rsidR="00252B83" w:rsidRPr="006F037D" w:rsidRDefault="00252B83" w:rsidP="0025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  <w:tab w:val="decimal" w:pos="1134"/>
              </w:tabs>
              <w:spacing w:line="370" w:lineRule="exact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63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2837C63" w14:textId="7DD0A8D5" w:rsidR="00252B83" w:rsidRPr="006F037D" w:rsidRDefault="00AD43F9" w:rsidP="004C1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after="0" w:line="370" w:lineRule="exact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6F037D">
              <w:rPr>
                <w:rFonts w:ascii="Angsana New" w:hAnsi="Angsana New"/>
                <w:b/>
                <w:sz w:val="30"/>
                <w:szCs w:val="30"/>
                <w:lang w:eastAsia="en-GB"/>
              </w:rPr>
              <w:t>5,546</w:t>
            </w:r>
          </w:p>
        </w:tc>
        <w:tc>
          <w:tcPr>
            <w:tcW w:w="270" w:type="dxa"/>
            <w:gridSpan w:val="2"/>
            <w:vAlign w:val="bottom"/>
          </w:tcPr>
          <w:p w14:paraId="4947BA15" w14:textId="77777777" w:rsidR="00252B83" w:rsidRPr="006F037D" w:rsidRDefault="00252B83" w:rsidP="0025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  <w:tab w:val="decimal" w:pos="1062"/>
              </w:tabs>
              <w:spacing w:line="370" w:lineRule="exact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45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BA827B" w14:textId="61398DA0" w:rsidR="00252B83" w:rsidRPr="006F037D" w:rsidRDefault="00AD43F9" w:rsidP="004C1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 w:line="370" w:lineRule="exact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6F037D">
              <w:rPr>
                <w:rFonts w:ascii="Angsana New" w:hAnsi="Angsana New"/>
                <w:b/>
                <w:sz w:val="30"/>
                <w:szCs w:val="30"/>
                <w:lang w:eastAsia="en-GB"/>
              </w:rPr>
              <w:t>71,730</w:t>
            </w:r>
          </w:p>
        </w:tc>
      </w:tr>
    </w:tbl>
    <w:p w14:paraId="2339CA69" w14:textId="6DB0EAB5" w:rsidR="005D732C" w:rsidRPr="005E4E10" w:rsidRDefault="005D732C" w:rsidP="005E4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360" w:lineRule="auto"/>
        <w:ind w:left="547" w:right="-115"/>
        <w:jc w:val="thaiDistribute"/>
        <w:rPr>
          <w:rFonts w:ascii="Angsana New" w:hAnsi="Angsana New"/>
          <w:sz w:val="12"/>
          <w:szCs w:val="12"/>
        </w:rPr>
      </w:pPr>
    </w:p>
    <w:p w14:paraId="3D56A4CA" w14:textId="4D139586" w:rsidR="00252B83" w:rsidRPr="00547F95" w:rsidRDefault="00252B83" w:rsidP="001E2D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547F9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สินทรัพย์ภาษีเงินได้เกิดจากลูกหนี้การค้าจากการส่งออกสินค้าจากประเทศไทยไปยังต่างประเทศ โดยเกิดภาระภาษี</w:t>
      </w:r>
      <w:r w:rsidR="00B94422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 </w:t>
      </w:r>
      <w:r w:rsidRPr="00547F9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เมื่อมีการส่งสินค้าออกต่างประเทศ แต่การรับรู้รายได้ในงบกำไรขาดทุนเกิดขึ้นภายหลังจากสินค้าได้ถูกขายออก</w:t>
      </w:r>
      <w:r w:rsidR="00B94422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     </w:t>
      </w:r>
      <w:r w:rsidRPr="00547F9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จากกลุ่มบริษัทไปยัง</w:t>
      </w:r>
      <w:r w:rsidRPr="00547F95">
        <w:rPr>
          <w:rFonts w:ascii="Angsana New" w:hAnsi="Angsana New"/>
          <w:sz w:val="30"/>
          <w:szCs w:val="30"/>
          <w:cs/>
        </w:rPr>
        <w:t>ลูกค้าซึ่งเป็นบุคคลภายนอก</w:t>
      </w:r>
      <w:r w:rsidRPr="00547F9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หนี้สินภาษีเงินได้เกิดจากการส่งออกสินค้าเช่นกัน โดยเกิดต้นทุน</w:t>
      </w:r>
      <w:r w:rsidR="00B94422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  </w:t>
      </w:r>
      <w:r w:rsidRPr="00547F9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ขายทางภาษีเมื่อมีการส่งสินค้าออกต่างประเทศ แต่การรับรู้ต้นทุนขายในงบกำไรขาดทุนเกิดขึ้นภายหลังจากสินค้า</w:t>
      </w:r>
      <w:r w:rsidR="00B94422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    </w:t>
      </w:r>
      <w:r w:rsidRPr="00547F9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ได้ถูกขายออกจากกลุ่มบริษัทไปยัง</w:t>
      </w:r>
      <w:r w:rsidRPr="00547F95">
        <w:rPr>
          <w:rFonts w:ascii="Angsana New" w:hAnsi="Angsana New"/>
          <w:sz w:val="30"/>
          <w:szCs w:val="30"/>
          <w:cs/>
        </w:rPr>
        <w:t>ลูกค้าซึ่งเป็นบุคคลภายนอก</w:t>
      </w:r>
    </w:p>
    <w:p w14:paraId="65AD341C" w14:textId="77777777" w:rsidR="00252B83" w:rsidRPr="00A5157F" w:rsidRDefault="00252B83" w:rsidP="00F45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</w:rPr>
      </w:pPr>
    </w:p>
    <w:p w14:paraId="5FF7F1AE" w14:textId="1EE4A0C8" w:rsidR="003C720C" w:rsidRPr="00C31CFB" w:rsidRDefault="00261935" w:rsidP="00C31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3C720C" w:rsidRPr="00C31CFB">
        <w:rPr>
          <w:rFonts w:ascii="Angsana New" w:hAnsi="Angsana New"/>
          <w:sz w:val="30"/>
          <w:szCs w:val="30"/>
        </w:rPr>
        <w:tab/>
      </w:r>
      <w:r w:rsidR="003C720C" w:rsidRPr="00C31CFB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45FF89A3" w14:textId="77777777" w:rsidR="00E6546B" w:rsidRPr="00AB5A02" w:rsidRDefault="00E6546B" w:rsidP="00C31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12"/>
          <w:szCs w:val="12"/>
        </w:rPr>
      </w:pPr>
    </w:p>
    <w:p w14:paraId="774FFB7E" w14:textId="048882A7" w:rsidR="007D5734" w:rsidRPr="00C31CFB" w:rsidRDefault="00252B83" w:rsidP="00C31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รายละเอียด</w:t>
      </w:r>
      <w:r w:rsidR="007D5734" w:rsidRPr="00C31CFB">
        <w:rPr>
          <w:rFonts w:ascii="Angsana New" w:hAnsi="Angsana New"/>
          <w:sz w:val="30"/>
          <w:szCs w:val="30"/>
          <w:cs/>
        </w:rPr>
        <w:t>เงินปันผล</w:t>
      </w:r>
      <w:r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>
        <w:rPr>
          <w:rFonts w:ascii="Angsana New" w:hAnsi="Angsana New"/>
          <w:sz w:val="30"/>
          <w:szCs w:val="30"/>
        </w:rPr>
        <w:t xml:space="preserve">2564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2563 </w:t>
      </w:r>
      <w:r w:rsidR="007D5734" w:rsidRPr="00C31CFB">
        <w:rPr>
          <w:rFonts w:ascii="Angsana New" w:hAnsi="Angsana New" w:hint="cs"/>
          <w:sz w:val="30"/>
          <w:szCs w:val="30"/>
          <w:cs/>
        </w:rPr>
        <w:t>มี</w:t>
      </w:r>
      <w:r w:rsidR="007D5734" w:rsidRPr="00C31CFB">
        <w:rPr>
          <w:rFonts w:ascii="Angsana New" w:hAnsi="Angsana New"/>
          <w:sz w:val="30"/>
          <w:szCs w:val="30"/>
          <w:cs/>
        </w:rPr>
        <w:t>ดังนี้</w:t>
      </w:r>
      <w:r w:rsidR="007D5734" w:rsidRPr="00C31CFB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2700357" w14:textId="77777777" w:rsidR="000870B9" w:rsidRPr="005E4E10" w:rsidRDefault="000870B9" w:rsidP="000870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4"/>
          <w:szCs w:val="14"/>
          <w:cs/>
        </w:rPr>
      </w:pPr>
    </w:p>
    <w:tbl>
      <w:tblPr>
        <w:tblW w:w="9450" w:type="dxa"/>
        <w:tblInd w:w="558" w:type="dxa"/>
        <w:tblLook w:val="04A0" w:firstRow="1" w:lastRow="0" w:firstColumn="1" w:lastColumn="0" w:noHBand="0" w:noVBand="1"/>
      </w:tblPr>
      <w:tblGrid>
        <w:gridCol w:w="2880"/>
        <w:gridCol w:w="1890"/>
        <w:gridCol w:w="1980"/>
        <w:gridCol w:w="1440"/>
        <w:gridCol w:w="1260"/>
      </w:tblGrid>
      <w:tr w:rsidR="002348DA" w:rsidRPr="00734FEE" w14:paraId="7BA8D8EC" w14:textId="77777777" w:rsidTr="00F94933">
        <w:trPr>
          <w:tblHeader/>
        </w:trPr>
        <w:tc>
          <w:tcPr>
            <w:tcW w:w="2880" w:type="dxa"/>
            <w:shd w:val="clear" w:color="auto" w:fill="auto"/>
            <w:vAlign w:val="bottom"/>
          </w:tcPr>
          <w:p w14:paraId="2E3CF01B" w14:textId="77777777" w:rsidR="0092028B" w:rsidRPr="00734FEE" w:rsidRDefault="0092028B" w:rsidP="00D7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2D40AEE" w14:textId="77777777" w:rsidR="0092028B" w:rsidRPr="00734FEE" w:rsidRDefault="0092028B" w:rsidP="00D7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4FEE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DD9F3EB" w14:textId="7F509A88" w:rsidR="0092028B" w:rsidRPr="00734FEE" w:rsidRDefault="0092028B" w:rsidP="0025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4FEE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5DE159" w14:textId="712C4C3D" w:rsidR="0092028B" w:rsidRPr="00734FEE" w:rsidRDefault="0092028B" w:rsidP="0025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4FEE">
              <w:rPr>
                <w:rFonts w:ascii="Angsana New" w:hAnsi="Angsana New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6786BE" w14:textId="77777777" w:rsidR="0092028B" w:rsidRPr="00734FEE" w:rsidDel="00D43E7A" w:rsidRDefault="0092028B" w:rsidP="00D7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4FEE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2348DA" w:rsidRPr="00734FEE" w14:paraId="761F56E8" w14:textId="77777777" w:rsidTr="00F94933">
        <w:trPr>
          <w:tblHeader/>
        </w:trPr>
        <w:tc>
          <w:tcPr>
            <w:tcW w:w="2880" w:type="dxa"/>
            <w:shd w:val="clear" w:color="auto" w:fill="auto"/>
          </w:tcPr>
          <w:p w14:paraId="1796D4E4" w14:textId="77777777" w:rsidR="0092028B" w:rsidRPr="00734FEE" w:rsidRDefault="0092028B" w:rsidP="00D7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1071F749" w14:textId="77777777" w:rsidR="0092028B" w:rsidRPr="00734FEE" w:rsidRDefault="0092028B" w:rsidP="00D7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7F2877CB" w14:textId="77777777" w:rsidR="0092028B" w:rsidRPr="00734FEE" w:rsidRDefault="0092028B" w:rsidP="00D7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E88A380" w14:textId="77777777" w:rsidR="0092028B" w:rsidRPr="00734FEE" w:rsidRDefault="0092028B" w:rsidP="00D7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4FE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0" w:type="dxa"/>
            <w:shd w:val="clear" w:color="auto" w:fill="auto"/>
          </w:tcPr>
          <w:p w14:paraId="6009E191" w14:textId="77777777" w:rsidR="0092028B" w:rsidRPr="00734FEE" w:rsidRDefault="0092028B" w:rsidP="00D7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4FE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348DA" w:rsidRPr="00734FEE" w14:paraId="47DEC183" w14:textId="77777777" w:rsidTr="00F94933">
        <w:tc>
          <w:tcPr>
            <w:tcW w:w="2880" w:type="dxa"/>
            <w:shd w:val="clear" w:color="auto" w:fill="auto"/>
          </w:tcPr>
          <w:p w14:paraId="2B55FD51" w14:textId="0F7DADE1" w:rsidR="0092028B" w:rsidRPr="00734FEE" w:rsidRDefault="0092028B" w:rsidP="00D7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 w:hanging="18"/>
              <w:rPr>
                <w:rFonts w:ascii="Angsana New" w:hAnsi="Angsana New"/>
                <w:sz w:val="30"/>
                <w:szCs w:val="30"/>
              </w:rPr>
            </w:pPr>
            <w:r w:rsidRPr="00734FEE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890" w:type="dxa"/>
            <w:shd w:val="clear" w:color="auto" w:fill="auto"/>
          </w:tcPr>
          <w:p w14:paraId="1CE3C9CB" w14:textId="77777777" w:rsidR="0092028B" w:rsidRPr="00734FEE" w:rsidRDefault="0092028B" w:rsidP="00D7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69C14184" w14:textId="77777777" w:rsidR="0092028B" w:rsidRPr="00734FEE" w:rsidRDefault="0092028B" w:rsidP="00D7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5FB5DD0" w14:textId="77777777" w:rsidR="0092028B" w:rsidRPr="00734FEE" w:rsidRDefault="0092028B" w:rsidP="00D7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BC8F7FE" w14:textId="77777777" w:rsidR="0092028B" w:rsidRPr="00734FEE" w:rsidRDefault="0092028B" w:rsidP="00D7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6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48DA" w:rsidRPr="00734FEE" w14:paraId="47DCADA4" w14:textId="77777777" w:rsidTr="00F94933">
        <w:tc>
          <w:tcPr>
            <w:tcW w:w="2880" w:type="dxa"/>
            <w:shd w:val="clear" w:color="auto" w:fill="auto"/>
          </w:tcPr>
          <w:p w14:paraId="47B28A31" w14:textId="40CF5A00" w:rsidR="0092028B" w:rsidRPr="00734FEE" w:rsidRDefault="0092028B" w:rsidP="00D7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734FEE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734FEE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890" w:type="dxa"/>
            <w:shd w:val="clear" w:color="auto" w:fill="auto"/>
          </w:tcPr>
          <w:p w14:paraId="276C5E35" w14:textId="56D18715" w:rsidR="0092028B" w:rsidRPr="00734FEE" w:rsidRDefault="0092028B" w:rsidP="00D7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734FE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734FE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4FE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980" w:type="dxa"/>
            <w:shd w:val="clear" w:color="auto" w:fill="auto"/>
          </w:tcPr>
          <w:p w14:paraId="0366DA05" w14:textId="77777777" w:rsidR="0092028B" w:rsidRPr="00734FEE" w:rsidRDefault="0092028B" w:rsidP="00D7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4FEE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734FE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4FE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1BC69F3A" w14:textId="4BE9E361" w:rsidR="0092028B" w:rsidRPr="007421B1" w:rsidRDefault="0092028B" w:rsidP="00234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360" w:lineRule="exact"/>
              <w:ind w:left="-122" w:right="-145" w:firstLine="554"/>
              <w:rPr>
                <w:rFonts w:ascii="Angsana New" w:hAnsi="Angsana New"/>
                <w:bCs/>
                <w:sz w:val="30"/>
                <w:szCs w:val="30"/>
              </w:rPr>
            </w:pPr>
            <w:r w:rsidRPr="007421B1">
              <w:rPr>
                <w:rFonts w:ascii="Angsana New" w:hAnsi="Angsana New"/>
                <w:bCs/>
                <w:sz w:val="30"/>
                <w:szCs w:val="30"/>
              </w:rPr>
              <w:t>0.54</w:t>
            </w:r>
          </w:p>
        </w:tc>
        <w:tc>
          <w:tcPr>
            <w:tcW w:w="1260" w:type="dxa"/>
            <w:shd w:val="clear" w:color="auto" w:fill="auto"/>
          </w:tcPr>
          <w:p w14:paraId="3282329E" w14:textId="1B3E31BF" w:rsidR="0092028B" w:rsidRPr="007421B1" w:rsidRDefault="0092028B" w:rsidP="00234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918"/>
              <w:rPr>
                <w:rFonts w:ascii="Angsana New" w:hAnsi="Angsana New"/>
                <w:bCs/>
                <w:sz w:val="30"/>
                <w:szCs w:val="30"/>
              </w:rPr>
            </w:pPr>
            <w:r w:rsidRPr="007421B1">
              <w:rPr>
                <w:rFonts w:ascii="Angsana New" w:hAnsi="Angsana New"/>
                <w:bCs/>
                <w:sz w:val="30"/>
                <w:szCs w:val="30"/>
              </w:rPr>
              <w:t>470.82</w:t>
            </w:r>
          </w:p>
        </w:tc>
      </w:tr>
      <w:tr w:rsidR="002348DA" w:rsidRPr="00B22308" w14:paraId="20E3CBB3" w14:textId="77777777" w:rsidTr="00F94933">
        <w:tc>
          <w:tcPr>
            <w:tcW w:w="2880" w:type="dxa"/>
            <w:shd w:val="clear" w:color="auto" w:fill="auto"/>
          </w:tcPr>
          <w:p w14:paraId="7FEEA847" w14:textId="1B6258A6" w:rsidR="0092028B" w:rsidRPr="00734FEE" w:rsidRDefault="0092028B" w:rsidP="00E75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90" w:type="dxa"/>
            <w:shd w:val="clear" w:color="auto" w:fill="auto"/>
          </w:tcPr>
          <w:p w14:paraId="01BAB092" w14:textId="4D906B0A" w:rsidR="0092028B" w:rsidRPr="00734FEE" w:rsidRDefault="0092028B" w:rsidP="00E75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สิงหาคม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980" w:type="dxa"/>
            <w:shd w:val="clear" w:color="auto" w:fill="auto"/>
          </w:tcPr>
          <w:p w14:paraId="72147F6B" w14:textId="6B24E92B" w:rsidR="0092028B" w:rsidRPr="00734FEE" w:rsidRDefault="0092028B" w:rsidP="00E75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1769166D" w14:textId="55E2147F" w:rsidR="0092028B" w:rsidRPr="007421B1" w:rsidRDefault="0092028B" w:rsidP="00234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360" w:lineRule="exact"/>
              <w:ind w:left="-122" w:right="-145" w:firstLine="554"/>
              <w:rPr>
                <w:rFonts w:ascii="Angsana New" w:hAnsi="Angsana New"/>
                <w:bCs/>
                <w:sz w:val="30"/>
                <w:szCs w:val="30"/>
              </w:rPr>
            </w:pPr>
            <w:r w:rsidRPr="007421B1">
              <w:rPr>
                <w:rFonts w:ascii="Angsana New" w:hAnsi="Angsana New"/>
                <w:bCs/>
                <w:sz w:val="30"/>
                <w:szCs w:val="30"/>
              </w:rPr>
              <w:t>0.</w:t>
            </w:r>
            <w:r>
              <w:rPr>
                <w:rFonts w:ascii="Angsana New" w:hAnsi="Angsana New"/>
                <w:bCs/>
                <w:sz w:val="30"/>
                <w:szCs w:val="30"/>
              </w:rPr>
              <w:t>52</w:t>
            </w:r>
          </w:p>
        </w:tc>
        <w:tc>
          <w:tcPr>
            <w:tcW w:w="1260" w:type="dxa"/>
            <w:shd w:val="clear" w:color="auto" w:fill="auto"/>
          </w:tcPr>
          <w:p w14:paraId="2416FC8F" w14:textId="3526171E" w:rsidR="0092028B" w:rsidRPr="007421B1" w:rsidRDefault="0092028B" w:rsidP="00234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56" w:right="-91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453.37</w:t>
            </w:r>
          </w:p>
        </w:tc>
      </w:tr>
      <w:tr w:rsidR="002348DA" w:rsidRPr="00734FEE" w14:paraId="227FAF91" w14:textId="77777777" w:rsidTr="00215F93">
        <w:trPr>
          <w:trHeight w:hRule="exact" w:val="216"/>
        </w:trPr>
        <w:tc>
          <w:tcPr>
            <w:tcW w:w="2880" w:type="dxa"/>
            <w:shd w:val="clear" w:color="auto" w:fill="auto"/>
          </w:tcPr>
          <w:p w14:paraId="77FE4909" w14:textId="77777777" w:rsidR="0092028B" w:rsidRPr="00215F93" w:rsidRDefault="0092028B" w:rsidP="00215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rPr>
                <w:rFonts w:ascii="Angsana New" w:hAnsi="Angsana New"/>
                <w:bCs/>
                <w:sz w:val="10"/>
                <w:szCs w:val="1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7144E404" w14:textId="77777777" w:rsidR="0092028B" w:rsidRPr="00215F93" w:rsidRDefault="0092028B" w:rsidP="00215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15"/>
              <w:rPr>
                <w:rFonts w:ascii="Angsana New" w:hAnsi="Angsana New"/>
                <w:bCs/>
                <w:sz w:val="10"/>
                <w:szCs w:val="10"/>
              </w:rPr>
            </w:pPr>
          </w:p>
        </w:tc>
        <w:tc>
          <w:tcPr>
            <w:tcW w:w="1980" w:type="dxa"/>
            <w:shd w:val="clear" w:color="auto" w:fill="auto"/>
          </w:tcPr>
          <w:p w14:paraId="7AEC5021" w14:textId="77777777" w:rsidR="0092028B" w:rsidRPr="00215F93" w:rsidRDefault="0092028B" w:rsidP="00215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45"/>
              <w:rPr>
                <w:rFonts w:ascii="Angsana New" w:hAnsi="Angsana New"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</w:tcPr>
          <w:p w14:paraId="56CB0ABB" w14:textId="77777777" w:rsidR="0092028B" w:rsidRPr="00215F93" w:rsidRDefault="0092028B" w:rsidP="00215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0"/>
              </w:tabs>
              <w:spacing w:line="360" w:lineRule="exact"/>
              <w:ind w:right="-145"/>
              <w:rPr>
                <w:rFonts w:ascii="Angsana New" w:hAnsi="Angsana New"/>
                <w:bCs/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auto"/>
          </w:tcPr>
          <w:p w14:paraId="0EC479C2" w14:textId="77777777" w:rsidR="0092028B" w:rsidRPr="00215F93" w:rsidRDefault="0092028B" w:rsidP="00215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360" w:lineRule="exact"/>
              <w:ind w:right="-918"/>
              <w:rPr>
                <w:rFonts w:ascii="Angsana New" w:hAnsi="Angsana New"/>
                <w:bCs/>
                <w:sz w:val="10"/>
                <w:szCs w:val="10"/>
              </w:rPr>
            </w:pPr>
          </w:p>
        </w:tc>
      </w:tr>
      <w:tr w:rsidR="002348DA" w:rsidRPr="00734FEE" w14:paraId="15D2E2DB" w14:textId="77777777" w:rsidTr="00F94933">
        <w:trPr>
          <w:trHeight w:val="389"/>
        </w:trPr>
        <w:tc>
          <w:tcPr>
            <w:tcW w:w="2880" w:type="dxa"/>
            <w:shd w:val="clear" w:color="auto" w:fill="auto"/>
          </w:tcPr>
          <w:p w14:paraId="177F07F9" w14:textId="5B96B701" w:rsidR="0092028B" w:rsidRPr="00734FEE" w:rsidRDefault="0092028B" w:rsidP="00D7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 w:hanging="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34FEE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890" w:type="dxa"/>
            <w:shd w:val="clear" w:color="auto" w:fill="auto"/>
          </w:tcPr>
          <w:p w14:paraId="7F619B11" w14:textId="77777777" w:rsidR="0092028B" w:rsidRPr="00734FEE" w:rsidRDefault="0092028B" w:rsidP="00D7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5E86E38B" w14:textId="77777777" w:rsidR="0092028B" w:rsidRPr="00734FEE" w:rsidRDefault="0092028B" w:rsidP="00D7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7D43BCF" w14:textId="77777777" w:rsidR="0092028B" w:rsidRPr="007421B1" w:rsidRDefault="0092028B" w:rsidP="00D7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0"/>
              </w:tabs>
              <w:spacing w:line="360" w:lineRule="exact"/>
              <w:ind w:left="-122" w:right="-145" w:firstLine="100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EA472BF" w14:textId="77777777" w:rsidR="0092028B" w:rsidRPr="007421B1" w:rsidRDefault="0092028B" w:rsidP="00087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360" w:lineRule="exact"/>
              <w:ind w:left="-156" w:right="-918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2348DA" w:rsidRPr="00B22308" w14:paraId="049A2A55" w14:textId="77777777" w:rsidTr="00F94933">
        <w:tc>
          <w:tcPr>
            <w:tcW w:w="2880" w:type="dxa"/>
            <w:shd w:val="clear" w:color="auto" w:fill="auto"/>
          </w:tcPr>
          <w:p w14:paraId="56559A63" w14:textId="6D13F729" w:rsidR="0092028B" w:rsidRPr="00734FEE" w:rsidRDefault="0092028B" w:rsidP="00087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734FEE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1890" w:type="dxa"/>
            <w:shd w:val="clear" w:color="auto" w:fill="auto"/>
          </w:tcPr>
          <w:p w14:paraId="2D10B5F6" w14:textId="77777777" w:rsidR="0092028B" w:rsidRPr="00734FEE" w:rsidRDefault="0092028B" w:rsidP="00087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4FE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34FE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734FE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4FE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980" w:type="dxa"/>
            <w:shd w:val="clear" w:color="auto" w:fill="auto"/>
          </w:tcPr>
          <w:p w14:paraId="75216AB7" w14:textId="77777777" w:rsidR="0092028B" w:rsidRPr="00734FEE" w:rsidRDefault="0092028B" w:rsidP="00087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4FEE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734FE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4FE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1E07F235" w14:textId="70EC4836" w:rsidR="0092028B" w:rsidRPr="007421B1" w:rsidRDefault="0092028B" w:rsidP="00234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360" w:lineRule="exact"/>
              <w:ind w:left="-122" w:right="-145" w:firstLine="554"/>
              <w:rPr>
                <w:rFonts w:ascii="Angsana New" w:hAnsi="Angsana New"/>
                <w:bCs/>
                <w:sz w:val="30"/>
                <w:szCs w:val="30"/>
              </w:rPr>
            </w:pPr>
            <w:r w:rsidRPr="007421B1">
              <w:rPr>
                <w:rFonts w:ascii="Angsana New" w:hAnsi="Angsana New"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Cs/>
                <w:sz w:val="30"/>
                <w:szCs w:val="30"/>
              </w:rPr>
              <w:t>.</w:t>
            </w:r>
            <w:r w:rsidRPr="007421B1">
              <w:rPr>
                <w:rFonts w:ascii="Angsana New" w:hAnsi="Angsana New"/>
                <w:bCs/>
                <w:sz w:val="30"/>
                <w:szCs w:val="30"/>
              </w:rPr>
              <w:t>41</w:t>
            </w:r>
          </w:p>
        </w:tc>
        <w:tc>
          <w:tcPr>
            <w:tcW w:w="1260" w:type="dxa"/>
            <w:shd w:val="clear" w:color="auto" w:fill="auto"/>
          </w:tcPr>
          <w:p w14:paraId="03CA57E2" w14:textId="77777777" w:rsidR="0092028B" w:rsidRPr="007421B1" w:rsidRDefault="0092028B" w:rsidP="00541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918"/>
              <w:rPr>
                <w:rFonts w:ascii="Angsana New" w:hAnsi="Angsana New"/>
                <w:bCs/>
                <w:sz w:val="30"/>
                <w:szCs w:val="30"/>
              </w:rPr>
            </w:pPr>
            <w:r w:rsidRPr="007421B1">
              <w:rPr>
                <w:rFonts w:ascii="Angsana New" w:hAnsi="Angsana New"/>
                <w:bCs/>
                <w:sz w:val="30"/>
                <w:szCs w:val="30"/>
              </w:rPr>
              <w:t>357.47</w:t>
            </w:r>
          </w:p>
        </w:tc>
      </w:tr>
      <w:tr w:rsidR="002348DA" w:rsidRPr="00B22308" w14:paraId="6FD04CBE" w14:textId="77777777" w:rsidTr="00F94933">
        <w:tc>
          <w:tcPr>
            <w:tcW w:w="2880" w:type="dxa"/>
            <w:shd w:val="clear" w:color="auto" w:fill="auto"/>
          </w:tcPr>
          <w:p w14:paraId="2E7FBF81" w14:textId="24AD448E" w:rsidR="0092028B" w:rsidRPr="00734FEE" w:rsidRDefault="0092028B" w:rsidP="00087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90" w:type="dxa"/>
            <w:shd w:val="clear" w:color="auto" w:fill="auto"/>
          </w:tcPr>
          <w:p w14:paraId="75E27B85" w14:textId="1AE7550D" w:rsidR="0092028B" w:rsidRPr="00734FEE" w:rsidRDefault="0092028B" w:rsidP="00087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สิงหาคม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980" w:type="dxa"/>
            <w:shd w:val="clear" w:color="auto" w:fill="auto"/>
          </w:tcPr>
          <w:p w14:paraId="0CA99E59" w14:textId="07F47146" w:rsidR="0092028B" w:rsidRPr="00734FEE" w:rsidRDefault="0092028B" w:rsidP="00087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622C67B7" w14:textId="3CB672D8" w:rsidR="0092028B" w:rsidRPr="007421B1" w:rsidRDefault="0092028B" w:rsidP="00234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360" w:lineRule="exact"/>
              <w:ind w:left="-122" w:right="-145" w:firstLine="554"/>
              <w:rPr>
                <w:rFonts w:ascii="Angsana New" w:hAnsi="Angsana New"/>
                <w:bCs/>
                <w:sz w:val="30"/>
                <w:szCs w:val="30"/>
              </w:rPr>
            </w:pPr>
            <w:r w:rsidRPr="007421B1">
              <w:rPr>
                <w:rFonts w:ascii="Angsana New" w:hAnsi="Angsana New"/>
                <w:bCs/>
                <w:sz w:val="30"/>
                <w:szCs w:val="30"/>
              </w:rPr>
              <w:t>0.36</w:t>
            </w:r>
          </w:p>
        </w:tc>
        <w:tc>
          <w:tcPr>
            <w:tcW w:w="1260" w:type="dxa"/>
            <w:shd w:val="clear" w:color="auto" w:fill="auto"/>
          </w:tcPr>
          <w:p w14:paraId="2A007D36" w14:textId="03DE9ED9" w:rsidR="0092028B" w:rsidRPr="007421B1" w:rsidRDefault="0092028B" w:rsidP="00697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918"/>
              <w:rPr>
                <w:rFonts w:ascii="Angsana New" w:hAnsi="Angsana New"/>
                <w:bCs/>
                <w:sz w:val="30"/>
                <w:szCs w:val="30"/>
              </w:rPr>
            </w:pPr>
            <w:r w:rsidRPr="007421B1">
              <w:rPr>
                <w:rFonts w:ascii="Angsana New" w:hAnsi="Angsana New"/>
                <w:bCs/>
                <w:sz w:val="30"/>
                <w:szCs w:val="30"/>
              </w:rPr>
              <w:t>313.87</w:t>
            </w:r>
          </w:p>
        </w:tc>
      </w:tr>
    </w:tbl>
    <w:p w14:paraId="7FF6685A" w14:textId="58590981" w:rsidR="004D7767" w:rsidRPr="00144E97" w:rsidRDefault="00261935" w:rsidP="00A97F8F">
      <w:pPr>
        <w:pStyle w:val="a"/>
        <w:tabs>
          <w:tab w:val="clear" w:pos="1080"/>
        </w:tabs>
        <w:ind w:left="540" w:hanging="540"/>
        <w:jc w:val="thaiDistribute"/>
        <w:rPr>
          <w:rFonts w:ascii="Angsana New" w:hAnsi="Angsana New" w:cs="Angsana New"/>
          <w:b/>
          <w:bCs/>
          <w: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>10</w:t>
      </w:r>
      <w:r w:rsidR="004D7767" w:rsidRPr="00144E97">
        <w:rPr>
          <w:rFonts w:ascii="Angsana New" w:hAnsi="Angsana New" w:cs="Angsana New"/>
          <w:b/>
          <w:bCs/>
          <w:lang w:val="en-US"/>
        </w:rPr>
        <w:tab/>
      </w:r>
      <w:r w:rsidR="004D7767" w:rsidRPr="00144E97">
        <w:rPr>
          <w:rFonts w:ascii="Angsana New" w:hAnsi="Angsana New" w:cs="Angsana New"/>
          <w:b/>
          <w:bCs/>
          <w:cs/>
          <w:lang w:val="en-US"/>
        </w:rPr>
        <w:t>ภาระผูกพัน</w:t>
      </w:r>
      <w:r w:rsidR="00646E49">
        <w:rPr>
          <w:rFonts w:ascii="Angsana New" w:hAnsi="Angsana New" w:cs="Angsana New"/>
          <w:b/>
          <w:bCs/>
          <w:cs/>
          <w:lang w:val="en-US"/>
        </w:rPr>
        <w:t>กับบุคคลหรือกิจกา</w:t>
      </w:r>
      <w:r w:rsidR="004D7767" w:rsidRPr="00144E97">
        <w:rPr>
          <w:rFonts w:ascii="Angsana New" w:hAnsi="Angsana New" w:cs="Angsana New"/>
          <w:b/>
          <w:bCs/>
          <w:cs/>
          <w:lang w:val="en-US"/>
        </w:rPr>
        <w:t>รที่ไม่เกี่ยวข้องกัน</w:t>
      </w:r>
    </w:p>
    <w:p w14:paraId="2B0E5469" w14:textId="77777777" w:rsidR="00A97F8F" w:rsidRPr="002658AD" w:rsidRDefault="00A97F8F" w:rsidP="00910D5D">
      <w:pPr>
        <w:pStyle w:val="a"/>
        <w:tabs>
          <w:tab w:val="clear" w:pos="1080"/>
          <w:tab w:val="left" w:pos="990"/>
        </w:tabs>
        <w:ind w:left="450"/>
        <w:jc w:val="thaiDistribute"/>
        <w:rPr>
          <w:rFonts w:ascii="Angsana New" w:hAnsi="Angsana New" w:cs="Angsana New"/>
          <w:b/>
          <w:bCs/>
          <w:sz w:val="20"/>
          <w:szCs w:val="20"/>
          <w:lang w:val="en-US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0"/>
        <w:gridCol w:w="2070"/>
        <w:gridCol w:w="268"/>
        <w:gridCol w:w="1892"/>
      </w:tblGrid>
      <w:tr w:rsidR="0067228A" w:rsidRPr="009C152A" w14:paraId="06706E4F" w14:textId="77777777" w:rsidTr="00910D5D">
        <w:trPr>
          <w:tblHeader/>
        </w:trPr>
        <w:tc>
          <w:tcPr>
            <w:tcW w:w="2762" w:type="pct"/>
          </w:tcPr>
          <w:p w14:paraId="5FC9029B" w14:textId="3D586DA0" w:rsidR="00A97F8F" w:rsidRPr="007E004C" w:rsidRDefault="00D92D7B" w:rsidP="009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E00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428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8428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7E00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F50EF" w:rsidRPr="00CF50E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  <w:r w:rsidR="00CF50EF" w:rsidRPr="00CF50E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  <w:r w:rsidR="000870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95" w:type="pct"/>
          </w:tcPr>
          <w:p w14:paraId="3D75D292" w14:textId="77777777" w:rsidR="00A97F8F" w:rsidRPr="00ED730E" w:rsidRDefault="00A97F8F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73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2" w:type="pct"/>
          </w:tcPr>
          <w:p w14:paraId="6C1BF1D8" w14:textId="77777777" w:rsidR="00A97F8F" w:rsidRPr="00ED730E" w:rsidRDefault="00A97F8F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pct"/>
          </w:tcPr>
          <w:p w14:paraId="0719DE43" w14:textId="77777777" w:rsidR="00A97F8F" w:rsidRPr="00936319" w:rsidRDefault="00A97F8F" w:rsidP="00144F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73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004C" w:rsidRPr="009C152A" w14:paraId="23595312" w14:textId="77777777" w:rsidTr="00910D5D">
        <w:trPr>
          <w:tblHeader/>
        </w:trPr>
        <w:tc>
          <w:tcPr>
            <w:tcW w:w="2762" w:type="pct"/>
          </w:tcPr>
          <w:p w14:paraId="2244887E" w14:textId="77777777" w:rsidR="007E004C" w:rsidRPr="00ED730E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8" w:type="pct"/>
            <w:gridSpan w:val="3"/>
          </w:tcPr>
          <w:p w14:paraId="3A3521AA" w14:textId="77777777" w:rsidR="007E004C" w:rsidRPr="00ED730E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73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228A" w:rsidRPr="009C152A" w14:paraId="24688E90" w14:textId="77777777" w:rsidTr="00910D5D">
        <w:tc>
          <w:tcPr>
            <w:tcW w:w="2762" w:type="pct"/>
          </w:tcPr>
          <w:p w14:paraId="34D4AAFD" w14:textId="77777777" w:rsidR="00121031" w:rsidRPr="00ED730E" w:rsidRDefault="00121031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73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95" w:type="pct"/>
          </w:tcPr>
          <w:p w14:paraId="5DB07065" w14:textId="77777777" w:rsidR="00121031" w:rsidRPr="00ED730E" w:rsidRDefault="00121031" w:rsidP="00C31CF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227" w:right="-12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54D4AD47" w14:textId="77777777" w:rsidR="00121031" w:rsidRPr="00ED730E" w:rsidRDefault="00121031" w:rsidP="00C31CF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227" w:right="-12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1" w:type="pct"/>
          </w:tcPr>
          <w:p w14:paraId="7E086DC8" w14:textId="77777777" w:rsidR="00121031" w:rsidRPr="00ED730E" w:rsidRDefault="00121031" w:rsidP="00C31CF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227" w:right="-12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7228A" w:rsidRPr="009C152A" w14:paraId="71DDE529" w14:textId="77777777" w:rsidTr="00910D5D">
        <w:tc>
          <w:tcPr>
            <w:tcW w:w="2762" w:type="pct"/>
          </w:tcPr>
          <w:p w14:paraId="5A31FC5C" w14:textId="77777777" w:rsidR="00121031" w:rsidRPr="00ED730E" w:rsidRDefault="00121031" w:rsidP="00910D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D730E">
              <w:rPr>
                <w:rFonts w:ascii="Angsana New" w:hAnsi="Angsana New"/>
                <w:sz w:val="30"/>
                <w:szCs w:val="30"/>
                <w:cs/>
              </w:rPr>
              <w:t>อาคารและเครื่องจักร</w:t>
            </w:r>
          </w:p>
        </w:tc>
        <w:tc>
          <w:tcPr>
            <w:tcW w:w="1095" w:type="pct"/>
          </w:tcPr>
          <w:p w14:paraId="4AAB2B4A" w14:textId="77FB216B" w:rsidR="00121031" w:rsidRPr="00DD1D5F" w:rsidRDefault="00AD43F9" w:rsidP="00026AC5">
            <w:pPr>
              <w:pStyle w:val="acctfourfigures"/>
              <w:tabs>
                <w:tab w:val="clear" w:pos="765"/>
                <w:tab w:val="decimal" w:pos="1785"/>
              </w:tabs>
              <w:spacing w:line="240" w:lineRule="auto"/>
              <w:ind w:left="-227" w:right="-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151,974</w:t>
            </w:r>
          </w:p>
        </w:tc>
        <w:tc>
          <w:tcPr>
            <w:tcW w:w="142" w:type="pct"/>
          </w:tcPr>
          <w:p w14:paraId="23A895DE" w14:textId="77777777" w:rsidR="00121031" w:rsidRPr="00ED730E" w:rsidRDefault="00121031" w:rsidP="00C31CFB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227" w:right="-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01" w:type="pct"/>
          </w:tcPr>
          <w:p w14:paraId="158A3347" w14:textId="278777FF" w:rsidR="00121031" w:rsidRPr="00ED730E" w:rsidRDefault="00AD43F9" w:rsidP="00910D5D">
            <w:pPr>
              <w:pStyle w:val="acctfourfigures"/>
              <w:tabs>
                <w:tab w:val="clear" w:pos="765"/>
                <w:tab w:val="decimal" w:pos="1698"/>
              </w:tabs>
              <w:spacing w:line="240" w:lineRule="auto"/>
              <w:ind w:left="-227" w:right="-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150,535</w:t>
            </w:r>
          </w:p>
        </w:tc>
      </w:tr>
      <w:tr w:rsidR="00DD1D5F" w:rsidRPr="009C152A" w14:paraId="5A3C12AE" w14:textId="77777777" w:rsidTr="00910D5D">
        <w:tc>
          <w:tcPr>
            <w:tcW w:w="2762" w:type="pct"/>
          </w:tcPr>
          <w:p w14:paraId="68AD42D7" w14:textId="77777777" w:rsidR="00DD1D5F" w:rsidRPr="00DD1D5F" w:rsidRDefault="00DD1D5F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โปรแกรม</w:t>
            </w:r>
          </w:p>
        </w:tc>
        <w:tc>
          <w:tcPr>
            <w:tcW w:w="1095" w:type="pct"/>
          </w:tcPr>
          <w:p w14:paraId="59EA1024" w14:textId="783DEE18" w:rsidR="00DD1D5F" w:rsidRPr="00ED730E" w:rsidRDefault="00AD43F9" w:rsidP="00026AC5">
            <w:pPr>
              <w:pStyle w:val="acctfourfigures"/>
              <w:tabs>
                <w:tab w:val="clear" w:pos="765"/>
                <w:tab w:val="decimal" w:pos="1785"/>
              </w:tabs>
              <w:spacing w:line="240" w:lineRule="auto"/>
              <w:ind w:left="-227" w:right="-2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993</w:t>
            </w:r>
          </w:p>
        </w:tc>
        <w:tc>
          <w:tcPr>
            <w:tcW w:w="142" w:type="pct"/>
          </w:tcPr>
          <w:p w14:paraId="037A0D59" w14:textId="77777777" w:rsidR="00DD1D5F" w:rsidRPr="00ED730E" w:rsidRDefault="00DD1D5F" w:rsidP="00C31CFB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227" w:right="-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01" w:type="pct"/>
          </w:tcPr>
          <w:p w14:paraId="7C5EC1C1" w14:textId="1313493B" w:rsidR="00DD1D5F" w:rsidRPr="00ED730E" w:rsidRDefault="00AD43F9" w:rsidP="00910D5D">
            <w:pPr>
              <w:pStyle w:val="acctfourfigures"/>
              <w:tabs>
                <w:tab w:val="clear" w:pos="765"/>
                <w:tab w:val="decimal" w:pos="1698"/>
              </w:tabs>
              <w:spacing w:line="240" w:lineRule="auto"/>
              <w:ind w:left="-227" w:right="-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993</w:t>
            </w:r>
          </w:p>
        </w:tc>
      </w:tr>
      <w:tr w:rsidR="0067228A" w:rsidRPr="009C152A" w14:paraId="3DC4BC4C" w14:textId="77777777" w:rsidTr="00910D5D">
        <w:tc>
          <w:tcPr>
            <w:tcW w:w="2762" w:type="pct"/>
          </w:tcPr>
          <w:p w14:paraId="4DA589EE" w14:textId="77777777" w:rsidR="00121031" w:rsidRPr="00ED730E" w:rsidRDefault="00121031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D73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5" w:type="pct"/>
            <w:tcBorders>
              <w:top w:val="single" w:sz="4" w:space="0" w:color="auto"/>
              <w:bottom w:val="double" w:sz="4" w:space="0" w:color="auto"/>
            </w:tcBorders>
          </w:tcPr>
          <w:p w14:paraId="62A95ECD" w14:textId="7AE40208" w:rsidR="00121031" w:rsidRPr="00910D5D" w:rsidRDefault="00AD43F9" w:rsidP="00026AC5">
            <w:pPr>
              <w:pStyle w:val="acctfourfigures"/>
              <w:tabs>
                <w:tab w:val="clear" w:pos="765"/>
                <w:tab w:val="decimal" w:pos="1785"/>
              </w:tabs>
              <w:spacing w:line="240" w:lineRule="auto"/>
              <w:ind w:left="-227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10D5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152,967</w:t>
            </w:r>
          </w:p>
        </w:tc>
        <w:tc>
          <w:tcPr>
            <w:tcW w:w="142" w:type="pct"/>
          </w:tcPr>
          <w:p w14:paraId="16A6DB88" w14:textId="77777777" w:rsidR="00121031" w:rsidRPr="00910D5D" w:rsidRDefault="00121031" w:rsidP="00C31CFB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227" w:right="-12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1" w:type="pct"/>
            <w:tcBorders>
              <w:top w:val="single" w:sz="4" w:space="0" w:color="auto"/>
              <w:bottom w:val="double" w:sz="4" w:space="0" w:color="auto"/>
            </w:tcBorders>
          </w:tcPr>
          <w:p w14:paraId="1A40A9F4" w14:textId="65ED1CDF" w:rsidR="00121031" w:rsidRPr="00910D5D" w:rsidRDefault="00AD43F9" w:rsidP="00910D5D">
            <w:pPr>
              <w:pStyle w:val="acctfourfigures"/>
              <w:tabs>
                <w:tab w:val="clear" w:pos="765"/>
                <w:tab w:val="decimal" w:pos="1698"/>
              </w:tabs>
              <w:spacing w:line="240" w:lineRule="auto"/>
              <w:ind w:left="-227" w:right="-12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10D5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151,528</w:t>
            </w:r>
          </w:p>
        </w:tc>
      </w:tr>
      <w:tr w:rsidR="0067228A" w:rsidRPr="00346816" w14:paraId="6F4575D3" w14:textId="77777777" w:rsidTr="00910D5D">
        <w:tc>
          <w:tcPr>
            <w:tcW w:w="2762" w:type="pct"/>
          </w:tcPr>
          <w:p w14:paraId="3F789477" w14:textId="77777777" w:rsidR="007E004C" w:rsidRPr="004B1D4A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95" w:type="pct"/>
          </w:tcPr>
          <w:p w14:paraId="0FE45F71" w14:textId="77777777" w:rsidR="007E004C" w:rsidRPr="00346816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1785"/>
              </w:tabs>
              <w:spacing w:after="0"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2" w:type="pct"/>
          </w:tcPr>
          <w:p w14:paraId="472E2D18" w14:textId="77777777" w:rsidR="007E004C" w:rsidRPr="00346816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1" w:type="pct"/>
          </w:tcPr>
          <w:p w14:paraId="5184D0A7" w14:textId="77777777" w:rsidR="007E004C" w:rsidRPr="005419B1" w:rsidRDefault="007E004C" w:rsidP="00910D5D">
            <w:pPr>
              <w:pStyle w:val="acctfourfigures"/>
              <w:tabs>
                <w:tab w:val="clear" w:pos="765"/>
                <w:tab w:val="decimal" w:pos="1698"/>
              </w:tabs>
              <w:spacing w:line="240" w:lineRule="auto"/>
              <w:ind w:left="-227" w:right="-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7228A" w:rsidRPr="009C152A" w14:paraId="714973FD" w14:textId="77777777" w:rsidTr="00910D5D">
        <w:tc>
          <w:tcPr>
            <w:tcW w:w="2762" w:type="pct"/>
          </w:tcPr>
          <w:p w14:paraId="56C613B7" w14:textId="77777777" w:rsidR="007E004C" w:rsidRPr="00ED730E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73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095" w:type="pct"/>
          </w:tcPr>
          <w:p w14:paraId="07EF3B43" w14:textId="77777777" w:rsidR="007E004C" w:rsidRPr="00ED730E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178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7FC11C67" w14:textId="77777777" w:rsidR="007E004C" w:rsidRPr="00ED730E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pct"/>
          </w:tcPr>
          <w:p w14:paraId="2E6B9BEC" w14:textId="77777777" w:rsidR="007E004C" w:rsidRPr="005419B1" w:rsidRDefault="007E004C" w:rsidP="00910D5D">
            <w:pPr>
              <w:pStyle w:val="acctfourfigures"/>
              <w:tabs>
                <w:tab w:val="clear" w:pos="765"/>
                <w:tab w:val="decimal" w:pos="1698"/>
              </w:tabs>
              <w:spacing w:line="240" w:lineRule="auto"/>
              <w:ind w:left="-227" w:right="-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7228A" w:rsidRPr="009C152A" w14:paraId="6BB34EB3" w14:textId="77777777" w:rsidTr="00910D5D">
        <w:tc>
          <w:tcPr>
            <w:tcW w:w="2762" w:type="pct"/>
          </w:tcPr>
          <w:p w14:paraId="29F3A726" w14:textId="77777777" w:rsidR="007E004C" w:rsidRPr="00ED730E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D730E">
              <w:rPr>
                <w:rFonts w:ascii="Angsana New" w:hAnsi="Angsana New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095" w:type="pct"/>
          </w:tcPr>
          <w:p w14:paraId="03602890" w14:textId="182EDBBA" w:rsidR="007E004C" w:rsidRPr="00ED730E" w:rsidRDefault="00AD43F9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163,323</w:t>
            </w:r>
          </w:p>
        </w:tc>
        <w:tc>
          <w:tcPr>
            <w:tcW w:w="142" w:type="pct"/>
          </w:tcPr>
          <w:p w14:paraId="1B00C1EE" w14:textId="77777777" w:rsidR="007E004C" w:rsidRPr="00ED730E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pct"/>
          </w:tcPr>
          <w:p w14:paraId="071C81FC" w14:textId="547978F1" w:rsidR="007E004C" w:rsidRPr="005419B1" w:rsidRDefault="00AD43F9" w:rsidP="00910D5D">
            <w:pPr>
              <w:pStyle w:val="acctfourfigures"/>
              <w:tabs>
                <w:tab w:val="clear" w:pos="765"/>
                <w:tab w:val="decimal" w:pos="1698"/>
              </w:tabs>
              <w:spacing w:line="240" w:lineRule="auto"/>
              <w:ind w:left="-227" w:right="-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419B1">
              <w:rPr>
                <w:rFonts w:ascii="Angsana New" w:hAnsi="Angsana New" w:cs="Angsana New"/>
                <w:sz w:val="30"/>
                <w:szCs w:val="30"/>
                <w:lang w:val="en-US"/>
              </w:rPr>
              <w:t>163,323</w:t>
            </w:r>
          </w:p>
        </w:tc>
      </w:tr>
      <w:tr w:rsidR="0067228A" w:rsidRPr="009C152A" w14:paraId="5518E867" w14:textId="77777777" w:rsidTr="00910D5D">
        <w:tc>
          <w:tcPr>
            <w:tcW w:w="2762" w:type="pct"/>
          </w:tcPr>
          <w:p w14:paraId="58DF2508" w14:textId="61EF4E61" w:rsidR="007E004C" w:rsidRPr="00ED730E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D730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หนังสือค้ำประกันธนาคาร</w:t>
            </w:r>
          </w:p>
        </w:tc>
        <w:tc>
          <w:tcPr>
            <w:tcW w:w="1095" w:type="pct"/>
          </w:tcPr>
          <w:p w14:paraId="039C956D" w14:textId="58B03AEC" w:rsidR="007E004C" w:rsidRPr="00ED730E" w:rsidRDefault="00AD43F9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79,692</w:t>
            </w:r>
          </w:p>
        </w:tc>
        <w:tc>
          <w:tcPr>
            <w:tcW w:w="142" w:type="pct"/>
          </w:tcPr>
          <w:p w14:paraId="291D3131" w14:textId="77777777" w:rsidR="007E004C" w:rsidRPr="00ED730E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pct"/>
          </w:tcPr>
          <w:p w14:paraId="5FF50049" w14:textId="53219EE6" w:rsidR="007E004C" w:rsidRPr="005419B1" w:rsidRDefault="00AD43F9" w:rsidP="00910D5D">
            <w:pPr>
              <w:pStyle w:val="acctfourfigures"/>
              <w:tabs>
                <w:tab w:val="clear" w:pos="765"/>
                <w:tab w:val="decimal" w:pos="1698"/>
              </w:tabs>
              <w:spacing w:line="240" w:lineRule="auto"/>
              <w:ind w:left="-227" w:right="-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419B1">
              <w:rPr>
                <w:rFonts w:ascii="Angsana New" w:hAnsi="Angsana New" w:cs="Angsana New"/>
                <w:sz w:val="30"/>
                <w:szCs w:val="30"/>
                <w:lang w:val="en-US"/>
              </w:rPr>
              <w:t>66,277</w:t>
            </w:r>
          </w:p>
        </w:tc>
      </w:tr>
      <w:tr w:rsidR="0067228A" w:rsidRPr="009C152A" w14:paraId="28A48988" w14:textId="77777777" w:rsidTr="00910D5D">
        <w:tc>
          <w:tcPr>
            <w:tcW w:w="2762" w:type="pct"/>
          </w:tcPr>
          <w:p w14:paraId="3798A93C" w14:textId="77777777" w:rsidR="007E004C" w:rsidRPr="00ED730E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D73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5" w:type="pct"/>
            <w:tcBorders>
              <w:top w:val="single" w:sz="4" w:space="0" w:color="auto"/>
              <w:bottom w:val="double" w:sz="4" w:space="0" w:color="auto"/>
            </w:tcBorders>
          </w:tcPr>
          <w:p w14:paraId="76A13943" w14:textId="7BD14D17" w:rsidR="007E004C" w:rsidRPr="00910D5D" w:rsidRDefault="00AD43F9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0D5D">
              <w:rPr>
                <w:rFonts w:ascii="Angsana New" w:hAnsi="Angsana New"/>
                <w:b/>
                <w:bCs/>
                <w:sz w:val="30"/>
                <w:szCs w:val="30"/>
              </w:rPr>
              <w:t>243,015</w:t>
            </w:r>
          </w:p>
        </w:tc>
        <w:tc>
          <w:tcPr>
            <w:tcW w:w="142" w:type="pct"/>
          </w:tcPr>
          <w:p w14:paraId="221EB0B5" w14:textId="77777777" w:rsidR="007E004C" w:rsidRPr="00910D5D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1" w:type="pct"/>
            <w:tcBorders>
              <w:top w:val="single" w:sz="4" w:space="0" w:color="auto"/>
              <w:bottom w:val="double" w:sz="4" w:space="0" w:color="auto"/>
            </w:tcBorders>
          </w:tcPr>
          <w:p w14:paraId="0E6DE2DA" w14:textId="4BD9C63B" w:rsidR="007E004C" w:rsidRPr="00910D5D" w:rsidRDefault="00AD43F9" w:rsidP="00910D5D">
            <w:pPr>
              <w:pStyle w:val="acctfourfigures"/>
              <w:tabs>
                <w:tab w:val="clear" w:pos="765"/>
                <w:tab w:val="decimal" w:pos="1698"/>
              </w:tabs>
              <w:spacing w:line="240" w:lineRule="auto"/>
              <w:ind w:left="-227" w:right="-12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10D5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229,600</w:t>
            </w:r>
          </w:p>
        </w:tc>
      </w:tr>
    </w:tbl>
    <w:p w14:paraId="4B3CF30F" w14:textId="77777777" w:rsidR="00936319" w:rsidRPr="00C833A3" w:rsidRDefault="00936319" w:rsidP="009915CE">
      <w:pPr>
        <w:tabs>
          <w:tab w:val="clear" w:pos="454"/>
          <w:tab w:val="left" w:pos="540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7C455951" w14:textId="77777777" w:rsidR="00813EAE" w:rsidRPr="00EE61C1" w:rsidRDefault="00813EAE" w:rsidP="00446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EE61C1">
        <w:rPr>
          <w:rFonts w:ascii="Angsana New" w:hAnsi="Angsana New"/>
          <w:b/>
          <w:bCs/>
          <w:i/>
          <w:iCs/>
          <w:sz w:val="32"/>
          <w:szCs w:val="32"/>
          <w:cs/>
        </w:rPr>
        <w:t>สัญญาจัดจำหน่ายสินค้าและบริการ</w:t>
      </w:r>
    </w:p>
    <w:p w14:paraId="0B807496" w14:textId="77777777" w:rsidR="00813EAE" w:rsidRPr="002658AD" w:rsidRDefault="00813EAE" w:rsidP="002B1AD2">
      <w:pPr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p w14:paraId="5A055138" w14:textId="0A9E9F86" w:rsidR="00813EAE" w:rsidRPr="00EE61C1" w:rsidRDefault="00813EAE" w:rsidP="00324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2"/>
          <w:szCs w:val="32"/>
        </w:rPr>
      </w:pPr>
      <w:r w:rsidRPr="00EE61C1">
        <w:rPr>
          <w:rFonts w:ascii="Angsana New" w:hAnsi="Angsana New"/>
          <w:sz w:val="32"/>
          <w:szCs w:val="32"/>
          <w:cs/>
        </w:rPr>
        <w:t>กลุ่มบริษัทได้ทำสัญญาจัดจำหน่ายสินค้าและบริการกับกิจการอื่นในหลายประเทศ โดยมีค่าตอบแทนที่แตกต่างกันขึ้นอยู่กับปริมาณ</w:t>
      </w:r>
      <w:r w:rsidR="00736B5B" w:rsidRPr="00EE61C1">
        <w:rPr>
          <w:rFonts w:ascii="Angsana New" w:hAnsi="Angsana New"/>
          <w:sz w:val="32"/>
          <w:szCs w:val="32"/>
          <w:cs/>
        </w:rPr>
        <w:t>ของ</w:t>
      </w:r>
      <w:r w:rsidRPr="00EE61C1">
        <w:rPr>
          <w:rFonts w:ascii="Angsana New" w:hAnsi="Angsana New"/>
          <w:sz w:val="32"/>
          <w:szCs w:val="32"/>
          <w:cs/>
        </w:rPr>
        <w:t>ธุรกิจที่กระทำ ค่าตอบแทนที่เรียกเก็บมายังกลุ่มบริษัทมีอัตราที่แน่นอนและมี</w:t>
      </w:r>
      <w:r w:rsidR="00B6296C">
        <w:rPr>
          <w:rFonts w:ascii="Angsana New" w:hAnsi="Angsana New"/>
          <w:sz w:val="32"/>
          <w:szCs w:val="32"/>
        </w:rPr>
        <w:t xml:space="preserve">            </w:t>
      </w:r>
      <w:r w:rsidRPr="00EE61C1">
        <w:rPr>
          <w:rFonts w:ascii="Angsana New" w:hAnsi="Angsana New"/>
          <w:sz w:val="32"/>
          <w:szCs w:val="32"/>
          <w:cs/>
        </w:rPr>
        <w:t>การปรับปรุงเป็นระยะๆ โดยปกติ</w:t>
      </w:r>
      <w:r w:rsidR="00736B5B" w:rsidRPr="00EE61C1">
        <w:rPr>
          <w:rFonts w:ascii="Angsana New" w:hAnsi="Angsana New"/>
          <w:sz w:val="32"/>
          <w:szCs w:val="32"/>
          <w:cs/>
        </w:rPr>
        <w:t>กลุ่มบริษัท</w:t>
      </w:r>
      <w:r w:rsidRPr="00EE61C1">
        <w:rPr>
          <w:rFonts w:ascii="Angsana New" w:hAnsi="Angsana New"/>
          <w:sz w:val="32"/>
          <w:szCs w:val="32"/>
          <w:cs/>
        </w:rPr>
        <w:t>สามารถยกเลิก</w:t>
      </w:r>
      <w:r w:rsidR="00912A00" w:rsidRPr="00EE61C1">
        <w:rPr>
          <w:rFonts w:ascii="Angsana New" w:hAnsi="Angsana New"/>
          <w:sz w:val="32"/>
          <w:szCs w:val="32"/>
          <w:cs/>
        </w:rPr>
        <w:t>สัญญาได้ภายในหนึ่งปีโดยที่</w:t>
      </w:r>
      <w:r w:rsidRPr="00EE61C1">
        <w:rPr>
          <w:rFonts w:ascii="Angsana New" w:hAnsi="Angsana New"/>
          <w:sz w:val="32"/>
          <w:szCs w:val="32"/>
          <w:cs/>
        </w:rPr>
        <w:t>ไม่มีภาระใดๆ</w:t>
      </w:r>
      <w:r w:rsidR="00B6296C">
        <w:rPr>
          <w:rFonts w:ascii="Angsana New" w:hAnsi="Angsana New"/>
          <w:sz w:val="32"/>
          <w:szCs w:val="32"/>
        </w:rPr>
        <w:t xml:space="preserve">              </w:t>
      </w:r>
      <w:r w:rsidR="00912A00" w:rsidRPr="00EE61C1">
        <w:rPr>
          <w:rFonts w:ascii="Angsana New" w:hAnsi="Angsana New"/>
          <w:sz w:val="32"/>
          <w:szCs w:val="32"/>
          <w:cs/>
        </w:rPr>
        <w:t>ที่มีนัยสำคัญ</w:t>
      </w:r>
    </w:p>
    <w:p w14:paraId="1909AA10" w14:textId="77777777" w:rsidR="00CE50C9" w:rsidRPr="002658AD" w:rsidRDefault="00CE50C9" w:rsidP="002B1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p w14:paraId="22CDDDB0" w14:textId="77777777" w:rsidR="00137B44" w:rsidRPr="00EE61C1" w:rsidRDefault="00AC62A1" w:rsidP="00D45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EE61C1">
        <w:rPr>
          <w:rFonts w:ascii="Angsana New" w:hAnsi="Angsana New"/>
          <w:b/>
          <w:bCs/>
          <w:i/>
          <w:iCs/>
          <w:sz w:val="32"/>
          <w:szCs w:val="32"/>
          <w:cs/>
        </w:rPr>
        <w:t>หนี้สินท</w:t>
      </w:r>
      <w:r w:rsidR="00C2344B" w:rsidRPr="00EE61C1">
        <w:rPr>
          <w:rFonts w:ascii="Angsana New" w:hAnsi="Angsana New"/>
          <w:b/>
          <w:bCs/>
          <w:i/>
          <w:iCs/>
          <w:sz w:val="32"/>
          <w:szCs w:val="32"/>
          <w:cs/>
        </w:rPr>
        <w:t>ี่อาจ</w:t>
      </w:r>
      <w:r w:rsidRPr="00EE61C1">
        <w:rPr>
          <w:rFonts w:ascii="Angsana New" w:hAnsi="Angsana New"/>
          <w:b/>
          <w:bCs/>
          <w:i/>
          <w:iCs/>
          <w:sz w:val="32"/>
          <w:szCs w:val="32"/>
          <w:cs/>
        </w:rPr>
        <w:t>เกิดขึ้น</w:t>
      </w:r>
    </w:p>
    <w:p w14:paraId="4EBE736A" w14:textId="77777777" w:rsidR="0021109B" w:rsidRPr="002658AD" w:rsidRDefault="0021109B" w:rsidP="00D45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p w14:paraId="10669D98" w14:textId="151A2CBF" w:rsidR="00910D5D" w:rsidRDefault="00D45663" w:rsidP="00CE3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i/>
          <w:iCs/>
          <w:sz w:val="32"/>
          <w:szCs w:val="32"/>
        </w:rPr>
      </w:pPr>
      <w:r w:rsidRPr="00EE61C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42835">
        <w:rPr>
          <w:rFonts w:ascii="Angsana New" w:hAnsi="Angsana New"/>
          <w:sz w:val="30"/>
          <w:szCs w:val="30"/>
        </w:rPr>
        <w:t xml:space="preserve">30 </w:t>
      </w:r>
      <w:r w:rsidR="00842835">
        <w:rPr>
          <w:rFonts w:ascii="Angsana New" w:hAnsi="Angsana New"/>
          <w:sz w:val="30"/>
          <w:szCs w:val="30"/>
          <w:cs/>
        </w:rPr>
        <w:t>กันยายน</w:t>
      </w:r>
      <w:r w:rsidR="00FC150A" w:rsidRPr="00A97F8F">
        <w:rPr>
          <w:rFonts w:ascii="Angsana New" w:hAnsi="Angsana New" w:hint="cs"/>
          <w:sz w:val="30"/>
          <w:szCs w:val="30"/>
          <w:cs/>
        </w:rPr>
        <w:t xml:space="preserve"> </w:t>
      </w:r>
      <w:r w:rsidR="00CF50EF" w:rsidRPr="00EE61C1">
        <w:rPr>
          <w:rFonts w:ascii="Angsana New" w:hAnsi="Angsana New"/>
          <w:sz w:val="32"/>
          <w:szCs w:val="32"/>
        </w:rPr>
        <w:t>2</w:t>
      </w:r>
      <w:r w:rsidR="00D130F3" w:rsidRPr="00EE61C1">
        <w:rPr>
          <w:rFonts w:ascii="Angsana New" w:hAnsi="Angsana New"/>
          <w:sz w:val="32"/>
          <w:szCs w:val="32"/>
        </w:rPr>
        <w:t>5</w:t>
      </w:r>
      <w:r w:rsidR="00CF50EF" w:rsidRPr="00EE61C1">
        <w:rPr>
          <w:rFonts w:ascii="Angsana New" w:hAnsi="Angsana New"/>
          <w:sz w:val="32"/>
          <w:szCs w:val="32"/>
        </w:rPr>
        <w:t>6</w:t>
      </w:r>
      <w:r w:rsidR="000870B9">
        <w:rPr>
          <w:rFonts w:ascii="Angsana New" w:hAnsi="Angsana New"/>
          <w:sz w:val="32"/>
          <w:szCs w:val="32"/>
        </w:rPr>
        <w:t>4</w:t>
      </w:r>
      <w:r w:rsidRPr="00EE61C1">
        <w:rPr>
          <w:rFonts w:ascii="Angsana New" w:hAnsi="Angsana New"/>
          <w:sz w:val="32"/>
          <w:szCs w:val="32"/>
        </w:rPr>
        <w:t xml:space="preserve"> </w:t>
      </w:r>
      <w:r w:rsidRPr="00EE61C1">
        <w:rPr>
          <w:rFonts w:ascii="Angsana New" w:hAnsi="Angsana New"/>
          <w:sz w:val="32"/>
          <w:szCs w:val="32"/>
          <w:cs/>
        </w:rPr>
        <w:t>บริษัทมี</w:t>
      </w:r>
      <w:r w:rsidRPr="00EE61C1">
        <w:rPr>
          <w:rFonts w:ascii="Angsana New" w:hAnsi="Angsana New" w:hint="cs"/>
          <w:sz w:val="32"/>
          <w:szCs w:val="32"/>
          <w:cs/>
        </w:rPr>
        <w:t>หนี้สินที่อาจเกิดขึ้นกับ</w:t>
      </w:r>
      <w:r w:rsidRPr="00EE61C1">
        <w:rPr>
          <w:rFonts w:ascii="Angsana New" w:hAnsi="Angsana New"/>
          <w:sz w:val="32"/>
          <w:szCs w:val="32"/>
          <w:cs/>
        </w:rPr>
        <w:t>สถาบันการเงินเพื่อค้ำประกัน</w:t>
      </w:r>
      <w:r w:rsidRPr="00EE61C1">
        <w:rPr>
          <w:rFonts w:ascii="Angsana New" w:hAnsi="Angsana New" w:hint="cs"/>
          <w:sz w:val="32"/>
          <w:szCs w:val="32"/>
          <w:cs/>
        </w:rPr>
        <w:t>วงเงินกู้ยืมของบริษัทย่อ</w:t>
      </w:r>
      <w:r w:rsidR="00311595">
        <w:rPr>
          <w:rFonts w:ascii="Angsana New" w:hAnsi="Angsana New" w:hint="cs"/>
          <w:sz w:val="32"/>
          <w:szCs w:val="32"/>
          <w:cs/>
        </w:rPr>
        <w:t>ย</w:t>
      </w:r>
      <w:r w:rsidRPr="00EE61C1">
        <w:rPr>
          <w:rFonts w:ascii="Angsana New" w:hAnsi="Angsana New" w:hint="cs"/>
          <w:sz w:val="32"/>
          <w:szCs w:val="32"/>
          <w:cs/>
        </w:rPr>
        <w:t>หลายแห่ง</w:t>
      </w:r>
      <w:r w:rsidRPr="00EE61C1">
        <w:rPr>
          <w:rFonts w:ascii="Angsana New" w:hAnsi="Angsana New"/>
          <w:sz w:val="32"/>
          <w:szCs w:val="32"/>
          <w:cs/>
        </w:rPr>
        <w:t xml:space="preserve"> เป็นจำนวนเงิ</w:t>
      </w:r>
      <w:r w:rsidRPr="00EE61C1">
        <w:rPr>
          <w:rFonts w:ascii="Angsana New" w:hAnsi="Angsana New" w:hint="cs"/>
          <w:sz w:val="32"/>
          <w:szCs w:val="32"/>
          <w:cs/>
        </w:rPr>
        <w:t>น</w:t>
      </w:r>
      <w:r w:rsidR="00C55276">
        <w:rPr>
          <w:rFonts w:ascii="Angsana New" w:hAnsi="Angsana New"/>
          <w:sz w:val="32"/>
          <w:szCs w:val="32"/>
        </w:rPr>
        <w:t xml:space="preserve"> 2,579 </w:t>
      </w:r>
      <w:r w:rsidRPr="00EE61C1">
        <w:rPr>
          <w:rFonts w:ascii="Angsana New" w:hAnsi="Angsana New"/>
          <w:sz w:val="32"/>
          <w:szCs w:val="32"/>
          <w:cs/>
        </w:rPr>
        <w:t>ล้านบาท</w:t>
      </w:r>
      <w:r w:rsidR="002F11C5" w:rsidRPr="00EE61C1">
        <w:rPr>
          <w:rFonts w:ascii="Angsana New" w:hAnsi="Angsana New"/>
          <w:sz w:val="32"/>
          <w:szCs w:val="32"/>
        </w:rPr>
        <w:t xml:space="preserve"> </w:t>
      </w:r>
      <w:r w:rsidR="00C55276">
        <w:rPr>
          <w:rFonts w:ascii="Angsana New" w:hAnsi="Angsana New" w:hint="cs"/>
          <w:sz w:val="32"/>
          <w:szCs w:val="32"/>
          <w:cs/>
        </w:rPr>
        <w:t>และ</w:t>
      </w:r>
      <w:r w:rsidR="00C55276">
        <w:rPr>
          <w:rFonts w:ascii="Angsana New" w:hAnsi="Angsana New"/>
          <w:sz w:val="32"/>
          <w:szCs w:val="32"/>
        </w:rPr>
        <w:t xml:space="preserve"> 59</w:t>
      </w:r>
      <w:r w:rsidR="005D6333">
        <w:rPr>
          <w:rFonts w:ascii="Angsana New" w:hAnsi="Angsana New"/>
          <w:sz w:val="32"/>
          <w:szCs w:val="32"/>
        </w:rPr>
        <w:t xml:space="preserve"> </w:t>
      </w:r>
      <w:r w:rsidR="002F11C5" w:rsidRPr="00EE61C1">
        <w:rPr>
          <w:rFonts w:ascii="Angsana New" w:hAnsi="Angsana New" w:hint="cs"/>
          <w:sz w:val="32"/>
          <w:szCs w:val="32"/>
          <w:cs/>
        </w:rPr>
        <w:t>ล้านเหรียญสหรัฐอ</w:t>
      </w:r>
      <w:r w:rsidR="00214310">
        <w:rPr>
          <w:rFonts w:ascii="Angsana New" w:hAnsi="Angsana New" w:hint="cs"/>
          <w:sz w:val="32"/>
          <w:szCs w:val="32"/>
          <w:cs/>
        </w:rPr>
        <w:t>เ</w:t>
      </w:r>
      <w:r w:rsidR="002F11C5" w:rsidRPr="00EE61C1">
        <w:rPr>
          <w:rFonts w:ascii="Angsana New" w:hAnsi="Angsana New" w:hint="cs"/>
          <w:sz w:val="32"/>
          <w:szCs w:val="32"/>
          <w:cs/>
        </w:rPr>
        <w:t xml:space="preserve">มริกา </w:t>
      </w:r>
      <w:r w:rsidRPr="00EE61C1">
        <w:rPr>
          <w:rFonts w:ascii="Angsana New" w:hAnsi="Angsana New"/>
          <w:i/>
          <w:iCs/>
          <w:sz w:val="32"/>
          <w:szCs w:val="32"/>
          <w:cs/>
        </w:rPr>
        <w:t>(</w:t>
      </w:r>
      <w:r w:rsidR="00D130F3" w:rsidRPr="00EE61C1">
        <w:rPr>
          <w:rFonts w:ascii="Angsana New" w:hAnsi="Angsana New"/>
          <w:i/>
          <w:iCs/>
          <w:sz w:val="32"/>
          <w:szCs w:val="32"/>
        </w:rPr>
        <w:t>3</w:t>
      </w:r>
      <w:r w:rsidR="00D830A6" w:rsidRPr="00EE61C1">
        <w:rPr>
          <w:rFonts w:ascii="Angsana New" w:hAnsi="Angsana New"/>
          <w:i/>
          <w:iCs/>
          <w:sz w:val="32"/>
          <w:szCs w:val="32"/>
        </w:rPr>
        <w:t>1</w:t>
      </w:r>
      <w:r w:rsidRPr="00EE61C1">
        <w:rPr>
          <w:rFonts w:ascii="Angsana New" w:hAnsi="Angsana New"/>
          <w:i/>
          <w:iCs/>
          <w:sz w:val="32"/>
          <w:szCs w:val="32"/>
          <w:cs/>
        </w:rPr>
        <w:t xml:space="preserve"> </w:t>
      </w:r>
      <w:r w:rsidRPr="00EE61C1">
        <w:rPr>
          <w:rFonts w:ascii="Angsana New" w:hAnsi="Angsana New" w:hint="cs"/>
          <w:i/>
          <w:iCs/>
          <w:sz w:val="32"/>
          <w:szCs w:val="32"/>
          <w:cs/>
        </w:rPr>
        <w:t>ธันวาคม</w:t>
      </w:r>
      <w:r w:rsidRPr="00EE61C1">
        <w:rPr>
          <w:rFonts w:ascii="Angsana New" w:hAnsi="Angsana New"/>
          <w:i/>
          <w:iCs/>
          <w:sz w:val="32"/>
          <w:szCs w:val="32"/>
          <w:cs/>
        </w:rPr>
        <w:t xml:space="preserve"> </w:t>
      </w:r>
      <w:r w:rsidR="00CF50EF" w:rsidRPr="00EE61C1">
        <w:rPr>
          <w:rFonts w:ascii="Angsana New" w:hAnsi="Angsana New"/>
          <w:i/>
          <w:iCs/>
          <w:sz w:val="32"/>
          <w:szCs w:val="32"/>
        </w:rPr>
        <w:t>2</w:t>
      </w:r>
      <w:r w:rsidR="00D130F3" w:rsidRPr="00EE61C1">
        <w:rPr>
          <w:rFonts w:ascii="Angsana New" w:hAnsi="Angsana New"/>
          <w:i/>
          <w:iCs/>
          <w:sz w:val="32"/>
          <w:szCs w:val="32"/>
        </w:rPr>
        <w:t>5</w:t>
      </w:r>
      <w:r w:rsidR="00CF50EF" w:rsidRPr="00EE61C1">
        <w:rPr>
          <w:rFonts w:ascii="Angsana New" w:hAnsi="Angsana New"/>
          <w:i/>
          <w:iCs/>
          <w:sz w:val="32"/>
          <w:szCs w:val="32"/>
        </w:rPr>
        <w:t>6</w:t>
      </w:r>
      <w:r w:rsidR="000870B9">
        <w:rPr>
          <w:rFonts w:ascii="Angsana New" w:hAnsi="Angsana New"/>
          <w:i/>
          <w:iCs/>
          <w:sz w:val="32"/>
          <w:szCs w:val="32"/>
        </w:rPr>
        <w:t>3</w:t>
      </w:r>
      <w:r w:rsidRPr="00EE61C1">
        <w:rPr>
          <w:rFonts w:ascii="Angsana New" w:hAnsi="Angsana New"/>
          <w:i/>
          <w:iCs/>
          <w:sz w:val="32"/>
          <w:szCs w:val="32"/>
        </w:rPr>
        <w:t>:</w:t>
      </w:r>
      <w:r w:rsidR="00E34110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  <w:r w:rsidR="002F11C5" w:rsidRPr="00EE61C1">
        <w:rPr>
          <w:rFonts w:ascii="Angsana New" w:hAnsi="Angsana New"/>
          <w:i/>
          <w:iCs/>
          <w:sz w:val="32"/>
          <w:szCs w:val="32"/>
        </w:rPr>
        <w:t>2,</w:t>
      </w:r>
      <w:r w:rsidR="000870B9">
        <w:rPr>
          <w:rFonts w:ascii="Angsana New" w:hAnsi="Angsana New"/>
          <w:i/>
          <w:iCs/>
          <w:sz w:val="32"/>
          <w:szCs w:val="32"/>
        </w:rPr>
        <w:t>4</w:t>
      </w:r>
      <w:r w:rsidR="002F11C5" w:rsidRPr="00EE61C1">
        <w:rPr>
          <w:rFonts w:ascii="Angsana New" w:hAnsi="Angsana New"/>
          <w:i/>
          <w:iCs/>
          <w:sz w:val="32"/>
          <w:szCs w:val="32"/>
        </w:rPr>
        <w:t>66</w:t>
      </w:r>
      <w:r w:rsidR="00936195" w:rsidRPr="00EE61C1">
        <w:rPr>
          <w:rFonts w:ascii="Angsana New" w:hAnsi="Angsana New"/>
          <w:i/>
          <w:iCs/>
          <w:sz w:val="32"/>
          <w:szCs w:val="32"/>
        </w:rPr>
        <w:t xml:space="preserve"> </w:t>
      </w:r>
      <w:r w:rsidRPr="00EE61C1">
        <w:rPr>
          <w:rFonts w:ascii="Angsana New" w:hAnsi="Angsana New"/>
          <w:i/>
          <w:iCs/>
          <w:sz w:val="32"/>
          <w:szCs w:val="32"/>
          <w:cs/>
        </w:rPr>
        <w:t>ล้านบาท</w:t>
      </w:r>
      <w:r w:rsidR="002F11C5" w:rsidRPr="00EE61C1">
        <w:rPr>
          <w:rFonts w:ascii="Angsana New" w:hAnsi="Angsana New"/>
          <w:i/>
          <w:iCs/>
          <w:sz w:val="32"/>
          <w:szCs w:val="32"/>
        </w:rPr>
        <w:t xml:space="preserve"> </w:t>
      </w:r>
      <w:r w:rsidR="002F11C5" w:rsidRPr="00EE61C1">
        <w:rPr>
          <w:rFonts w:ascii="Angsana New" w:hAnsi="Angsana New" w:hint="cs"/>
          <w:i/>
          <w:iCs/>
          <w:sz w:val="32"/>
          <w:szCs w:val="32"/>
          <w:cs/>
        </w:rPr>
        <w:t xml:space="preserve">และ </w:t>
      </w:r>
      <w:r w:rsidR="002F11C5" w:rsidRPr="00EE61C1">
        <w:rPr>
          <w:rFonts w:ascii="Angsana New" w:hAnsi="Angsana New"/>
          <w:i/>
          <w:iCs/>
          <w:sz w:val="32"/>
          <w:szCs w:val="32"/>
        </w:rPr>
        <w:t xml:space="preserve">59 </w:t>
      </w:r>
      <w:r w:rsidR="002F11C5" w:rsidRPr="00EE61C1">
        <w:rPr>
          <w:rFonts w:ascii="Angsana New" w:hAnsi="Angsana New" w:hint="cs"/>
          <w:i/>
          <w:iCs/>
          <w:sz w:val="32"/>
          <w:szCs w:val="32"/>
          <w:cs/>
        </w:rPr>
        <w:t>ล้านเหรียญสหรัฐอเมริกา</w:t>
      </w:r>
      <w:r w:rsidRPr="00EE61C1">
        <w:rPr>
          <w:rFonts w:ascii="Angsana New" w:hAnsi="Angsana New"/>
          <w:i/>
          <w:iCs/>
          <w:sz w:val="32"/>
          <w:szCs w:val="32"/>
          <w:cs/>
        </w:rPr>
        <w:t>)</w:t>
      </w:r>
    </w:p>
    <w:p w14:paraId="49D0459D" w14:textId="77777777" w:rsidR="00CE3E39" w:rsidRPr="005D5ACF" w:rsidRDefault="00CE3E39" w:rsidP="00CE3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16"/>
          <w:szCs w:val="16"/>
        </w:rPr>
      </w:pPr>
    </w:p>
    <w:p w14:paraId="70AB4ED8" w14:textId="7D4D0941" w:rsidR="00140027" w:rsidRPr="00EE61C1" w:rsidRDefault="00140027" w:rsidP="00140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การฟ้องร้อง</w:t>
      </w:r>
    </w:p>
    <w:p w14:paraId="76FCAFB9" w14:textId="77777777" w:rsidR="00140027" w:rsidRPr="002658AD" w:rsidRDefault="00140027" w:rsidP="00140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p w14:paraId="56EE44C4" w14:textId="72B55751" w:rsidR="00140027" w:rsidRDefault="00140027" w:rsidP="00D14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2"/>
          <w:szCs w:val="32"/>
        </w:rPr>
      </w:pPr>
      <w:r w:rsidRPr="00282C1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82C10">
        <w:rPr>
          <w:rFonts w:ascii="Angsana New" w:hAnsi="Angsana New"/>
          <w:sz w:val="30"/>
          <w:szCs w:val="30"/>
        </w:rPr>
        <w:t xml:space="preserve">30 </w:t>
      </w:r>
      <w:r w:rsidRPr="00282C10">
        <w:rPr>
          <w:rFonts w:ascii="Angsana New" w:hAnsi="Angsana New"/>
          <w:sz w:val="30"/>
          <w:szCs w:val="30"/>
          <w:cs/>
        </w:rPr>
        <w:t>กันยายน</w:t>
      </w:r>
      <w:r w:rsidRPr="00282C10">
        <w:rPr>
          <w:rFonts w:ascii="Angsana New" w:hAnsi="Angsana New" w:hint="cs"/>
          <w:sz w:val="30"/>
          <w:szCs w:val="30"/>
          <w:cs/>
        </w:rPr>
        <w:t xml:space="preserve"> </w:t>
      </w:r>
      <w:r w:rsidRPr="00282C10">
        <w:rPr>
          <w:rFonts w:ascii="Angsana New" w:hAnsi="Angsana New"/>
          <w:sz w:val="32"/>
          <w:szCs w:val="32"/>
        </w:rPr>
        <w:t xml:space="preserve">2564 </w:t>
      </w:r>
      <w:r w:rsidRPr="00282C10">
        <w:rPr>
          <w:rFonts w:ascii="Angsana New" w:hAnsi="Angsana New" w:hint="cs"/>
          <w:sz w:val="32"/>
          <w:szCs w:val="32"/>
          <w:cs/>
        </w:rPr>
        <w:t>บริษัทย่อย</w:t>
      </w:r>
      <w:r w:rsidR="005668EB">
        <w:rPr>
          <w:rFonts w:ascii="Angsana New" w:hAnsi="Angsana New" w:hint="cs"/>
          <w:sz w:val="32"/>
          <w:szCs w:val="32"/>
          <w:cs/>
        </w:rPr>
        <w:t>ในต่างประเทศ</w:t>
      </w:r>
      <w:r w:rsidR="00450414">
        <w:rPr>
          <w:rFonts w:ascii="Angsana New" w:hAnsi="Angsana New" w:hint="cs"/>
          <w:sz w:val="32"/>
          <w:szCs w:val="32"/>
          <w:cs/>
        </w:rPr>
        <w:t>แห่งหนึ่ง</w:t>
      </w:r>
      <w:r w:rsidRPr="00282C10">
        <w:rPr>
          <w:rFonts w:ascii="Angsana New" w:hAnsi="Angsana New" w:hint="cs"/>
          <w:sz w:val="32"/>
          <w:szCs w:val="32"/>
          <w:cs/>
        </w:rPr>
        <w:t>ได้รับคำสั่ง</w:t>
      </w:r>
      <w:r w:rsidR="00C71F31" w:rsidRPr="00282C10">
        <w:rPr>
          <w:rFonts w:ascii="Angsana New" w:hAnsi="Angsana New" w:hint="cs"/>
          <w:sz w:val="32"/>
          <w:szCs w:val="32"/>
          <w:cs/>
        </w:rPr>
        <w:t>ให้ชำระ</w:t>
      </w:r>
      <w:r w:rsidR="007A502B">
        <w:rPr>
          <w:rFonts w:ascii="Angsana New" w:hAnsi="Angsana New" w:hint="cs"/>
          <w:sz w:val="32"/>
          <w:szCs w:val="32"/>
          <w:cs/>
        </w:rPr>
        <w:t>ค่า</w:t>
      </w:r>
      <w:r w:rsidR="00C71F31" w:rsidRPr="00282C10">
        <w:rPr>
          <w:rFonts w:ascii="Angsana New" w:hAnsi="Angsana New" w:hint="cs"/>
          <w:sz w:val="32"/>
          <w:szCs w:val="32"/>
          <w:cs/>
        </w:rPr>
        <w:t>ภาษีบริการ</w:t>
      </w:r>
      <w:r w:rsidRPr="00282C10">
        <w:rPr>
          <w:rFonts w:ascii="Angsana New" w:hAnsi="Angsana New" w:hint="cs"/>
          <w:sz w:val="32"/>
          <w:szCs w:val="32"/>
          <w:cs/>
        </w:rPr>
        <w:t>จา</w:t>
      </w:r>
      <w:r w:rsidR="00F81299">
        <w:rPr>
          <w:rFonts w:ascii="Angsana New" w:hAnsi="Angsana New" w:hint="cs"/>
          <w:sz w:val="32"/>
          <w:szCs w:val="32"/>
          <w:cs/>
        </w:rPr>
        <w:t>ก</w:t>
      </w:r>
      <w:r w:rsidRPr="00282C10">
        <w:rPr>
          <w:rFonts w:ascii="Angsana New" w:hAnsi="Angsana New" w:hint="cs"/>
          <w:sz w:val="32"/>
          <w:szCs w:val="32"/>
          <w:cs/>
        </w:rPr>
        <w:t>กรมสรรพากร และ</w:t>
      </w:r>
      <w:r w:rsidR="00D97214" w:rsidRPr="00282C10">
        <w:rPr>
          <w:rFonts w:ascii="Angsana New" w:hAnsi="Angsana New" w:hint="cs"/>
          <w:sz w:val="32"/>
          <w:szCs w:val="32"/>
          <w:cs/>
        </w:rPr>
        <w:t>บริษัทย่อย</w:t>
      </w:r>
      <w:r w:rsidR="00450414">
        <w:rPr>
          <w:rFonts w:ascii="Angsana New" w:hAnsi="Angsana New" w:hint="cs"/>
          <w:sz w:val="32"/>
          <w:szCs w:val="32"/>
          <w:cs/>
        </w:rPr>
        <w:t>แห่ง</w:t>
      </w:r>
      <w:r w:rsidR="00CE4CC6">
        <w:rPr>
          <w:rFonts w:ascii="Angsana New" w:hAnsi="Angsana New" w:hint="cs"/>
          <w:sz w:val="32"/>
          <w:szCs w:val="32"/>
          <w:cs/>
        </w:rPr>
        <w:t>นั้น</w:t>
      </w:r>
      <w:r w:rsidRPr="00282C10">
        <w:rPr>
          <w:rFonts w:ascii="Angsana New" w:hAnsi="Angsana New" w:hint="cs"/>
          <w:sz w:val="32"/>
          <w:szCs w:val="32"/>
          <w:cs/>
        </w:rPr>
        <w:t>อยู่</w:t>
      </w:r>
      <w:r w:rsidR="00EC07BD" w:rsidRPr="00282C10">
        <w:rPr>
          <w:rFonts w:ascii="Angsana New" w:hAnsi="Angsana New" w:hint="cs"/>
          <w:sz w:val="32"/>
          <w:szCs w:val="32"/>
          <w:cs/>
        </w:rPr>
        <w:t>ใน</w:t>
      </w:r>
      <w:r w:rsidRPr="00282C10">
        <w:rPr>
          <w:rFonts w:ascii="Angsana New" w:hAnsi="Angsana New" w:hint="cs"/>
          <w:sz w:val="32"/>
          <w:szCs w:val="32"/>
          <w:cs/>
        </w:rPr>
        <w:t>ระหว่างการยื่นอุทธรณ์ต่อ</w:t>
      </w:r>
      <w:r w:rsidR="00535C92" w:rsidRPr="00282C10">
        <w:rPr>
          <w:rFonts w:ascii="Angsana New" w:hAnsi="Angsana New" w:hint="cs"/>
          <w:sz w:val="32"/>
          <w:szCs w:val="32"/>
          <w:cs/>
        </w:rPr>
        <w:t>ศาลอุทธรณ์</w:t>
      </w:r>
      <w:r w:rsidR="007A502B">
        <w:rPr>
          <w:rFonts w:ascii="Angsana New" w:hAnsi="Angsana New" w:hint="cs"/>
          <w:sz w:val="32"/>
          <w:szCs w:val="32"/>
          <w:cs/>
        </w:rPr>
        <w:t>ศุ</w:t>
      </w:r>
      <w:r w:rsidR="00535C92" w:rsidRPr="00282C10">
        <w:rPr>
          <w:rFonts w:ascii="Angsana New" w:hAnsi="Angsana New" w:hint="cs"/>
          <w:sz w:val="32"/>
          <w:szCs w:val="32"/>
          <w:cs/>
        </w:rPr>
        <w:t>ลกากร สรรพสามิต</w:t>
      </w:r>
      <w:r w:rsidR="00F81299">
        <w:rPr>
          <w:rFonts w:ascii="Angsana New" w:hAnsi="Angsana New" w:hint="cs"/>
          <w:sz w:val="32"/>
          <w:szCs w:val="32"/>
          <w:cs/>
        </w:rPr>
        <w:t xml:space="preserve">        </w:t>
      </w:r>
      <w:r w:rsidR="00535C92" w:rsidRPr="00282C10">
        <w:rPr>
          <w:rFonts w:ascii="Angsana New" w:hAnsi="Angsana New" w:hint="cs"/>
          <w:sz w:val="32"/>
          <w:szCs w:val="32"/>
          <w:cs/>
        </w:rPr>
        <w:t>และ</w:t>
      </w:r>
      <w:r w:rsidR="00681151">
        <w:rPr>
          <w:rFonts w:ascii="Angsana New" w:hAnsi="Angsana New" w:hint="cs"/>
          <w:sz w:val="32"/>
          <w:szCs w:val="32"/>
          <w:cs/>
        </w:rPr>
        <w:t>ภาษี</w:t>
      </w:r>
      <w:r w:rsidR="00535C92" w:rsidRPr="00282C10">
        <w:rPr>
          <w:rFonts w:ascii="Angsana New" w:hAnsi="Angsana New" w:hint="cs"/>
          <w:sz w:val="32"/>
          <w:szCs w:val="32"/>
          <w:cs/>
        </w:rPr>
        <w:t>บริการ</w:t>
      </w:r>
      <w:r w:rsidRPr="00282C10">
        <w:rPr>
          <w:rFonts w:ascii="Angsana New" w:hAnsi="Angsana New" w:hint="cs"/>
          <w:sz w:val="32"/>
          <w:szCs w:val="32"/>
          <w:cs/>
        </w:rPr>
        <w:t xml:space="preserve"> </w:t>
      </w:r>
      <w:r w:rsidR="005668EB">
        <w:rPr>
          <w:rFonts w:ascii="Angsana New" w:hAnsi="Angsana New" w:hint="cs"/>
          <w:sz w:val="32"/>
          <w:szCs w:val="32"/>
          <w:cs/>
        </w:rPr>
        <w:t>ผู้บริหาร</w:t>
      </w:r>
      <w:r w:rsidRPr="00282C10">
        <w:rPr>
          <w:rFonts w:ascii="Angsana New" w:hAnsi="Angsana New" w:hint="cs"/>
          <w:sz w:val="32"/>
          <w:szCs w:val="32"/>
          <w:cs/>
        </w:rPr>
        <w:t>เชื่อว่า</w:t>
      </w:r>
      <w:r w:rsidR="005668EB">
        <w:rPr>
          <w:rFonts w:ascii="Angsana New" w:hAnsi="Angsana New" w:hint="cs"/>
          <w:sz w:val="32"/>
          <w:szCs w:val="32"/>
          <w:cs/>
        </w:rPr>
        <w:t>ผล</w:t>
      </w:r>
      <w:r w:rsidRPr="00282C10">
        <w:rPr>
          <w:rFonts w:ascii="Angsana New" w:hAnsi="Angsana New" w:hint="cs"/>
          <w:sz w:val="32"/>
          <w:szCs w:val="32"/>
          <w:cs/>
        </w:rPr>
        <w:t>เสียหายอันเกิดจาก</w:t>
      </w:r>
      <w:r w:rsidR="005668EB">
        <w:rPr>
          <w:rFonts w:ascii="Angsana New" w:hAnsi="Angsana New" w:hint="cs"/>
          <w:sz w:val="32"/>
          <w:szCs w:val="32"/>
          <w:cs/>
        </w:rPr>
        <w:t>การตัดสิน</w:t>
      </w:r>
      <w:r w:rsidRPr="00282C10">
        <w:rPr>
          <w:rFonts w:ascii="Angsana New" w:hAnsi="Angsana New" w:hint="cs"/>
          <w:sz w:val="32"/>
          <w:szCs w:val="32"/>
          <w:cs/>
        </w:rPr>
        <w:t>คดี (ถ้ามี) จะไม่มีผลกระทบที่เป็นสาระสำคัญต่อการดำเนินงานของบริษัท</w:t>
      </w:r>
      <w:r w:rsidR="00CE3E39">
        <w:rPr>
          <w:rFonts w:ascii="Angsana New" w:hAnsi="Angsana New" w:hint="cs"/>
          <w:sz w:val="32"/>
          <w:szCs w:val="32"/>
          <w:cs/>
        </w:rPr>
        <w:t>ย่อย</w:t>
      </w:r>
      <w:r w:rsidR="005858F6" w:rsidRPr="00282C10">
        <w:rPr>
          <w:rFonts w:ascii="Angsana New" w:hAnsi="Angsana New" w:hint="cs"/>
          <w:sz w:val="32"/>
          <w:szCs w:val="32"/>
          <w:cs/>
        </w:rPr>
        <w:t xml:space="preserve"> </w:t>
      </w:r>
      <w:r w:rsidRPr="00282C10">
        <w:rPr>
          <w:rFonts w:ascii="Angsana New" w:hAnsi="Angsana New" w:hint="cs"/>
          <w:sz w:val="32"/>
          <w:szCs w:val="32"/>
          <w:cs/>
        </w:rPr>
        <w:t>ดังนั้นบริษัท</w:t>
      </w:r>
      <w:r w:rsidR="00CE3E39">
        <w:rPr>
          <w:rFonts w:ascii="Angsana New" w:hAnsi="Angsana New" w:hint="cs"/>
          <w:sz w:val="32"/>
          <w:szCs w:val="32"/>
          <w:cs/>
        </w:rPr>
        <w:t>ย่อย</w:t>
      </w:r>
      <w:r w:rsidRPr="00282C10">
        <w:rPr>
          <w:rFonts w:ascii="Angsana New" w:hAnsi="Angsana New" w:hint="cs"/>
          <w:sz w:val="32"/>
          <w:szCs w:val="32"/>
          <w:cs/>
        </w:rPr>
        <w:t>จึงมิได้ตั้งค่าเผื่อความเสียหายที่อาจเกิดขึ้น</w:t>
      </w:r>
    </w:p>
    <w:p w14:paraId="0ABB07E9" w14:textId="77777777" w:rsidR="00BD09AD" w:rsidRPr="001C3E90" w:rsidRDefault="00BD09AD" w:rsidP="00D255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28"/>
          <w:szCs w:val="28"/>
        </w:rPr>
      </w:pPr>
    </w:p>
    <w:p w14:paraId="442B27B2" w14:textId="2334974C" w:rsidR="00D76B7C" w:rsidRDefault="00D830A6" w:rsidP="00D76B7C">
      <w:pPr>
        <w:pStyle w:val="a"/>
        <w:tabs>
          <w:tab w:val="clear" w:pos="1080"/>
        </w:tabs>
        <w:ind w:left="540" w:hanging="540"/>
        <w:jc w:val="thaiDistribute"/>
        <w:rPr>
          <w:rFonts w:ascii="Angsana New" w:hAnsi="Angsana New" w:cs="Angsana New"/>
          <w:b/>
          <w:bCs/>
          <w:lang w:val="en-US"/>
        </w:rPr>
      </w:pPr>
      <w:r w:rsidRPr="00D830A6">
        <w:rPr>
          <w:rFonts w:ascii="Angsana New" w:hAnsi="Angsana New" w:cs="Angsana New"/>
          <w:b/>
          <w:bCs/>
          <w:lang w:val="en-US"/>
        </w:rPr>
        <w:t>1</w:t>
      </w:r>
      <w:r w:rsidR="00D25576">
        <w:rPr>
          <w:rFonts w:ascii="Angsana New" w:hAnsi="Angsana New" w:cs="Angsana New"/>
          <w:b/>
          <w:bCs/>
          <w:lang w:val="en-US"/>
        </w:rPr>
        <w:t>1</w:t>
      </w:r>
      <w:r w:rsidR="00D76B7C" w:rsidRPr="00D76B7C">
        <w:rPr>
          <w:rFonts w:ascii="Angsana New" w:hAnsi="Angsana New" w:cs="Angsana New"/>
          <w:b/>
          <w:bCs/>
          <w:lang w:val="en-US"/>
        </w:rPr>
        <w:t xml:space="preserve"> </w:t>
      </w:r>
      <w:r w:rsidR="00D76B7C">
        <w:rPr>
          <w:rFonts w:ascii="Angsana New" w:hAnsi="Angsana New" w:cs="Angsana New"/>
          <w:b/>
          <w:bCs/>
          <w:lang w:val="en-US"/>
        </w:rPr>
        <w:tab/>
      </w:r>
      <w:r w:rsidR="00D76B7C" w:rsidRPr="009C152A">
        <w:rPr>
          <w:rFonts w:ascii="Angsana New" w:hAnsi="Angsana New" w:cs="Angsana New" w:hint="cs"/>
          <w:b/>
          <w:bCs/>
          <w:cs/>
          <w:lang w:val="en-US"/>
        </w:rPr>
        <w:t>การจัดประเภทรายการใหม่</w:t>
      </w:r>
    </w:p>
    <w:p w14:paraId="469EBE64" w14:textId="77777777" w:rsidR="00D76B7C" w:rsidRPr="001C3E90" w:rsidRDefault="00D76B7C" w:rsidP="00D76B7C">
      <w:pPr>
        <w:pStyle w:val="a"/>
        <w:tabs>
          <w:tab w:val="clear" w:pos="1080"/>
        </w:tabs>
        <w:ind w:left="540" w:hanging="54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52FADD4A" w14:textId="5EC5AB4B" w:rsidR="00D76B7C" w:rsidRDefault="00D76B7C" w:rsidP="00D14D63">
      <w:pPr>
        <w:pStyle w:val="a"/>
        <w:tabs>
          <w:tab w:val="clear" w:pos="1080"/>
          <w:tab w:val="left" w:pos="9090"/>
          <w:tab w:val="left" w:pos="9180"/>
        </w:tabs>
        <w:ind w:left="540" w:right="18"/>
        <w:jc w:val="thaiDistribute"/>
        <w:rPr>
          <w:rFonts w:ascii="Angsana New" w:hAnsi="Angsana New" w:cs="Angsana New"/>
          <w:lang w:val="en-US"/>
        </w:rPr>
      </w:pPr>
      <w:r w:rsidRPr="002127FA">
        <w:rPr>
          <w:rFonts w:ascii="Angsana New" w:hAnsi="Angsana New" w:cs="Angsana New" w:hint="cs"/>
          <w:cs/>
          <w:lang w:val="en-US"/>
        </w:rPr>
        <w:t xml:space="preserve">รายการบางรายการในงบการเงินระหว่างกาลปี </w:t>
      </w:r>
      <w:r w:rsidR="00CF50EF" w:rsidRPr="002127FA">
        <w:rPr>
          <w:rFonts w:ascii="Angsana New" w:hAnsi="Angsana New" w:cs="Angsana New" w:hint="cs"/>
          <w:lang w:val="en-US"/>
        </w:rPr>
        <w:t>2</w:t>
      </w:r>
      <w:r w:rsidR="00D130F3" w:rsidRPr="002127FA">
        <w:rPr>
          <w:rFonts w:ascii="Angsana New" w:hAnsi="Angsana New" w:cs="Angsana New" w:hint="cs"/>
          <w:lang w:val="en-US"/>
        </w:rPr>
        <w:t>5</w:t>
      </w:r>
      <w:r w:rsidR="00CF50EF" w:rsidRPr="002127FA">
        <w:rPr>
          <w:rFonts w:ascii="Angsana New" w:hAnsi="Angsana New" w:cs="Angsana New" w:hint="cs"/>
          <w:lang w:val="en-US"/>
        </w:rPr>
        <w:t>6</w:t>
      </w:r>
      <w:r w:rsidR="000870B9" w:rsidRPr="002127FA">
        <w:rPr>
          <w:rFonts w:ascii="Angsana New" w:hAnsi="Angsana New" w:cs="Angsana New"/>
          <w:lang w:val="en-US"/>
        </w:rPr>
        <w:t>3</w:t>
      </w:r>
      <w:r w:rsidRPr="002127FA">
        <w:rPr>
          <w:rFonts w:ascii="Angsana New" w:hAnsi="Angsana New" w:cs="Angsana New" w:hint="cs"/>
          <w:lang w:val="en-US"/>
        </w:rPr>
        <w:t xml:space="preserve"> </w:t>
      </w:r>
      <w:r w:rsidRPr="002127FA">
        <w:rPr>
          <w:rFonts w:ascii="Angsana New" w:hAnsi="Angsana New" w:cs="Angsana New" w:hint="cs"/>
          <w:cs/>
          <w:lang w:val="en-US"/>
        </w:rPr>
        <w:t>ได้มีการจัดประเภทรายการใหม่เพื่อให้สอดคล้องกับ</w:t>
      </w:r>
      <w:r w:rsidR="0032459B">
        <w:rPr>
          <w:rFonts w:ascii="Angsana New" w:hAnsi="Angsana New" w:cs="Angsana New" w:hint="cs"/>
          <w:cs/>
          <w:lang w:val="en-US"/>
        </w:rPr>
        <w:t xml:space="preserve">                  </w:t>
      </w:r>
      <w:r w:rsidRPr="002127FA">
        <w:rPr>
          <w:rFonts w:ascii="Angsana New" w:hAnsi="Angsana New" w:cs="Angsana New" w:hint="cs"/>
          <w:cs/>
          <w:lang w:val="en-US"/>
        </w:rPr>
        <w:t xml:space="preserve">การนำเสนองบการเงินระหว่างกาลปี </w:t>
      </w:r>
      <w:r w:rsidR="00CF50EF" w:rsidRPr="002127FA">
        <w:rPr>
          <w:rFonts w:ascii="Angsana New" w:hAnsi="Angsana New" w:cs="Angsana New" w:hint="cs"/>
          <w:lang w:val="en-US"/>
        </w:rPr>
        <w:t>2</w:t>
      </w:r>
      <w:r w:rsidR="00D130F3" w:rsidRPr="002127FA">
        <w:rPr>
          <w:rFonts w:ascii="Angsana New" w:hAnsi="Angsana New" w:cs="Angsana New" w:hint="cs"/>
          <w:lang w:val="en-US"/>
        </w:rPr>
        <w:t>5</w:t>
      </w:r>
      <w:r w:rsidR="00CF50EF" w:rsidRPr="002127FA">
        <w:rPr>
          <w:rFonts w:ascii="Angsana New" w:hAnsi="Angsana New" w:cs="Angsana New" w:hint="cs"/>
          <w:lang w:val="en-US"/>
        </w:rPr>
        <w:t>6</w:t>
      </w:r>
      <w:r w:rsidR="000870B9" w:rsidRPr="002127FA">
        <w:rPr>
          <w:rFonts w:ascii="Angsana New" w:hAnsi="Angsana New" w:cs="Angsana New"/>
          <w:lang w:val="en-US"/>
        </w:rPr>
        <w:t>4</w:t>
      </w:r>
      <w:r w:rsidRPr="002127FA">
        <w:rPr>
          <w:rFonts w:ascii="Angsana New" w:hAnsi="Angsana New" w:cs="Angsana New" w:hint="cs"/>
          <w:cs/>
          <w:lang w:val="en-US"/>
        </w:rPr>
        <w:t xml:space="preserve"> การจัดป</w:t>
      </w:r>
      <w:r w:rsidR="00FB2EF1" w:rsidRPr="002127FA">
        <w:rPr>
          <w:rFonts w:ascii="Angsana New" w:hAnsi="Angsana New" w:cs="Angsana New" w:hint="cs"/>
          <w:cs/>
          <w:lang w:val="en-US"/>
        </w:rPr>
        <w:t>ร</w:t>
      </w:r>
      <w:r w:rsidRPr="002127FA">
        <w:rPr>
          <w:rFonts w:ascii="Angsana New" w:hAnsi="Angsana New" w:cs="Angsana New" w:hint="cs"/>
          <w:cs/>
          <w:lang w:val="en-US"/>
        </w:rPr>
        <w:t>ะเภทรายการที่มีสาระสำคัญมีดังต่อไปนี้</w:t>
      </w:r>
    </w:p>
    <w:p w14:paraId="7D084D5A" w14:textId="77777777" w:rsidR="001430A7" w:rsidRPr="00E26AA3" w:rsidRDefault="001430A7" w:rsidP="00D76B7C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94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50"/>
        <w:gridCol w:w="1530"/>
        <w:gridCol w:w="270"/>
        <w:gridCol w:w="1620"/>
        <w:gridCol w:w="270"/>
        <w:gridCol w:w="1710"/>
      </w:tblGrid>
      <w:tr w:rsidR="002127FA" w:rsidRPr="00956384" w14:paraId="13ADB951" w14:textId="77777777" w:rsidTr="003178EA">
        <w:tc>
          <w:tcPr>
            <w:tcW w:w="4050" w:type="dxa"/>
          </w:tcPr>
          <w:p w14:paraId="5AC3D2FE" w14:textId="77777777" w:rsidR="002127FA" w:rsidRPr="00EE61C1" w:rsidRDefault="002127FA" w:rsidP="00F74FC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</w:tcPr>
          <w:p w14:paraId="258252C3" w14:textId="77777777" w:rsidR="002127FA" w:rsidRPr="00EE61C1" w:rsidRDefault="002127FA" w:rsidP="00F74FC7">
            <w:pPr>
              <w:pStyle w:val="BodyText"/>
              <w:tabs>
                <w:tab w:val="clear" w:pos="1644"/>
                <w:tab w:val="left" w:pos="2208"/>
              </w:tabs>
              <w:spacing w:after="0" w:line="240" w:lineRule="auto"/>
              <w:ind w:right="-405" w:hanging="2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61C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127FA" w:rsidRPr="00956384" w14:paraId="47820410" w14:textId="77777777" w:rsidTr="003178EA">
        <w:tc>
          <w:tcPr>
            <w:tcW w:w="4050" w:type="dxa"/>
          </w:tcPr>
          <w:p w14:paraId="0AAB0DEE" w14:textId="77777777" w:rsidR="002127FA" w:rsidRPr="00EE61C1" w:rsidRDefault="002127FA" w:rsidP="00F74FC7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F420B19" w14:textId="77777777" w:rsidR="002127FA" w:rsidRPr="00EE61C1" w:rsidRDefault="002127FA" w:rsidP="00F74FC7">
            <w:pPr>
              <w:pStyle w:val="BodyText"/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3B09B4C" w14:textId="77777777" w:rsidR="002127FA" w:rsidRPr="00EE61C1" w:rsidRDefault="002127FA" w:rsidP="00F74FC7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61C1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14:paraId="29426497" w14:textId="77777777" w:rsidR="002127FA" w:rsidRPr="00EE61C1" w:rsidRDefault="002127FA" w:rsidP="00F74FC7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61C1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70" w:type="dxa"/>
          </w:tcPr>
          <w:p w14:paraId="7319AE3F" w14:textId="77777777" w:rsidR="002127FA" w:rsidRPr="00EE61C1" w:rsidRDefault="002127FA" w:rsidP="00F74FC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B3EAC56" w14:textId="77777777" w:rsidR="002127FA" w:rsidRPr="00EE61C1" w:rsidRDefault="002127FA" w:rsidP="00F74FC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E66260C" w14:textId="77777777" w:rsidR="002127FA" w:rsidRPr="00EE61C1" w:rsidRDefault="002127FA" w:rsidP="00F74FC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FCE8D26" w14:textId="77777777" w:rsidR="002127FA" w:rsidRPr="00EE61C1" w:rsidRDefault="002127FA" w:rsidP="00F74FC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61C1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1209CF23" w14:textId="77777777" w:rsidR="002127FA" w:rsidRPr="00EE61C1" w:rsidRDefault="002127FA" w:rsidP="00F74FC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D5C2D83" w14:textId="77777777" w:rsidR="002127FA" w:rsidRPr="00EE61C1" w:rsidRDefault="002127FA" w:rsidP="00F74FC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44AAC1D" w14:textId="77777777" w:rsidR="002127FA" w:rsidRPr="00EE61C1" w:rsidRDefault="002127FA" w:rsidP="00F74FC7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61C1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14:paraId="6FB9D735" w14:textId="77777777" w:rsidR="002127FA" w:rsidRPr="00EE61C1" w:rsidRDefault="002127FA" w:rsidP="00F74FC7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61C1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2127FA" w:rsidRPr="00956384" w14:paraId="12C53512" w14:textId="77777777" w:rsidTr="003178EA">
        <w:tc>
          <w:tcPr>
            <w:tcW w:w="4050" w:type="dxa"/>
          </w:tcPr>
          <w:p w14:paraId="61E2C4BC" w14:textId="77777777" w:rsidR="002127FA" w:rsidRPr="00EE61C1" w:rsidRDefault="002127FA" w:rsidP="00F74FC7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5"/>
          </w:tcPr>
          <w:p w14:paraId="53A241DA" w14:textId="77777777" w:rsidR="002127FA" w:rsidRPr="00EE61C1" w:rsidRDefault="002127FA" w:rsidP="00F74FC7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E61C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27FA" w:rsidRPr="00956384" w14:paraId="16F39B60" w14:textId="77777777" w:rsidTr="003178EA">
        <w:tc>
          <w:tcPr>
            <w:tcW w:w="4050" w:type="dxa"/>
          </w:tcPr>
          <w:p w14:paraId="3291A418" w14:textId="77777777" w:rsidR="002127FA" w:rsidRPr="00EE61C1" w:rsidRDefault="002127FA" w:rsidP="00F74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E61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แสดงฐานะการเงิน ณ </w:t>
            </w:r>
            <w:r w:rsidRPr="00EE61C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D519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A97F8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23E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Pr="00D519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530" w:type="dxa"/>
          </w:tcPr>
          <w:p w14:paraId="1850FB2C" w14:textId="77777777" w:rsidR="002127FA" w:rsidRPr="00EE61C1" w:rsidRDefault="002127FA" w:rsidP="00F74FC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C08147" w14:textId="77777777" w:rsidR="002127FA" w:rsidRPr="00EE61C1" w:rsidRDefault="002127FA" w:rsidP="00F74FC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52C66C4" w14:textId="77777777" w:rsidR="002127FA" w:rsidRPr="00EE61C1" w:rsidRDefault="002127FA" w:rsidP="00F74FC7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6F75A6" w14:textId="77777777" w:rsidR="002127FA" w:rsidRPr="00EE61C1" w:rsidRDefault="002127FA" w:rsidP="00F74FC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601324E" w14:textId="77777777" w:rsidR="002127FA" w:rsidRPr="00EE61C1" w:rsidRDefault="002127FA" w:rsidP="00F74FC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127FA" w:rsidRPr="00956384" w14:paraId="4DFBC0BB" w14:textId="77777777" w:rsidTr="003178EA">
        <w:tc>
          <w:tcPr>
            <w:tcW w:w="4050" w:type="dxa"/>
          </w:tcPr>
          <w:p w14:paraId="1A9C7ED4" w14:textId="77777777" w:rsidR="002127FA" w:rsidRDefault="002127FA" w:rsidP="00F74FC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B2B53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เงินจ่ายล่วงหน้าแก่ผู้ขายสินค้าและผู้จัดจำหน่าย</w:t>
            </w:r>
          </w:p>
        </w:tc>
        <w:tc>
          <w:tcPr>
            <w:tcW w:w="1530" w:type="dxa"/>
          </w:tcPr>
          <w:p w14:paraId="00BA5367" w14:textId="77777777" w:rsidR="002127FA" w:rsidRPr="002B2B53" w:rsidRDefault="002127FA" w:rsidP="00055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D23E7C">
              <w:rPr>
                <w:rFonts w:ascii="Angsana New" w:hAnsi="Angsana New" w:cstheme="majorBidi"/>
                <w:sz w:val="30"/>
                <w:szCs w:val="30"/>
              </w:rPr>
              <w:t>225</w:t>
            </w:r>
            <w:r w:rsidRPr="002B2B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23E7C">
              <w:rPr>
                <w:rFonts w:ascii="Angsana New" w:hAnsi="Angsana New" w:cstheme="majorBidi"/>
                <w:sz w:val="30"/>
                <w:szCs w:val="30"/>
              </w:rPr>
              <w:t>718</w:t>
            </w:r>
          </w:p>
        </w:tc>
        <w:tc>
          <w:tcPr>
            <w:tcW w:w="270" w:type="dxa"/>
          </w:tcPr>
          <w:p w14:paraId="071E355E" w14:textId="77777777" w:rsidR="002127FA" w:rsidRPr="00EE61C1" w:rsidRDefault="002127FA" w:rsidP="00F74FC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CF20B4D" w14:textId="017CFC70" w:rsidR="002127FA" w:rsidRPr="002B2B53" w:rsidRDefault="002127FA" w:rsidP="00055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2B53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075D39" w:rsidRPr="00075D39">
              <w:rPr>
                <w:rFonts w:ascii="Angsana New" w:hAnsi="Angsana New" w:cstheme="majorBidi" w:hint="cs"/>
                <w:sz w:val="30"/>
                <w:szCs w:val="30"/>
              </w:rPr>
              <w:t>32</w:t>
            </w:r>
            <w:r w:rsidRPr="002B2B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75D39" w:rsidRPr="00075D39">
              <w:rPr>
                <w:rFonts w:ascii="Angsana New" w:hAnsi="Angsana New" w:cstheme="majorBidi" w:hint="cs"/>
                <w:sz w:val="30"/>
                <w:szCs w:val="30"/>
              </w:rPr>
              <w:t>890</w:t>
            </w:r>
            <w:r w:rsidRPr="002B2B53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5CA85822" w14:textId="77777777" w:rsidR="002127FA" w:rsidRPr="00EE61C1" w:rsidRDefault="002127FA" w:rsidP="00F74FC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149F9AA" w14:textId="77777777" w:rsidR="002127FA" w:rsidRPr="002B2B53" w:rsidRDefault="002127FA" w:rsidP="00055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3E7C">
              <w:rPr>
                <w:rFonts w:ascii="Angsana New" w:hAnsi="Angsana New" w:cstheme="majorBidi"/>
                <w:sz w:val="30"/>
                <w:szCs w:val="30"/>
              </w:rPr>
              <w:t>1</w:t>
            </w:r>
            <w:r w:rsidRPr="00D51909">
              <w:rPr>
                <w:rFonts w:ascii="Angsana New" w:hAnsi="Angsana New" w:cstheme="majorBidi"/>
                <w:sz w:val="30"/>
                <w:szCs w:val="30"/>
              </w:rPr>
              <w:t>9</w:t>
            </w:r>
            <w:r w:rsidRPr="00D23E7C">
              <w:rPr>
                <w:rFonts w:ascii="Angsana New" w:hAnsi="Angsana New" w:cstheme="majorBidi"/>
                <w:sz w:val="30"/>
                <w:szCs w:val="30"/>
              </w:rPr>
              <w:t>2</w:t>
            </w:r>
            <w:r w:rsidRPr="002B2B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23E7C">
              <w:rPr>
                <w:rFonts w:ascii="Angsana New" w:hAnsi="Angsana New" w:cstheme="majorBidi"/>
                <w:sz w:val="30"/>
                <w:szCs w:val="30"/>
              </w:rPr>
              <w:t>828</w:t>
            </w:r>
          </w:p>
        </w:tc>
      </w:tr>
      <w:tr w:rsidR="002127FA" w:rsidRPr="00956384" w14:paraId="7690EC07" w14:textId="77777777" w:rsidTr="003178EA">
        <w:tc>
          <w:tcPr>
            <w:tcW w:w="4050" w:type="dxa"/>
          </w:tcPr>
          <w:p w14:paraId="4E1D94D5" w14:textId="77777777" w:rsidR="002127FA" w:rsidRPr="00736AA8" w:rsidRDefault="002127FA" w:rsidP="00F74FC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30" w:type="dxa"/>
          </w:tcPr>
          <w:p w14:paraId="5FE3937B" w14:textId="77777777" w:rsidR="002127FA" w:rsidRPr="002B2B53" w:rsidRDefault="002127FA" w:rsidP="00055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B2B5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23E7C">
              <w:rPr>
                <w:rFonts w:ascii="Angsana New" w:hAnsi="Angsana New" w:cstheme="majorBidi"/>
                <w:sz w:val="30"/>
                <w:szCs w:val="30"/>
              </w:rPr>
              <w:t>74</w:t>
            </w:r>
            <w:r w:rsidRPr="00D51909">
              <w:rPr>
                <w:rFonts w:ascii="Angsana New" w:hAnsi="Angsana New" w:cstheme="majorBidi"/>
                <w:sz w:val="30"/>
                <w:szCs w:val="30"/>
              </w:rPr>
              <w:t>0</w:t>
            </w:r>
            <w:r w:rsidRPr="002B2B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23E7C">
              <w:rPr>
                <w:rFonts w:ascii="Angsana New" w:hAnsi="Angsana New" w:cstheme="majorBidi"/>
                <w:sz w:val="30"/>
                <w:szCs w:val="30"/>
              </w:rPr>
              <w:t>72</w:t>
            </w:r>
            <w:r w:rsidRPr="00D51909">
              <w:rPr>
                <w:rFonts w:ascii="Angsana New" w:hAnsi="Angsana New" w:cstheme="majorBidi"/>
                <w:sz w:val="30"/>
                <w:szCs w:val="30"/>
              </w:rPr>
              <w:t>9</w:t>
            </w:r>
            <w:r w:rsidRPr="002B2B5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89DC94C" w14:textId="77777777" w:rsidR="002127FA" w:rsidRPr="00EE61C1" w:rsidRDefault="002127FA" w:rsidP="00F74FC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8404CDE" w14:textId="77777777" w:rsidR="002127FA" w:rsidRPr="002B2B53" w:rsidRDefault="002127FA" w:rsidP="00055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B2B5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23E7C">
              <w:rPr>
                <w:rFonts w:ascii="Angsana New" w:hAnsi="Angsana New" w:cstheme="majorBidi"/>
                <w:sz w:val="30"/>
                <w:szCs w:val="30"/>
              </w:rPr>
              <w:t>5</w:t>
            </w:r>
            <w:r w:rsidRPr="002B2B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23E7C">
              <w:rPr>
                <w:rFonts w:ascii="Angsana New" w:hAnsi="Angsana New" w:cstheme="majorBidi"/>
                <w:sz w:val="30"/>
                <w:szCs w:val="30"/>
              </w:rPr>
              <w:t>172</w:t>
            </w:r>
            <w:r w:rsidRPr="002B2B5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5D19578" w14:textId="77777777" w:rsidR="002127FA" w:rsidRPr="00EE61C1" w:rsidRDefault="002127FA" w:rsidP="00F74FC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4601EF9" w14:textId="77777777" w:rsidR="002127FA" w:rsidRPr="002B2B53" w:rsidRDefault="002127FA" w:rsidP="00055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23E7C">
              <w:rPr>
                <w:rFonts w:ascii="Angsana New" w:hAnsi="Angsana New" w:cstheme="majorBidi"/>
                <w:sz w:val="30"/>
                <w:szCs w:val="30"/>
              </w:rPr>
              <w:t>745</w:t>
            </w:r>
            <w:r w:rsidRPr="002B2B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909">
              <w:rPr>
                <w:rFonts w:ascii="Angsana New" w:hAnsi="Angsana New" w:cstheme="majorBidi"/>
                <w:sz w:val="30"/>
                <w:szCs w:val="30"/>
              </w:rPr>
              <w:t>90</w:t>
            </w:r>
            <w:r w:rsidRPr="00D23E7C">
              <w:rPr>
                <w:rFonts w:ascii="Angsana New" w:hAnsi="Angsana New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127FA" w:rsidRPr="009F2754" w14:paraId="51078EAC" w14:textId="77777777" w:rsidTr="003178EA">
        <w:tc>
          <w:tcPr>
            <w:tcW w:w="4050" w:type="dxa"/>
          </w:tcPr>
          <w:p w14:paraId="30BBC3E0" w14:textId="77777777" w:rsidR="002127FA" w:rsidRPr="00EE61C1" w:rsidRDefault="002127FA" w:rsidP="00F74FC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61C1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530" w:type="dxa"/>
            <w:vAlign w:val="bottom"/>
          </w:tcPr>
          <w:p w14:paraId="2E56419E" w14:textId="77777777" w:rsidR="002127FA" w:rsidRPr="00EE61C1" w:rsidRDefault="002127FA" w:rsidP="00055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51909">
              <w:rPr>
                <w:rFonts w:ascii="Angsana New" w:hAnsi="Angsana New" w:cstheme="majorBidi"/>
                <w:sz w:val="30"/>
                <w:szCs w:val="30"/>
              </w:rPr>
              <w:t>69</w:t>
            </w:r>
            <w:r w:rsidRPr="00D23E7C">
              <w:rPr>
                <w:rFonts w:ascii="Angsana New" w:hAnsi="Angsana New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23E7C">
              <w:rPr>
                <w:rFonts w:ascii="Angsana New" w:hAnsi="Angsana New" w:cstheme="majorBidi"/>
                <w:sz w:val="30"/>
                <w:szCs w:val="30"/>
              </w:rPr>
              <w:t>7</w:t>
            </w:r>
            <w:r w:rsidRPr="00D51909">
              <w:rPr>
                <w:rFonts w:ascii="Angsana New" w:hAnsi="Angsana New" w:cstheme="majorBidi"/>
                <w:sz w:val="30"/>
                <w:szCs w:val="30"/>
              </w:rPr>
              <w:t>0</w:t>
            </w:r>
            <w:r w:rsidRPr="00D23E7C">
              <w:rPr>
                <w:rFonts w:ascii="Angsana New" w:hAnsi="Angsana New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E200AB0" w14:textId="77777777" w:rsidR="002127FA" w:rsidRPr="00EE61C1" w:rsidRDefault="002127FA" w:rsidP="00F74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E46D5EE" w14:textId="77777777" w:rsidR="002127FA" w:rsidRPr="00EE61C1" w:rsidRDefault="002127FA" w:rsidP="00055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1909">
              <w:rPr>
                <w:rFonts w:ascii="Angsana New" w:hAnsi="Angsana New" w:cstheme="majorBidi"/>
                <w:sz w:val="30"/>
                <w:szCs w:val="30"/>
              </w:rPr>
              <w:t>3</w:t>
            </w:r>
            <w:r w:rsidRPr="00D23E7C">
              <w:rPr>
                <w:rFonts w:ascii="Angsana New" w:hAnsi="Angsana New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909">
              <w:rPr>
                <w:rFonts w:ascii="Angsana New" w:hAnsi="Angsana New" w:cstheme="majorBidi"/>
                <w:sz w:val="30"/>
                <w:szCs w:val="30"/>
              </w:rPr>
              <w:t>06</w:t>
            </w:r>
            <w:r w:rsidRPr="00D23E7C">
              <w:rPr>
                <w:rFonts w:ascii="Angsana New" w:hAnsi="Angsana New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2E89FD0E" w14:textId="77777777" w:rsidR="002127FA" w:rsidRPr="00EE61C1" w:rsidRDefault="002127FA" w:rsidP="00F74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EBDC3A5" w14:textId="77777777" w:rsidR="002127FA" w:rsidRPr="00EE61C1" w:rsidRDefault="002127FA" w:rsidP="00055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51909">
              <w:rPr>
                <w:rFonts w:ascii="Angsana New" w:hAnsi="Angsana New" w:cstheme="majorBidi"/>
                <w:sz w:val="30"/>
                <w:szCs w:val="30"/>
              </w:rPr>
              <w:t>6</w:t>
            </w:r>
            <w:r w:rsidRPr="00D23E7C">
              <w:rPr>
                <w:rFonts w:ascii="Angsana New" w:hAnsi="Angsana New" w:cstheme="majorBidi"/>
                <w:sz w:val="30"/>
                <w:szCs w:val="30"/>
              </w:rPr>
              <w:t>5</w:t>
            </w:r>
            <w:r w:rsidRPr="00D51909">
              <w:rPr>
                <w:rFonts w:ascii="Angsana New" w:hAnsi="Angsana New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909">
              <w:rPr>
                <w:rFonts w:ascii="Angsana New" w:hAnsi="Angsana New" w:cstheme="majorBidi"/>
                <w:sz w:val="30"/>
                <w:szCs w:val="30"/>
              </w:rPr>
              <w:t>6</w:t>
            </w:r>
            <w:r w:rsidRPr="00D23E7C">
              <w:rPr>
                <w:rFonts w:ascii="Angsana New" w:hAnsi="Angsana New" w:cstheme="majorBidi"/>
                <w:sz w:val="30"/>
                <w:szCs w:val="30"/>
              </w:rPr>
              <w:t>4</w:t>
            </w:r>
            <w:r w:rsidRPr="00D51909">
              <w:rPr>
                <w:rFonts w:ascii="Angsana New" w:hAnsi="Angsana New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127FA" w:rsidRPr="00956384" w14:paraId="1DFDB64A" w14:textId="77777777" w:rsidTr="003178EA">
        <w:tc>
          <w:tcPr>
            <w:tcW w:w="4050" w:type="dxa"/>
          </w:tcPr>
          <w:p w14:paraId="29F92E88" w14:textId="77777777" w:rsidR="002127FA" w:rsidRPr="00EE61C1" w:rsidRDefault="002127FA" w:rsidP="00F74FC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77AED46" w14:textId="77777777" w:rsidR="002127FA" w:rsidRPr="00EE61C1" w:rsidRDefault="002127FA" w:rsidP="00F74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ED766A" w14:textId="77777777" w:rsidR="002127FA" w:rsidRPr="00EE61C1" w:rsidRDefault="002127FA" w:rsidP="00F74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DE48E23" w14:textId="77777777" w:rsidR="002127FA" w:rsidRPr="002B2B53" w:rsidRDefault="002127FA" w:rsidP="00055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2B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2D8F16" w14:textId="77777777" w:rsidR="002127FA" w:rsidRPr="00EE61C1" w:rsidRDefault="002127FA" w:rsidP="00F74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right="-4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52D70593" w14:textId="77777777" w:rsidR="002127FA" w:rsidRPr="00EE61C1" w:rsidRDefault="002127FA" w:rsidP="00F74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EEAEE57" w14:textId="77777777" w:rsidR="003178EA" w:rsidRPr="00E26AA3" w:rsidRDefault="003178EA" w:rsidP="00AD2E94">
      <w:pPr>
        <w:tabs>
          <w:tab w:val="left" w:pos="9720"/>
        </w:tabs>
        <w:rPr>
          <w:rFonts w:asciiTheme="majorBidi" w:hAnsiTheme="majorBidi" w:cstheme="majorBidi"/>
          <w:sz w:val="24"/>
          <w:szCs w:val="24"/>
        </w:rPr>
      </w:pPr>
    </w:p>
    <w:tbl>
      <w:tblPr>
        <w:tblW w:w="94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50"/>
        <w:gridCol w:w="1530"/>
        <w:gridCol w:w="270"/>
        <w:gridCol w:w="1620"/>
        <w:gridCol w:w="270"/>
        <w:gridCol w:w="1710"/>
      </w:tblGrid>
      <w:tr w:rsidR="002127FA" w:rsidRPr="00956384" w14:paraId="4BD7333E" w14:textId="77777777" w:rsidTr="003178EA">
        <w:tc>
          <w:tcPr>
            <w:tcW w:w="4050" w:type="dxa"/>
          </w:tcPr>
          <w:p w14:paraId="23B99BA7" w14:textId="77777777" w:rsidR="002127FA" w:rsidRPr="00EE61C1" w:rsidRDefault="002127FA" w:rsidP="00F74FC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</w:tcPr>
          <w:p w14:paraId="229511C3" w14:textId="77777777" w:rsidR="002127FA" w:rsidRPr="00561E78" w:rsidRDefault="002127FA" w:rsidP="00F74FC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73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27FA" w:rsidRPr="00956384" w14:paraId="73A06E0D" w14:textId="77777777" w:rsidTr="003178EA">
        <w:tc>
          <w:tcPr>
            <w:tcW w:w="4050" w:type="dxa"/>
          </w:tcPr>
          <w:p w14:paraId="19D59D5B" w14:textId="77777777" w:rsidR="002127FA" w:rsidRPr="00EE61C1" w:rsidRDefault="002127FA" w:rsidP="00F74FC7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30258A4" w14:textId="77777777" w:rsidR="002127FA" w:rsidRPr="00EE61C1" w:rsidRDefault="002127FA" w:rsidP="00F74FC7">
            <w:pPr>
              <w:pStyle w:val="BodyText"/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C0F6856" w14:textId="77777777" w:rsidR="002127FA" w:rsidRPr="00EE61C1" w:rsidRDefault="002127FA" w:rsidP="00F74FC7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61C1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14:paraId="7622A67F" w14:textId="77777777" w:rsidR="002127FA" w:rsidRPr="00EE61C1" w:rsidRDefault="002127FA" w:rsidP="00F74FC7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61C1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70" w:type="dxa"/>
          </w:tcPr>
          <w:p w14:paraId="2A5A4EB3" w14:textId="77777777" w:rsidR="002127FA" w:rsidRPr="00EE61C1" w:rsidRDefault="002127FA" w:rsidP="00F74FC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589E68B" w14:textId="77777777" w:rsidR="002127FA" w:rsidRPr="00EE61C1" w:rsidRDefault="002127FA" w:rsidP="00F74FC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65E4134" w14:textId="77777777" w:rsidR="002127FA" w:rsidRPr="00EE61C1" w:rsidRDefault="002127FA" w:rsidP="00F74FC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8F85883" w14:textId="77777777" w:rsidR="002127FA" w:rsidRPr="00EE61C1" w:rsidRDefault="002127FA" w:rsidP="00F74FC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61C1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0A684D5E" w14:textId="77777777" w:rsidR="002127FA" w:rsidRPr="00EE61C1" w:rsidRDefault="002127FA" w:rsidP="00F74FC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5E6CD654" w14:textId="77777777" w:rsidR="002127FA" w:rsidRPr="00EE61C1" w:rsidRDefault="002127FA" w:rsidP="00F74FC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06743CA" w14:textId="77777777" w:rsidR="002127FA" w:rsidRPr="00EE61C1" w:rsidRDefault="002127FA" w:rsidP="00F74FC7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61C1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14:paraId="64A045BE" w14:textId="77777777" w:rsidR="002127FA" w:rsidRPr="00EE61C1" w:rsidRDefault="002127FA" w:rsidP="00F74FC7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61C1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2127FA" w:rsidRPr="00956384" w14:paraId="520B324F" w14:textId="77777777" w:rsidTr="003178EA">
        <w:tc>
          <w:tcPr>
            <w:tcW w:w="4050" w:type="dxa"/>
          </w:tcPr>
          <w:p w14:paraId="6CAAD55E" w14:textId="77777777" w:rsidR="002127FA" w:rsidRPr="00EE61C1" w:rsidRDefault="002127FA" w:rsidP="00F74FC7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5"/>
          </w:tcPr>
          <w:p w14:paraId="70C85FAC" w14:textId="77777777" w:rsidR="002127FA" w:rsidRPr="00EE61C1" w:rsidRDefault="002127FA" w:rsidP="00F74FC7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E61C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27FA" w:rsidRPr="00956384" w14:paraId="189488FE" w14:textId="77777777" w:rsidTr="003178EA">
        <w:tc>
          <w:tcPr>
            <w:tcW w:w="4050" w:type="dxa"/>
          </w:tcPr>
          <w:p w14:paraId="1295DF09" w14:textId="64F646FC" w:rsidR="002127FA" w:rsidRPr="00EE61C1" w:rsidRDefault="002127FA" w:rsidP="00F74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E61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แสดงฐานะการเงิน ณ </w:t>
            </w:r>
            <w:r w:rsidRPr="00EE61C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D519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075D39" w:rsidRPr="00075D3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1</w:t>
            </w:r>
            <w:r w:rsidRPr="004C58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D23E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Pr="00D519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530" w:type="dxa"/>
          </w:tcPr>
          <w:p w14:paraId="1A9A2A0C" w14:textId="77777777" w:rsidR="002127FA" w:rsidRPr="00EE61C1" w:rsidRDefault="002127FA" w:rsidP="00F74FC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4BD6AB" w14:textId="77777777" w:rsidR="002127FA" w:rsidRPr="00EE61C1" w:rsidRDefault="002127FA" w:rsidP="00F74FC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3771C77" w14:textId="77777777" w:rsidR="002127FA" w:rsidRPr="00EE61C1" w:rsidRDefault="002127FA" w:rsidP="00F74FC7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8BB981" w14:textId="77777777" w:rsidR="002127FA" w:rsidRPr="00EE61C1" w:rsidRDefault="002127FA" w:rsidP="00F74FC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A584D27" w14:textId="77777777" w:rsidR="002127FA" w:rsidRPr="00EE61C1" w:rsidRDefault="002127FA" w:rsidP="00F74FC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127FA" w:rsidRPr="00956384" w14:paraId="7AB3C7E2" w14:textId="77777777" w:rsidTr="003178EA">
        <w:tc>
          <w:tcPr>
            <w:tcW w:w="4050" w:type="dxa"/>
          </w:tcPr>
          <w:p w14:paraId="1558381E" w14:textId="77777777" w:rsidR="002127FA" w:rsidRPr="00736AA8" w:rsidRDefault="002127FA" w:rsidP="00F74FC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30" w:type="dxa"/>
          </w:tcPr>
          <w:p w14:paraId="746D8115" w14:textId="77777777" w:rsidR="002127FA" w:rsidRPr="002B2B53" w:rsidRDefault="002127FA" w:rsidP="00055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B2B5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55A7F">
              <w:rPr>
                <w:rFonts w:asciiTheme="majorBidi" w:hAnsiTheme="majorBidi" w:cstheme="majorBidi"/>
                <w:sz w:val="30"/>
                <w:szCs w:val="30"/>
              </w:rPr>
              <w:t>189</w:t>
            </w:r>
            <w:r w:rsidRPr="002B2B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55A7F">
              <w:rPr>
                <w:rFonts w:asciiTheme="majorBidi" w:hAnsiTheme="majorBidi" w:cstheme="majorBidi"/>
                <w:sz w:val="30"/>
                <w:szCs w:val="30"/>
              </w:rPr>
              <w:t>477</w:t>
            </w:r>
            <w:r w:rsidRPr="002B2B5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7FDE696" w14:textId="77777777" w:rsidR="002127FA" w:rsidRPr="00EE61C1" w:rsidRDefault="002127FA" w:rsidP="00F74FC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283C7F5" w14:textId="77777777" w:rsidR="002127FA" w:rsidRPr="002B2B53" w:rsidRDefault="002127FA" w:rsidP="00055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B2B5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55A7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B2B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55A7F">
              <w:rPr>
                <w:rFonts w:asciiTheme="majorBidi" w:hAnsiTheme="majorBidi" w:cstheme="majorBidi"/>
                <w:sz w:val="30"/>
                <w:szCs w:val="30"/>
              </w:rPr>
              <w:t>172</w:t>
            </w:r>
            <w:r w:rsidRPr="002B2B5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49AD613" w14:textId="77777777" w:rsidR="002127FA" w:rsidRPr="00EE61C1" w:rsidRDefault="002127FA" w:rsidP="00F74FC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3136919" w14:textId="77777777" w:rsidR="002127FA" w:rsidRPr="002B2B53" w:rsidRDefault="002127FA" w:rsidP="00055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55A7F">
              <w:rPr>
                <w:rFonts w:asciiTheme="majorBidi" w:hAnsiTheme="majorBidi" w:cstheme="majorBidi"/>
                <w:sz w:val="30"/>
                <w:szCs w:val="30"/>
              </w:rPr>
              <w:t>194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55A7F">
              <w:rPr>
                <w:rFonts w:asciiTheme="majorBidi" w:hAnsiTheme="majorBidi" w:cstheme="majorBidi"/>
                <w:sz w:val="30"/>
                <w:szCs w:val="30"/>
              </w:rPr>
              <w:t>649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127FA" w:rsidRPr="009F2754" w14:paraId="60B4B9BD" w14:textId="77777777" w:rsidTr="003178EA">
        <w:tc>
          <w:tcPr>
            <w:tcW w:w="4050" w:type="dxa"/>
          </w:tcPr>
          <w:p w14:paraId="5E082734" w14:textId="77777777" w:rsidR="002127FA" w:rsidRPr="00EE61C1" w:rsidRDefault="002127FA" w:rsidP="00F74FC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61C1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530" w:type="dxa"/>
            <w:vAlign w:val="bottom"/>
          </w:tcPr>
          <w:p w14:paraId="79D4EAB3" w14:textId="77777777" w:rsidR="002127FA" w:rsidRPr="00EE61C1" w:rsidRDefault="002127FA" w:rsidP="00055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55A7F">
              <w:rPr>
                <w:rFonts w:asciiTheme="majorBidi" w:hAnsiTheme="majorBidi" w:cstheme="majorBidi"/>
                <w:sz w:val="30"/>
                <w:szCs w:val="30"/>
              </w:rPr>
              <w:t>139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55A7F">
              <w:rPr>
                <w:rFonts w:asciiTheme="majorBidi" w:hAnsiTheme="majorBidi" w:cstheme="majorBidi"/>
                <w:sz w:val="30"/>
                <w:szCs w:val="30"/>
              </w:rPr>
              <w:t>004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783CDC0C" w14:textId="77777777" w:rsidR="002127FA" w:rsidRPr="00EE61C1" w:rsidRDefault="002127FA" w:rsidP="00F74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1D29E7C" w14:textId="77777777" w:rsidR="002127FA" w:rsidRPr="00EE61C1" w:rsidRDefault="002127FA" w:rsidP="00055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3E7C">
              <w:rPr>
                <w:rFonts w:ascii="Angsana New" w:hAnsi="Angsana New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23E7C">
              <w:rPr>
                <w:rFonts w:ascii="Angsana New" w:hAnsi="Angsana New" w:cstheme="majorBidi"/>
                <w:sz w:val="30"/>
                <w:szCs w:val="30"/>
              </w:rPr>
              <w:t>172</w:t>
            </w:r>
          </w:p>
        </w:tc>
        <w:tc>
          <w:tcPr>
            <w:tcW w:w="270" w:type="dxa"/>
            <w:vAlign w:val="bottom"/>
          </w:tcPr>
          <w:p w14:paraId="1816EB11" w14:textId="77777777" w:rsidR="002127FA" w:rsidRPr="00EE61C1" w:rsidRDefault="002127FA" w:rsidP="00F74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244B3DB" w14:textId="77777777" w:rsidR="002127FA" w:rsidRPr="00EE61C1" w:rsidRDefault="002127FA" w:rsidP="00055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55A7F">
              <w:rPr>
                <w:rFonts w:asciiTheme="majorBidi" w:hAnsiTheme="majorBidi" w:cstheme="majorBidi"/>
                <w:sz w:val="30"/>
                <w:szCs w:val="30"/>
              </w:rPr>
              <w:t>133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55A7F">
              <w:rPr>
                <w:rFonts w:asciiTheme="majorBidi" w:hAnsiTheme="majorBidi" w:cstheme="majorBidi"/>
                <w:sz w:val="30"/>
                <w:szCs w:val="30"/>
              </w:rPr>
              <w:t>832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127FA" w:rsidRPr="00956384" w14:paraId="45AF86AF" w14:textId="77777777" w:rsidTr="003178EA">
        <w:tc>
          <w:tcPr>
            <w:tcW w:w="4050" w:type="dxa"/>
          </w:tcPr>
          <w:p w14:paraId="1046780E" w14:textId="77777777" w:rsidR="002127FA" w:rsidRPr="00EE61C1" w:rsidRDefault="002127FA" w:rsidP="00F74FC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A78763E" w14:textId="77777777" w:rsidR="002127FA" w:rsidRPr="00EE61C1" w:rsidRDefault="002127FA" w:rsidP="00F74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5D1B76" w14:textId="77777777" w:rsidR="002127FA" w:rsidRPr="00EE61C1" w:rsidRDefault="002127FA" w:rsidP="00F74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0F37048" w14:textId="77777777" w:rsidR="002127FA" w:rsidRPr="002B2B53" w:rsidRDefault="002127FA" w:rsidP="00055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2B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276214" w14:textId="77777777" w:rsidR="002127FA" w:rsidRPr="00EE61C1" w:rsidRDefault="002127FA" w:rsidP="00F74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right="-4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5FEA96FE" w14:textId="77777777" w:rsidR="002127FA" w:rsidRPr="00EE61C1" w:rsidRDefault="002127FA" w:rsidP="00F74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1CC80DA4" w14:textId="6ADCC7FC" w:rsidR="000870B9" w:rsidRPr="004C58B7" w:rsidRDefault="000870B9">
      <w:pPr>
        <w:rPr>
          <w:rFonts w:asciiTheme="majorBidi" w:hAnsiTheme="majorBidi" w:cstheme="majorBidi"/>
          <w:sz w:val="30"/>
          <w:szCs w:val="30"/>
        </w:rPr>
      </w:pPr>
    </w:p>
    <w:sectPr w:rsidR="000870B9" w:rsidRPr="004C58B7" w:rsidSect="001F5F9E">
      <w:headerReference w:type="default" r:id="rId13"/>
      <w:footerReference w:type="default" r:id="rId14"/>
      <w:type w:val="nextColumn"/>
      <w:pgSz w:w="11909" w:h="16834" w:code="9"/>
      <w:pgMar w:top="691" w:right="83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93526F" w14:textId="77777777" w:rsidR="00223C32" w:rsidRDefault="00223C32" w:rsidP="00FC04D5">
      <w:r>
        <w:separator/>
      </w:r>
    </w:p>
  </w:endnote>
  <w:endnote w:type="continuationSeparator" w:id="0">
    <w:p w14:paraId="0D2F3F5A" w14:textId="77777777" w:rsidR="00223C32" w:rsidRDefault="00223C32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31F92C" w14:textId="77777777" w:rsidR="00F81299" w:rsidRPr="00223FE5" w:rsidRDefault="00F81299" w:rsidP="00A73C5C">
    <w:pPr>
      <w:pStyle w:val="Footer"/>
      <w:jc w:val="center"/>
      <w:rPr>
        <w:rFonts w:ascii="Angsana New" w:hAnsi="Angsana New"/>
        <w:sz w:val="30"/>
        <w:szCs w:val="30"/>
        <w:cs/>
        <w:lang w:val="en-US"/>
      </w:rPr>
    </w:pPr>
    <w:r w:rsidRPr="00D830A6">
      <w:rPr>
        <w:rFonts w:ascii="Angsana New" w:hAnsi="Angsana New"/>
        <w:sz w:val="30"/>
        <w:szCs w:val="30"/>
        <w:lang w:val="en-US"/>
      </w:rPr>
      <w:t>1</w:t>
    </w:r>
    <w:r w:rsidRPr="00CF50EF">
      <w:rPr>
        <w:rFonts w:ascii="Angsana New" w:hAnsi="Angsana New"/>
        <w:sz w:val="30"/>
        <w:szCs w:val="30"/>
        <w:lang w:val="en-US"/>
      </w:rPr>
      <w:t>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7145625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ED66E1A" w14:textId="011CE599" w:rsidR="00F81299" w:rsidRPr="005C306E" w:rsidRDefault="00F8129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C306E">
          <w:rPr>
            <w:rFonts w:ascii="Angsana New" w:hAnsi="Angsana New" w:hint="cs"/>
            <w:sz w:val="30"/>
            <w:szCs w:val="30"/>
          </w:rPr>
          <w:fldChar w:fldCharType="begin"/>
        </w:r>
        <w:r w:rsidRPr="005C306E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5C306E">
          <w:rPr>
            <w:rFonts w:ascii="Angsana New" w:hAnsi="Angsana New" w:hint="cs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28</w:t>
        </w:r>
        <w:r w:rsidRPr="005C306E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A4D206" w14:textId="77777777" w:rsidR="00F81299" w:rsidRPr="00860E15" w:rsidRDefault="00F81299" w:rsidP="00A73C5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860E15">
      <w:rPr>
        <w:rStyle w:val="PageNumber"/>
        <w:rFonts w:ascii="Angsana New" w:hAnsi="Angsana New"/>
        <w:sz w:val="30"/>
        <w:szCs w:val="30"/>
      </w:rPr>
      <w:fldChar w:fldCharType="begin"/>
    </w:r>
    <w:r w:rsidRPr="00860E1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60E1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35</w:t>
    </w:r>
    <w:r w:rsidRPr="00860E15">
      <w:rPr>
        <w:rStyle w:val="PageNumber"/>
        <w:rFonts w:ascii="Angsana New" w:hAnsi="Angsana New"/>
        <w:sz w:val="30"/>
        <w:szCs w:val="30"/>
      </w:rPr>
      <w:fldChar w:fldCharType="end"/>
    </w:r>
  </w:p>
  <w:p w14:paraId="621A0200" w14:textId="77777777" w:rsidR="00F81299" w:rsidRPr="00D8432A" w:rsidRDefault="00F81299" w:rsidP="004E687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7A94C4" w14:textId="77777777" w:rsidR="00223C32" w:rsidRDefault="00223C32" w:rsidP="00FC04D5">
      <w:r>
        <w:separator/>
      </w:r>
    </w:p>
  </w:footnote>
  <w:footnote w:type="continuationSeparator" w:id="0">
    <w:p w14:paraId="4A2513D3" w14:textId="77777777" w:rsidR="00223C32" w:rsidRDefault="00223C32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F187EB" w14:textId="77777777" w:rsidR="00F81299" w:rsidRPr="003B5EBA" w:rsidRDefault="00F81299" w:rsidP="005840A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C7C7889" w14:textId="77777777" w:rsidR="00F81299" w:rsidRPr="003B5EBA" w:rsidRDefault="00F81299" w:rsidP="00145B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E28E0F6" w14:textId="7C43E9AF" w:rsidR="00F81299" w:rsidRPr="00AF256D" w:rsidRDefault="00F81299" w:rsidP="00145B7B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 xml:space="preserve">30 </w:t>
    </w:r>
    <w:r w:rsidRPr="00842835">
      <w:rPr>
        <w:rFonts w:ascii="Angsana New" w:hAnsi="Angsana New" w:cs="Angsana New"/>
        <w:b w:val="0"/>
        <w:bCs/>
        <w:sz w:val="32"/>
        <w:szCs w:val="32"/>
        <w:cs/>
        <w:lang w:bidi="th-TH"/>
      </w:rPr>
      <w:t>กันยายน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CF50EF">
      <w:rPr>
        <w:rFonts w:ascii="Angsana New" w:hAnsi="Angsana New" w:cs="Angsana New"/>
        <w:sz w:val="32"/>
        <w:szCs w:val="32"/>
        <w:lang w:val="en-US" w:bidi="th-TH"/>
      </w:rPr>
      <w:t>2</w:t>
    </w:r>
    <w:r w:rsidRPr="00C43809">
      <w:rPr>
        <w:rFonts w:ascii="Angsana New" w:hAnsi="Angsana New" w:cs="Angsana New"/>
        <w:sz w:val="32"/>
        <w:szCs w:val="32"/>
        <w:lang w:bidi="th-TH"/>
      </w:rPr>
      <w:t>5</w:t>
    </w:r>
    <w:r w:rsidRPr="00CF50EF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4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14:paraId="716FC7EB" w14:textId="77777777" w:rsidR="00F81299" w:rsidRPr="00A34F3C" w:rsidRDefault="00F81299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D87472" w14:textId="77777777" w:rsidR="00F81299" w:rsidRPr="003B5EBA" w:rsidRDefault="00F81299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FF814C1" w14:textId="77777777" w:rsidR="00F81299" w:rsidRPr="003B5EBA" w:rsidRDefault="00F81299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B40F3B3" w14:textId="25D3FB31" w:rsidR="00F81299" w:rsidRPr="00AF256D" w:rsidRDefault="00F81299" w:rsidP="000B4A6F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 xml:space="preserve">30 </w:t>
    </w:r>
    <w:r w:rsidRPr="002726A8">
      <w:rPr>
        <w:rFonts w:ascii="Angsana New" w:hAnsi="Angsana New" w:cs="Angsana New"/>
        <w:b w:val="0"/>
        <w:bCs/>
        <w:sz w:val="32"/>
        <w:szCs w:val="32"/>
        <w:cs/>
        <w:lang w:bidi="th-TH"/>
      </w:rPr>
      <w:t>กันยายน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CF50EF">
      <w:rPr>
        <w:rFonts w:ascii="Angsana New" w:hAnsi="Angsana New" w:cs="Angsana New"/>
        <w:sz w:val="32"/>
        <w:szCs w:val="32"/>
        <w:lang w:val="en-US" w:bidi="th-TH"/>
      </w:rPr>
      <w:t>2</w:t>
    </w:r>
    <w:r w:rsidRPr="00C43809">
      <w:rPr>
        <w:rFonts w:ascii="Angsana New" w:hAnsi="Angsana New" w:cs="Angsana New"/>
        <w:sz w:val="32"/>
        <w:szCs w:val="32"/>
        <w:lang w:bidi="th-TH"/>
      </w:rPr>
      <w:t>5</w:t>
    </w:r>
    <w:r w:rsidRPr="00CF50EF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4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14:paraId="6FF10A26" w14:textId="77777777" w:rsidR="00F81299" w:rsidRPr="00164EBE" w:rsidRDefault="00F81299" w:rsidP="00485DC7">
    <w:pPr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9B7480" w14:textId="77777777" w:rsidR="00F81299" w:rsidRPr="003B5EBA" w:rsidRDefault="00F81299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5D1325E" w14:textId="77777777" w:rsidR="00F81299" w:rsidRPr="003B5EBA" w:rsidRDefault="00F81299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5863CD3" w14:textId="696C2627" w:rsidR="00F81299" w:rsidRPr="00AF256D" w:rsidRDefault="00F81299" w:rsidP="000B4A6F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 xml:space="preserve">30 </w:t>
    </w:r>
    <w:r w:rsidRPr="002726A8">
      <w:rPr>
        <w:rFonts w:ascii="Angsana New" w:hAnsi="Angsana New" w:cs="Angsana New"/>
        <w:b w:val="0"/>
        <w:bCs/>
        <w:sz w:val="32"/>
        <w:szCs w:val="32"/>
        <w:cs/>
        <w:lang w:bidi="th-TH"/>
      </w:rPr>
      <w:t>กันยายน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CF50EF">
      <w:rPr>
        <w:rFonts w:ascii="Angsana New" w:hAnsi="Angsana New" w:cs="Angsana New"/>
        <w:sz w:val="32"/>
        <w:szCs w:val="32"/>
        <w:lang w:val="en-US" w:bidi="th-TH"/>
      </w:rPr>
      <w:t>2</w:t>
    </w:r>
    <w:r w:rsidRPr="00C43809">
      <w:rPr>
        <w:rFonts w:ascii="Angsana New" w:hAnsi="Angsana New" w:cs="Angsana New"/>
        <w:sz w:val="32"/>
        <w:szCs w:val="32"/>
        <w:lang w:bidi="th-TH"/>
      </w:rPr>
      <w:t>5</w:t>
    </w:r>
    <w:r w:rsidRPr="00CF50EF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4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14:paraId="1C07EAD7" w14:textId="77777777" w:rsidR="00F81299" w:rsidRPr="001C28F5" w:rsidRDefault="00F81299" w:rsidP="00485DC7">
    <w:pPr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D52E58" w14:textId="77777777" w:rsidR="00F81299" w:rsidRPr="003B5EBA" w:rsidRDefault="00F81299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E5F9CE5" w14:textId="77777777" w:rsidR="00F81299" w:rsidRPr="003B5EBA" w:rsidRDefault="00F81299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512C1A4" w14:textId="337D0D63" w:rsidR="00F81299" w:rsidRPr="00AF256D" w:rsidRDefault="00F81299" w:rsidP="000B4A6F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 xml:space="preserve">30 </w:t>
    </w:r>
    <w:r w:rsidRPr="002726A8">
      <w:rPr>
        <w:rFonts w:ascii="Angsana New" w:hAnsi="Angsana New" w:cs="Angsana New"/>
        <w:b w:val="0"/>
        <w:bCs/>
        <w:sz w:val="32"/>
        <w:szCs w:val="32"/>
        <w:cs/>
        <w:lang w:bidi="th-TH"/>
      </w:rPr>
      <w:t>กันยายน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CF50EF">
      <w:rPr>
        <w:rFonts w:ascii="Angsana New" w:hAnsi="Angsana New" w:cs="Angsana New"/>
        <w:sz w:val="32"/>
        <w:szCs w:val="32"/>
        <w:lang w:val="en-US" w:bidi="th-TH"/>
      </w:rPr>
      <w:t>2</w:t>
    </w:r>
    <w:r w:rsidRPr="00C43809">
      <w:rPr>
        <w:rFonts w:ascii="Angsana New" w:hAnsi="Angsana New" w:cs="Angsana New"/>
        <w:sz w:val="32"/>
        <w:szCs w:val="32"/>
        <w:lang w:bidi="th-TH"/>
      </w:rPr>
      <w:t>5</w:t>
    </w:r>
    <w:r w:rsidRPr="00CF50EF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4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14:paraId="62B63D21" w14:textId="77777777" w:rsidR="00F81299" w:rsidRPr="001C28F5" w:rsidRDefault="00F81299" w:rsidP="00485DC7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312"/>
        </w:tabs>
        <w:ind w:left="13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2C223E4"/>
    <w:multiLevelType w:val="hybridMultilevel"/>
    <w:tmpl w:val="B9CEC77C"/>
    <w:lvl w:ilvl="0" w:tplc="7B724E16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59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700" w:hanging="360"/>
      </w:pPr>
      <w:rPr>
        <w:rFonts w:ascii="Wingdings" w:hAnsi="Wingdings" w:hint="default"/>
      </w:r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0B2FAA"/>
    <w:multiLevelType w:val="hybridMultilevel"/>
    <w:tmpl w:val="E28A88AE"/>
    <w:lvl w:ilvl="0" w:tplc="624A45E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64430"/>
    <w:multiLevelType w:val="hybridMultilevel"/>
    <w:tmpl w:val="F2F2B5EA"/>
    <w:lvl w:ilvl="0" w:tplc="74B4B4F6"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2"/>
  </w:num>
  <w:num w:numId="13">
    <w:abstractNumId w:val="20"/>
  </w:num>
  <w:num w:numId="14">
    <w:abstractNumId w:val="14"/>
  </w:num>
  <w:num w:numId="15">
    <w:abstractNumId w:val="16"/>
  </w:num>
  <w:num w:numId="16">
    <w:abstractNumId w:val="23"/>
  </w:num>
  <w:num w:numId="17">
    <w:abstractNumId w:val="24"/>
  </w:num>
  <w:num w:numId="18">
    <w:abstractNumId w:val="21"/>
  </w:num>
  <w:num w:numId="19">
    <w:abstractNumId w:val="11"/>
  </w:num>
  <w:num w:numId="20">
    <w:abstractNumId w:val="17"/>
  </w:num>
  <w:num w:numId="21">
    <w:abstractNumId w:val="13"/>
  </w:num>
  <w:num w:numId="22">
    <w:abstractNumId w:val="10"/>
  </w:num>
  <w:num w:numId="23">
    <w:abstractNumId w:val="19"/>
  </w:num>
  <w:num w:numId="24">
    <w:abstractNumId w:val="22"/>
  </w:num>
  <w:num w:numId="25">
    <w:abstractNumId w:val="1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7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xMTIysTS0sLS0MDJV0lEKTi0uzszPAykwrgUAnHEUbCwAAAA="/>
  </w:docVars>
  <w:rsids>
    <w:rsidRoot w:val="00B37214"/>
    <w:rsid w:val="00000A70"/>
    <w:rsid w:val="000010F8"/>
    <w:rsid w:val="00001206"/>
    <w:rsid w:val="000017E7"/>
    <w:rsid w:val="00001BA2"/>
    <w:rsid w:val="00001D11"/>
    <w:rsid w:val="00001D92"/>
    <w:rsid w:val="00001E78"/>
    <w:rsid w:val="000026D6"/>
    <w:rsid w:val="000027CE"/>
    <w:rsid w:val="00002E6D"/>
    <w:rsid w:val="00003D9F"/>
    <w:rsid w:val="000042F9"/>
    <w:rsid w:val="000045B5"/>
    <w:rsid w:val="00004D45"/>
    <w:rsid w:val="000057D4"/>
    <w:rsid w:val="000067F0"/>
    <w:rsid w:val="00007ED1"/>
    <w:rsid w:val="00007FE9"/>
    <w:rsid w:val="0001036C"/>
    <w:rsid w:val="000105A2"/>
    <w:rsid w:val="00010863"/>
    <w:rsid w:val="00010997"/>
    <w:rsid w:val="00011695"/>
    <w:rsid w:val="0001222E"/>
    <w:rsid w:val="00012CB3"/>
    <w:rsid w:val="000134D7"/>
    <w:rsid w:val="000148EE"/>
    <w:rsid w:val="00015615"/>
    <w:rsid w:val="00015AFF"/>
    <w:rsid w:val="000161D3"/>
    <w:rsid w:val="000165FA"/>
    <w:rsid w:val="00016872"/>
    <w:rsid w:val="00016AB9"/>
    <w:rsid w:val="00020AEE"/>
    <w:rsid w:val="00020F3F"/>
    <w:rsid w:val="00021948"/>
    <w:rsid w:val="00021A01"/>
    <w:rsid w:val="00021FF3"/>
    <w:rsid w:val="0002247C"/>
    <w:rsid w:val="000224FA"/>
    <w:rsid w:val="000232D6"/>
    <w:rsid w:val="00023609"/>
    <w:rsid w:val="000239D0"/>
    <w:rsid w:val="00023D95"/>
    <w:rsid w:val="00023FC6"/>
    <w:rsid w:val="00024041"/>
    <w:rsid w:val="00024112"/>
    <w:rsid w:val="000252B5"/>
    <w:rsid w:val="00025993"/>
    <w:rsid w:val="00025ADA"/>
    <w:rsid w:val="00026523"/>
    <w:rsid w:val="000266CF"/>
    <w:rsid w:val="000267AE"/>
    <w:rsid w:val="00026AC5"/>
    <w:rsid w:val="00026B2B"/>
    <w:rsid w:val="0002744C"/>
    <w:rsid w:val="00030960"/>
    <w:rsid w:val="0003173A"/>
    <w:rsid w:val="00031EDC"/>
    <w:rsid w:val="00032288"/>
    <w:rsid w:val="0003231C"/>
    <w:rsid w:val="000324A7"/>
    <w:rsid w:val="00032A68"/>
    <w:rsid w:val="000336C0"/>
    <w:rsid w:val="000342AC"/>
    <w:rsid w:val="000346ED"/>
    <w:rsid w:val="0003507F"/>
    <w:rsid w:val="000353DF"/>
    <w:rsid w:val="000369B4"/>
    <w:rsid w:val="00037E0F"/>
    <w:rsid w:val="00037ED7"/>
    <w:rsid w:val="00037F6E"/>
    <w:rsid w:val="00040E04"/>
    <w:rsid w:val="00040E3F"/>
    <w:rsid w:val="00041BBD"/>
    <w:rsid w:val="000424B8"/>
    <w:rsid w:val="00042A8E"/>
    <w:rsid w:val="00043288"/>
    <w:rsid w:val="0004458E"/>
    <w:rsid w:val="00044E65"/>
    <w:rsid w:val="00044F64"/>
    <w:rsid w:val="00044FB0"/>
    <w:rsid w:val="0004543B"/>
    <w:rsid w:val="00045460"/>
    <w:rsid w:val="0004574B"/>
    <w:rsid w:val="00045B2C"/>
    <w:rsid w:val="0004690A"/>
    <w:rsid w:val="00046A1B"/>
    <w:rsid w:val="00046DE3"/>
    <w:rsid w:val="0004718D"/>
    <w:rsid w:val="000472A9"/>
    <w:rsid w:val="0004747C"/>
    <w:rsid w:val="00047CA7"/>
    <w:rsid w:val="00050491"/>
    <w:rsid w:val="00051121"/>
    <w:rsid w:val="00051978"/>
    <w:rsid w:val="00051BEC"/>
    <w:rsid w:val="00051DF9"/>
    <w:rsid w:val="00052250"/>
    <w:rsid w:val="0005255E"/>
    <w:rsid w:val="000527E9"/>
    <w:rsid w:val="00052F11"/>
    <w:rsid w:val="00053177"/>
    <w:rsid w:val="000538C9"/>
    <w:rsid w:val="00053A59"/>
    <w:rsid w:val="00054417"/>
    <w:rsid w:val="00054816"/>
    <w:rsid w:val="00054C46"/>
    <w:rsid w:val="00055263"/>
    <w:rsid w:val="00055A7F"/>
    <w:rsid w:val="00055C43"/>
    <w:rsid w:val="000560F0"/>
    <w:rsid w:val="000566A8"/>
    <w:rsid w:val="000569D3"/>
    <w:rsid w:val="00056D4D"/>
    <w:rsid w:val="000571CC"/>
    <w:rsid w:val="00057454"/>
    <w:rsid w:val="00057C54"/>
    <w:rsid w:val="00057CF9"/>
    <w:rsid w:val="00057D84"/>
    <w:rsid w:val="000601B2"/>
    <w:rsid w:val="0006039A"/>
    <w:rsid w:val="000603C2"/>
    <w:rsid w:val="00060C6A"/>
    <w:rsid w:val="000611CA"/>
    <w:rsid w:val="0006150B"/>
    <w:rsid w:val="00061B3C"/>
    <w:rsid w:val="00061BAA"/>
    <w:rsid w:val="00061CFB"/>
    <w:rsid w:val="000621C2"/>
    <w:rsid w:val="00062511"/>
    <w:rsid w:val="00062DE0"/>
    <w:rsid w:val="000630FB"/>
    <w:rsid w:val="000639F1"/>
    <w:rsid w:val="00063C0F"/>
    <w:rsid w:val="00063DCB"/>
    <w:rsid w:val="0006578C"/>
    <w:rsid w:val="00065A39"/>
    <w:rsid w:val="00065B57"/>
    <w:rsid w:val="0006670C"/>
    <w:rsid w:val="00066D5F"/>
    <w:rsid w:val="00067A04"/>
    <w:rsid w:val="00067B51"/>
    <w:rsid w:val="0007025E"/>
    <w:rsid w:val="00070612"/>
    <w:rsid w:val="00070B78"/>
    <w:rsid w:val="000713B2"/>
    <w:rsid w:val="0007213B"/>
    <w:rsid w:val="00072196"/>
    <w:rsid w:val="000723A8"/>
    <w:rsid w:val="000727AC"/>
    <w:rsid w:val="0007326A"/>
    <w:rsid w:val="00073842"/>
    <w:rsid w:val="00073912"/>
    <w:rsid w:val="00074310"/>
    <w:rsid w:val="00074896"/>
    <w:rsid w:val="0007503A"/>
    <w:rsid w:val="00075099"/>
    <w:rsid w:val="0007541B"/>
    <w:rsid w:val="0007594A"/>
    <w:rsid w:val="00075CAE"/>
    <w:rsid w:val="00075D39"/>
    <w:rsid w:val="00075E1C"/>
    <w:rsid w:val="000765CB"/>
    <w:rsid w:val="00076F39"/>
    <w:rsid w:val="00077363"/>
    <w:rsid w:val="00080C86"/>
    <w:rsid w:val="00080E97"/>
    <w:rsid w:val="00081EAC"/>
    <w:rsid w:val="000824F1"/>
    <w:rsid w:val="0008292C"/>
    <w:rsid w:val="00083AF8"/>
    <w:rsid w:val="000843DE"/>
    <w:rsid w:val="000847DC"/>
    <w:rsid w:val="00084AAE"/>
    <w:rsid w:val="000856C4"/>
    <w:rsid w:val="000857FC"/>
    <w:rsid w:val="00085875"/>
    <w:rsid w:val="0008598A"/>
    <w:rsid w:val="000862F6"/>
    <w:rsid w:val="00086759"/>
    <w:rsid w:val="000869FB"/>
    <w:rsid w:val="00086DA5"/>
    <w:rsid w:val="0008701B"/>
    <w:rsid w:val="0008702C"/>
    <w:rsid w:val="000870B9"/>
    <w:rsid w:val="000878C3"/>
    <w:rsid w:val="00087A5A"/>
    <w:rsid w:val="000901EA"/>
    <w:rsid w:val="00090702"/>
    <w:rsid w:val="000907EA"/>
    <w:rsid w:val="00091107"/>
    <w:rsid w:val="00091847"/>
    <w:rsid w:val="00092147"/>
    <w:rsid w:val="000928F2"/>
    <w:rsid w:val="00092A03"/>
    <w:rsid w:val="00092F45"/>
    <w:rsid w:val="00093725"/>
    <w:rsid w:val="00093FE5"/>
    <w:rsid w:val="0009412B"/>
    <w:rsid w:val="00094253"/>
    <w:rsid w:val="000948F3"/>
    <w:rsid w:val="00094CED"/>
    <w:rsid w:val="00094D99"/>
    <w:rsid w:val="00095452"/>
    <w:rsid w:val="00095834"/>
    <w:rsid w:val="00095950"/>
    <w:rsid w:val="00095A3E"/>
    <w:rsid w:val="00095BCF"/>
    <w:rsid w:val="00095CC4"/>
    <w:rsid w:val="00095D9E"/>
    <w:rsid w:val="0009625A"/>
    <w:rsid w:val="000963E2"/>
    <w:rsid w:val="00096AFB"/>
    <w:rsid w:val="0009705C"/>
    <w:rsid w:val="000973E5"/>
    <w:rsid w:val="000975FF"/>
    <w:rsid w:val="00097626"/>
    <w:rsid w:val="0009787C"/>
    <w:rsid w:val="000A08AD"/>
    <w:rsid w:val="000A0940"/>
    <w:rsid w:val="000A0C94"/>
    <w:rsid w:val="000A0F75"/>
    <w:rsid w:val="000A1418"/>
    <w:rsid w:val="000A153B"/>
    <w:rsid w:val="000A1CF3"/>
    <w:rsid w:val="000A2098"/>
    <w:rsid w:val="000A2156"/>
    <w:rsid w:val="000A2158"/>
    <w:rsid w:val="000A2B4B"/>
    <w:rsid w:val="000A2BCD"/>
    <w:rsid w:val="000A2EAC"/>
    <w:rsid w:val="000A2F93"/>
    <w:rsid w:val="000A30B5"/>
    <w:rsid w:val="000A3C65"/>
    <w:rsid w:val="000A459A"/>
    <w:rsid w:val="000A49EA"/>
    <w:rsid w:val="000A5C99"/>
    <w:rsid w:val="000A679F"/>
    <w:rsid w:val="000A68F4"/>
    <w:rsid w:val="000A6968"/>
    <w:rsid w:val="000A72FE"/>
    <w:rsid w:val="000A7949"/>
    <w:rsid w:val="000B066F"/>
    <w:rsid w:val="000B0B25"/>
    <w:rsid w:val="000B12ED"/>
    <w:rsid w:val="000B1721"/>
    <w:rsid w:val="000B17F3"/>
    <w:rsid w:val="000B1950"/>
    <w:rsid w:val="000B1A70"/>
    <w:rsid w:val="000B25B5"/>
    <w:rsid w:val="000B2A41"/>
    <w:rsid w:val="000B2BCC"/>
    <w:rsid w:val="000B300C"/>
    <w:rsid w:val="000B3061"/>
    <w:rsid w:val="000B309A"/>
    <w:rsid w:val="000B3137"/>
    <w:rsid w:val="000B3FDA"/>
    <w:rsid w:val="000B4201"/>
    <w:rsid w:val="000B4705"/>
    <w:rsid w:val="000B49F7"/>
    <w:rsid w:val="000B4A6F"/>
    <w:rsid w:val="000B4AC5"/>
    <w:rsid w:val="000B4F1B"/>
    <w:rsid w:val="000B5183"/>
    <w:rsid w:val="000B5A26"/>
    <w:rsid w:val="000B5C68"/>
    <w:rsid w:val="000B5F7A"/>
    <w:rsid w:val="000B6171"/>
    <w:rsid w:val="000B6421"/>
    <w:rsid w:val="000B677C"/>
    <w:rsid w:val="000B7067"/>
    <w:rsid w:val="000B752A"/>
    <w:rsid w:val="000B76C7"/>
    <w:rsid w:val="000B7C15"/>
    <w:rsid w:val="000C03A1"/>
    <w:rsid w:val="000C0AA5"/>
    <w:rsid w:val="000C0E75"/>
    <w:rsid w:val="000C10DC"/>
    <w:rsid w:val="000C13B0"/>
    <w:rsid w:val="000C1C7E"/>
    <w:rsid w:val="000C20EE"/>
    <w:rsid w:val="000C3025"/>
    <w:rsid w:val="000C3672"/>
    <w:rsid w:val="000C36A8"/>
    <w:rsid w:val="000C3A38"/>
    <w:rsid w:val="000C404D"/>
    <w:rsid w:val="000C4185"/>
    <w:rsid w:val="000C4BFB"/>
    <w:rsid w:val="000C4DA6"/>
    <w:rsid w:val="000C4F03"/>
    <w:rsid w:val="000C55AF"/>
    <w:rsid w:val="000C5A7F"/>
    <w:rsid w:val="000C5E24"/>
    <w:rsid w:val="000C60CC"/>
    <w:rsid w:val="000C62A3"/>
    <w:rsid w:val="000C638E"/>
    <w:rsid w:val="000C6756"/>
    <w:rsid w:val="000C6AE5"/>
    <w:rsid w:val="000C7550"/>
    <w:rsid w:val="000D0793"/>
    <w:rsid w:val="000D079E"/>
    <w:rsid w:val="000D0A1F"/>
    <w:rsid w:val="000D1258"/>
    <w:rsid w:val="000D2103"/>
    <w:rsid w:val="000D22B4"/>
    <w:rsid w:val="000D31F9"/>
    <w:rsid w:val="000D37D5"/>
    <w:rsid w:val="000D3899"/>
    <w:rsid w:val="000D4615"/>
    <w:rsid w:val="000D4A59"/>
    <w:rsid w:val="000D4FC6"/>
    <w:rsid w:val="000D6A81"/>
    <w:rsid w:val="000D7C48"/>
    <w:rsid w:val="000D7C7C"/>
    <w:rsid w:val="000E05ED"/>
    <w:rsid w:val="000E0E97"/>
    <w:rsid w:val="000E0FDE"/>
    <w:rsid w:val="000E140D"/>
    <w:rsid w:val="000E1C92"/>
    <w:rsid w:val="000E27A6"/>
    <w:rsid w:val="000E36E3"/>
    <w:rsid w:val="000E3AC2"/>
    <w:rsid w:val="000E3AD0"/>
    <w:rsid w:val="000E3E2A"/>
    <w:rsid w:val="000E3FA7"/>
    <w:rsid w:val="000E4D8E"/>
    <w:rsid w:val="000E63B3"/>
    <w:rsid w:val="000E66BF"/>
    <w:rsid w:val="000E6C8F"/>
    <w:rsid w:val="000E701D"/>
    <w:rsid w:val="000E73AF"/>
    <w:rsid w:val="000E7F82"/>
    <w:rsid w:val="000F0E70"/>
    <w:rsid w:val="000F0EE1"/>
    <w:rsid w:val="000F106D"/>
    <w:rsid w:val="000F17C4"/>
    <w:rsid w:val="000F256A"/>
    <w:rsid w:val="000F2726"/>
    <w:rsid w:val="000F2BCB"/>
    <w:rsid w:val="000F37C4"/>
    <w:rsid w:val="000F3937"/>
    <w:rsid w:val="000F4D0E"/>
    <w:rsid w:val="000F56B9"/>
    <w:rsid w:val="000F5BDA"/>
    <w:rsid w:val="000F766A"/>
    <w:rsid w:val="000F7BF9"/>
    <w:rsid w:val="0010007E"/>
    <w:rsid w:val="00100970"/>
    <w:rsid w:val="00100B3C"/>
    <w:rsid w:val="00101573"/>
    <w:rsid w:val="00101876"/>
    <w:rsid w:val="00101ACF"/>
    <w:rsid w:val="00103507"/>
    <w:rsid w:val="001042AC"/>
    <w:rsid w:val="00104CA6"/>
    <w:rsid w:val="00105857"/>
    <w:rsid w:val="00105903"/>
    <w:rsid w:val="001114B0"/>
    <w:rsid w:val="00111C99"/>
    <w:rsid w:val="00112424"/>
    <w:rsid w:val="001128E2"/>
    <w:rsid w:val="0011294C"/>
    <w:rsid w:val="00112B9D"/>
    <w:rsid w:val="00112FFC"/>
    <w:rsid w:val="00113617"/>
    <w:rsid w:val="00113957"/>
    <w:rsid w:val="00113CC7"/>
    <w:rsid w:val="00113D34"/>
    <w:rsid w:val="00114184"/>
    <w:rsid w:val="00114633"/>
    <w:rsid w:val="00117147"/>
    <w:rsid w:val="0011747C"/>
    <w:rsid w:val="00117A4C"/>
    <w:rsid w:val="00117C30"/>
    <w:rsid w:val="001201FE"/>
    <w:rsid w:val="00120625"/>
    <w:rsid w:val="001206AB"/>
    <w:rsid w:val="00121031"/>
    <w:rsid w:val="0012109A"/>
    <w:rsid w:val="00121E9E"/>
    <w:rsid w:val="00121EE8"/>
    <w:rsid w:val="00122106"/>
    <w:rsid w:val="001221BE"/>
    <w:rsid w:val="00122766"/>
    <w:rsid w:val="0012298C"/>
    <w:rsid w:val="00123917"/>
    <w:rsid w:val="00123FB2"/>
    <w:rsid w:val="001252FB"/>
    <w:rsid w:val="00125625"/>
    <w:rsid w:val="00126275"/>
    <w:rsid w:val="00126AB9"/>
    <w:rsid w:val="0012709F"/>
    <w:rsid w:val="0012768E"/>
    <w:rsid w:val="00127B9E"/>
    <w:rsid w:val="001308E3"/>
    <w:rsid w:val="0013147E"/>
    <w:rsid w:val="00131729"/>
    <w:rsid w:val="00132359"/>
    <w:rsid w:val="00132955"/>
    <w:rsid w:val="00132DA8"/>
    <w:rsid w:val="0013306B"/>
    <w:rsid w:val="001341FB"/>
    <w:rsid w:val="001342E3"/>
    <w:rsid w:val="001370DA"/>
    <w:rsid w:val="001373CD"/>
    <w:rsid w:val="00137B44"/>
    <w:rsid w:val="00137B81"/>
    <w:rsid w:val="00140027"/>
    <w:rsid w:val="001402D7"/>
    <w:rsid w:val="00140B82"/>
    <w:rsid w:val="0014114B"/>
    <w:rsid w:val="0014224B"/>
    <w:rsid w:val="00142A31"/>
    <w:rsid w:val="001430A7"/>
    <w:rsid w:val="00143310"/>
    <w:rsid w:val="00143460"/>
    <w:rsid w:val="00143A80"/>
    <w:rsid w:val="001440C1"/>
    <w:rsid w:val="0014438D"/>
    <w:rsid w:val="0014461E"/>
    <w:rsid w:val="00144954"/>
    <w:rsid w:val="00144B1F"/>
    <w:rsid w:val="00144D73"/>
    <w:rsid w:val="00144E97"/>
    <w:rsid w:val="00144FC4"/>
    <w:rsid w:val="00145320"/>
    <w:rsid w:val="0014552C"/>
    <w:rsid w:val="0014555F"/>
    <w:rsid w:val="00145B7B"/>
    <w:rsid w:val="00146178"/>
    <w:rsid w:val="001473A3"/>
    <w:rsid w:val="001476EC"/>
    <w:rsid w:val="0014783F"/>
    <w:rsid w:val="00147B60"/>
    <w:rsid w:val="00147EC3"/>
    <w:rsid w:val="00150CA8"/>
    <w:rsid w:val="00151335"/>
    <w:rsid w:val="001513BD"/>
    <w:rsid w:val="0015170D"/>
    <w:rsid w:val="00151A5F"/>
    <w:rsid w:val="00151EA7"/>
    <w:rsid w:val="00152276"/>
    <w:rsid w:val="00152574"/>
    <w:rsid w:val="00152D8C"/>
    <w:rsid w:val="0015457F"/>
    <w:rsid w:val="001546D5"/>
    <w:rsid w:val="001546DB"/>
    <w:rsid w:val="00154BCC"/>
    <w:rsid w:val="00155025"/>
    <w:rsid w:val="0015528E"/>
    <w:rsid w:val="001555AE"/>
    <w:rsid w:val="00155BAD"/>
    <w:rsid w:val="00155C40"/>
    <w:rsid w:val="00155ED5"/>
    <w:rsid w:val="0015630D"/>
    <w:rsid w:val="001569A1"/>
    <w:rsid w:val="00156C17"/>
    <w:rsid w:val="001571A7"/>
    <w:rsid w:val="001571C9"/>
    <w:rsid w:val="00157DCD"/>
    <w:rsid w:val="00157E35"/>
    <w:rsid w:val="001604AD"/>
    <w:rsid w:val="001605D3"/>
    <w:rsid w:val="00160755"/>
    <w:rsid w:val="00160AC3"/>
    <w:rsid w:val="00160BA7"/>
    <w:rsid w:val="00161487"/>
    <w:rsid w:val="001614F2"/>
    <w:rsid w:val="00161CBA"/>
    <w:rsid w:val="00161FDB"/>
    <w:rsid w:val="00162DBD"/>
    <w:rsid w:val="00164B80"/>
    <w:rsid w:val="00164EBE"/>
    <w:rsid w:val="0016523F"/>
    <w:rsid w:val="00165916"/>
    <w:rsid w:val="00165C3B"/>
    <w:rsid w:val="00166D50"/>
    <w:rsid w:val="001671CB"/>
    <w:rsid w:val="001671D8"/>
    <w:rsid w:val="001672FC"/>
    <w:rsid w:val="001676A8"/>
    <w:rsid w:val="00167803"/>
    <w:rsid w:val="001679A6"/>
    <w:rsid w:val="001705FD"/>
    <w:rsid w:val="001708F5"/>
    <w:rsid w:val="00171149"/>
    <w:rsid w:val="00171431"/>
    <w:rsid w:val="00171D5C"/>
    <w:rsid w:val="00171DBC"/>
    <w:rsid w:val="00172075"/>
    <w:rsid w:val="001721D3"/>
    <w:rsid w:val="001724DB"/>
    <w:rsid w:val="00172729"/>
    <w:rsid w:val="00173B86"/>
    <w:rsid w:val="00174104"/>
    <w:rsid w:val="0017429E"/>
    <w:rsid w:val="001744B6"/>
    <w:rsid w:val="00174AB6"/>
    <w:rsid w:val="00174B5A"/>
    <w:rsid w:val="00175C5E"/>
    <w:rsid w:val="00176438"/>
    <w:rsid w:val="001764F6"/>
    <w:rsid w:val="00176A68"/>
    <w:rsid w:val="00176B24"/>
    <w:rsid w:val="00176CBE"/>
    <w:rsid w:val="0017732D"/>
    <w:rsid w:val="001773E0"/>
    <w:rsid w:val="00177912"/>
    <w:rsid w:val="00177DCC"/>
    <w:rsid w:val="001803B7"/>
    <w:rsid w:val="001803F9"/>
    <w:rsid w:val="0018055E"/>
    <w:rsid w:val="00180EB0"/>
    <w:rsid w:val="001814B3"/>
    <w:rsid w:val="00181911"/>
    <w:rsid w:val="00181DE1"/>
    <w:rsid w:val="00182883"/>
    <w:rsid w:val="0018514D"/>
    <w:rsid w:val="001855F0"/>
    <w:rsid w:val="001861BB"/>
    <w:rsid w:val="00186C21"/>
    <w:rsid w:val="00186D2F"/>
    <w:rsid w:val="0018733A"/>
    <w:rsid w:val="00187B4B"/>
    <w:rsid w:val="00187DEA"/>
    <w:rsid w:val="00190000"/>
    <w:rsid w:val="00190B6C"/>
    <w:rsid w:val="00191675"/>
    <w:rsid w:val="00191688"/>
    <w:rsid w:val="00192016"/>
    <w:rsid w:val="00193491"/>
    <w:rsid w:val="001941A8"/>
    <w:rsid w:val="001941FD"/>
    <w:rsid w:val="001945A5"/>
    <w:rsid w:val="0019465C"/>
    <w:rsid w:val="00194D44"/>
    <w:rsid w:val="0019508F"/>
    <w:rsid w:val="00195859"/>
    <w:rsid w:val="0019660E"/>
    <w:rsid w:val="0019673B"/>
    <w:rsid w:val="001969D8"/>
    <w:rsid w:val="00196F10"/>
    <w:rsid w:val="00197361"/>
    <w:rsid w:val="00197387"/>
    <w:rsid w:val="001973EB"/>
    <w:rsid w:val="001977EC"/>
    <w:rsid w:val="001A0DFF"/>
    <w:rsid w:val="001A15CC"/>
    <w:rsid w:val="001A196E"/>
    <w:rsid w:val="001A1B56"/>
    <w:rsid w:val="001A1C1D"/>
    <w:rsid w:val="001A1C3F"/>
    <w:rsid w:val="001A215B"/>
    <w:rsid w:val="001A22C2"/>
    <w:rsid w:val="001A24A5"/>
    <w:rsid w:val="001A2A65"/>
    <w:rsid w:val="001A2D22"/>
    <w:rsid w:val="001A3811"/>
    <w:rsid w:val="001A3956"/>
    <w:rsid w:val="001A41DD"/>
    <w:rsid w:val="001A441F"/>
    <w:rsid w:val="001A5559"/>
    <w:rsid w:val="001A56B6"/>
    <w:rsid w:val="001A5788"/>
    <w:rsid w:val="001A5907"/>
    <w:rsid w:val="001A5CCE"/>
    <w:rsid w:val="001A6E13"/>
    <w:rsid w:val="001B01BA"/>
    <w:rsid w:val="001B0365"/>
    <w:rsid w:val="001B0958"/>
    <w:rsid w:val="001B0AE2"/>
    <w:rsid w:val="001B0FE8"/>
    <w:rsid w:val="001B18AA"/>
    <w:rsid w:val="001B2EEB"/>
    <w:rsid w:val="001B302D"/>
    <w:rsid w:val="001B31C5"/>
    <w:rsid w:val="001B37C0"/>
    <w:rsid w:val="001B4572"/>
    <w:rsid w:val="001B4936"/>
    <w:rsid w:val="001B4AE8"/>
    <w:rsid w:val="001B4CA2"/>
    <w:rsid w:val="001B52C9"/>
    <w:rsid w:val="001B6EA7"/>
    <w:rsid w:val="001B6F83"/>
    <w:rsid w:val="001B6F8E"/>
    <w:rsid w:val="001B7010"/>
    <w:rsid w:val="001B7809"/>
    <w:rsid w:val="001C076A"/>
    <w:rsid w:val="001C0791"/>
    <w:rsid w:val="001C14E9"/>
    <w:rsid w:val="001C216D"/>
    <w:rsid w:val="001C28F5"/>
    <w:rsid w:val="001C3E90"/>
    <w:rsid w:val="001C3F56"/>
    <w:rsid w:val="001C43B2"/>
    <w:rsid w:val="001C4568"/>
    <w:rsid w:val="001C4809"/>
    <w:rsid w:val="001C4F19"/>
    <w:rsid w:val="001C50E3"/>
    <w:rsid w:val="001C53A4"/>
    <w:rsid w:val="001C5CC3"/>
    <w:rsid w:val="001C6AB1"/>
    <w:rsid w:val="001C6D4D"/>
    <w:rsid w:val="001C7457"/>
    <w:rsid w:val="001C791E"/>
    <w:rsid w:val="001D0497"/>
    <w:rsid w:val="001D0878"/>
    <w:rsid w:val="001D097C"/>
    <w:rsid w:val="001D15A6"/>
    <w:rsid w:val="001D1751"/>
    <w:rsid w:val="001D17AF"/>
    <w:rsid w:val="001D1D55"/>
    <w:rsid w:val="001D23BA"/>
    <w:rsid w:val="001D2DE0"/>
    <w:rsid w:val="001D3A48"/>
    <w:rsid w:val="001D3A5E"/>
    <w:rsid w:val="001D5211"/>
    <w:rsid w:val="001D58B7"/>
    <w:rsid w:val="001D5CB3"/>
    <w:rsid w:val="001D6378"/>
    <w:rsid w:val="001D6CFC"/>
    <w:rsid w:val="001D6F5A"/>
    <w:rsid w:val="001D7050"/>
    <w:rsid w:val="001D7473"/>
    <w:rsid w:val="001D7F1D"/>
    <w:rsid w:val="001E005E"/>
    <w:rsid w:val="001E00E1"/>
    <w:rsid w:val="001E022B"/>
    <w:rsid w:val="001E1A0F"/>
    <w:rsid w:val="001E239D"/>
    <w:rsid w:val="001E292E"/>
    <w:rsid w:val="001E294A"/>
    <w:rsid w:val="001E2DBA"/>
    <w:rsid w:val="001E2FAF"/>
    <w:rsid w:val="001E3257"/>
    <w:rsid w:val="001E3784"/>
    <w:rsid w:val="001E3DB7"/>
    <w:rsid w:val="001E4268"/>
    <w:rsid w:val="001E47C2"/>
    <w:rsid w:val="001E5073"/>
    <w:rsid w:val="001E5250"/>
    <w:rsid w:val="001E546C"/>
    <w:rsid w:val="001E5824"/>
    <w:rsid w:val="001E6125"/>
    <w:rsid w:val="001E6523"/>
    <w:rsid w:val="001E6650"/>
    <w:rsid w:val="001E6E46"/>
    <w:rsid w:val="001E76F3"/>
    <w:rsid w:val="001E77C4"/>
    <w:rsid w:val="001F0DF5"/>
    <w:rsid w:val="001F0FDE"/>
    <w:rsid w:val="001F22B0"/>
    <w:rsid w:val="001F23AE"/>
    <w:rsid w:val="001F2E93"/>
    <w:rsid w:val="001F32AE"/>
    <w:rsid w:val="001F3623"/>
    <w:rsid w:val="001F39F7"/>
    <w:rsid w:val="001F401F"/>
    <w:rsid w:val="001F4573"/>
    <w:rsid w:val="001F53A1"/>
    <w:rsid w:val="001F53F4"/>
    <w:rsid w:val="001F544B"/>
    <w:rsid w:val="001F544F"/>
    <w:rsid w:val="001F596A"/>
    <w:rsid w:val="001F5C6C"/>
    <w:rsid w:val="001F5D25"/>
    <w:rsid w:val="001F5E1F"/>
    <w:rsid w:val="001F5E8D"/>
    <w:rsid w:val="001F5F9E"/>
    <w:rsid w:val="001F6667"/>
    <w:rsid w:val="001F6B29"/>
    <w:rsid w:val="001F6CD7"/>
    <w:rsid w:val="001F6EB9"/>
    <w:rsid w:val="001F787B"/>
    <w:rsid w:val="00200218"/>
    <w:rsid w:val="0020097F"/>
    <w:rsid w:val="00200989"/>
    <w:rsid w:val="00200AD8"/>
    <w:rsid w:val="002014B2"/>
    <w:rsid w:val="00201EBA"/>
    <w:rsid w:val="00201F6F"/>
    <w:rsid w:val="0020201E"/>
    <w:rsid w:val="00202D8C"/>
    <w:rsid w:val="00203268"/>
    <w:rsid w:val="0020349D"/>
    <w:rsid w:val="002056E6"/>
    <w:rsid w:val="00205C60"/>
    <w:rsid w:val="00205D5D"/>
    <w:rsid w:val="00206255"/>
    <w:rsid w:val="002074B4"/>
    <w:rsid w:val="002076E8"/>
    <w:rsid w:val="00207EB3"/>
    <w:rsid w:val="002102F5"/>
    <w:rsid w:val="00210D11"/>
    <w:rsid w:val="0021109B"/>
    <w:rsid w:val="00211F37"/>
    <w:rsid w:val="002127FA"/>
    <w:rsid w:val="00212D5D"/>
    <w:rsid w:val="00212EE5"/>
    <w:rsid w:val="002132A7"/>
    <w:rsid w:val="002141D2"/>
    <w:rsid w:val="00214310"/>
    <w:rsid w:val="00214686"/>
    <w:rsid w:val="0021478F"/>
    <w:rsid w:val="00214A1A"/>
    <w:rsid w:val="00214AA2"/>
    <w:rsid w:val="0021500F"/>
    <w:rsid w:val="00215519"/>
    <w:rsid w:val="00215BDC"/>
    <w:rsid w:val="00215F93"/>
    <w:rsid w:val="002166E1"/>
    <w:rsid w:val="00216DD0"/>
    <w:rsid w:val="00217FB0"/>
    <w:rsid w:val="00221B99"/>
    <w:rsid w:val="00221C2A"/>
    <w:rsid w:val="00221D0B"/>
    <w:rsid w:val="002229D4"/>
    <w:rsid w:val="00222C6F"/>
    <w:rsid w:val="00222C99"/>
    <w:rsid w:val="00223989"/>
    <w:rsid w:val="00223C32"/>
    <w:rsid w:val="00223D23"/>
    <w:rsid w:val="00223FE5"/>
    <w:rsid w:val="00224537"/>
    <w:rsid w:val="00224C6F"/>
    <w:rsid w:val="002251C4"/>
    <w:rsid w:val="0022563D"/>
    <w:rsid w:val="00225E8B"/>
    <w:rsid w:val="00225EBA"/>
    <w:rsid w:val="00226255"/>
    <w:rsid w:val="00230227"/>
    <w:rsid w:val="00231403"/>
    <w:rsid w:val="002314E3"/>
    <w:rsid w:val="002318B2"/>
    <w:rsid w:val="002319FA"/>
    <w:rsid w:val="00231BC8"/>
    <w:rsid w:val="00231ED2"/>
    <w:rsid w:val="00232A51"/>
    <w:rsid w:val="002348DA"/>
    <w:rsid w:val="0023547E"/>
    <w:rsid w:val="002355E4"/>
    <w:rsid w:val="0023591A"/>
    <w:rsid w:val="002359E5"/>
    <w:rsid w:val="00235AF4"/>
    <w:rsid w:val="00235B64"/>
    <w:rsid w:val="00235B75"/>
    <w:rsid w:val="002379B2"/>
    <w:rsid w:val="00237B7A"/>
    <w:rsid w:val="002410E9"/>
    <w:rsid w:val="0024149C"/>
    <w:rsid w:val="002414D8"/>
    <w:rsid w:val="002419EC"/>
    <w:rsid w:val="00242469"/>
    <w:rsid w:val="0024293D"/>
    <w:rsid w:val="00242B7E"/>
    <w:rsid w:val="00242DCD"/>
    <w:rsid w:val="00243118"/>
    <w:rsid w:val="0024331D"/>
    <w:rsid w:val="002434EE"/>
    <w:rsid w:val="002435F4"/>
    <w:rsid w:val="00243C8B"/>
    <w:rsid w:val="002441B2"/>
    <w:rsid w:val="00244C4E"/>
    <w:rsid w:val="0024505F"/>
    <w:rsid w:val="00245635"/>
    <w:rsid w:val="00245966"/>
    <w:rsid w:val="00245990"/>
    <w:rsid w:val="002467D9"/>
    <w:rsid w:val="00246807"/>
    <w:rsid w:val="00247515"/>
    <w:rsid w:val="00247B58"/>
    <w:rsid w:val="00247E53"/>
    <w:rsid w:val="00247F03"/>
    <w:rsid w:val="0025067E"/>
    <w:rsid w:val="00250854"/>
    <w:rsid w:val="00250AEA"/>
    <w:rsid w:val="00250B51"/>
    <w:rsid w:val="00251236"/>
    <w:rsid w:val="002517CF"/>
    <w:rsid w:val="00251901"/>
    <w:rsid w:val="00251CDE"/>
    <w:rsid w:val="00251DC0"/>
    <w:rsid w:val="00252B83"/>
    <w:rsid w:val="0025362E"/>
    <w:rsid w:val="00253C30"/>
    <w:rsid w:val="00254CBB"/>
    <w:rsid w:val="002550C4"/>
    <w:rsid w:val="00255FED"/>
    <w:rsid w:val="002568FC"/>
    <w:rsid w:val="00256DDE"/>
    <w:rsid w:val="00257525"/>
    <w:rsid w:val="00257BF5"/>
    <w:rsid w:val="00257D4C"/>
    <w:rsid w:val="0026043D"/>
    <w:rsid w:val="00260A9C"/>
    <w:rsid w:val="00260F92"/>
    <w:rsid w:val="0026115B"/>
    <w:rsid w:val="00261935"/>
    <w:rsid w:val="0026198D"/>
    <w:rsid w:val="00261AFB"/>
    <w:rsid w:val="0026220A"/>
    <w:rsid w:val="00262748"/>
    <w:rsid w:val="002634D3"/>
    <w:rsid w:val="00263A70"/>
    <w:rsid w:val="00264A45"/>
    <w:rsid w:val="002658AD"/>
    <w:rsid w:val="00265DB5"/>
    <w:rsid w:val="00265EC5"/>
    <w:rsid w:val="00266642"/>
    <w:rsid w:val="00266C20"/>
    <w:rsid w:val="002678C6"/>
    <w:rsid w:val="00267D23"/>
    <w:rsid w:val="002707AE"/>
    <w:rsid w:val="00271BF6"/>
    <w:rsid w:val="00271F99"/>
    <w:rsid w:val="00272402"/>
    <w:rsid w:val="002726A8"/>
    <w:rsid w:val="0027292C"/>
    <w:rsid w:val="00272BE1"/>
    <w:rsid w:val="00272E8C"/>
    <w:rsid w:val="00273316"/>
    <w:rsid w:val="002736F4"/>
    <w:rsid w:val="00273ABE"/>
    <w:rsid w:val="00273C02"/>
    <w:rsid w:val="00273D3E"/>
    <w:rsid w:val="00273F36"/>
    <w:rsid w:val="00274033"/>
    <w:rsid w:val="00274904"/>
    <w:rsid w:val="0027546F"/>
    <w:rsid w:val="00275FC4"/>
    <w:rsid w:val="002764C3"/>
    <w:rsid w:val="0027710D"/>
    <w:rsid w:val="00277C81"/>
    <w:rsid w:val="002800F6"/>
    <w:rsid w:val="00280552"/>
    <w:rsid w:val="00281124"/>
    <w:rsid w:val="002816EF"/>
    <w:rsid w:val="00281A78"/>
    <w:rsid w:val="00281BB7"/>
    <w:rsid w:val="00281CCC"/>
    <w:rsid w:val="00282B9F"/>
    <w:rsid w:val="00282C10"/>
    <w:rsid w:val="00282E10"/>
    <w:rsid w:val="002841E5"/>
    <w:rsid w:val="002841FB"/>
    <w:rsid w:val="00284AAA"/>
    <w:rsid w:val="00285200"/>
    <w:rsid w:val="00285800"/>
    <w:rsid w:val="00285D30"/>
    <w:rsid w:val="002860AE"/>
    <w:rsid w:val="00286750"/>
    <w:rsid w:val="002869DF"/>
    <w:rsid w:val="00286CBC"/>
    <w:rsid w:val="002873E8"/>
    <w:rsid w:val="0029035F"/>
    <w:rsid w:val="00290A48"/>
    <w:rsid w:val="002913C8"/>
    <w:rsid w:val="002914C9"/>
    <w:rsid w:val="00292C56"/>
    <w:rsid w:val="00293088"/>
    <w:rsid w:val="00293A29"/>
    <w:rsid w:val="002941AC"/>
    <w:rsid w:val="002945F9"/>
    <w:rsid w:val="002947D6"/>
    <w:rsid w:val="00294B8C"/>
    <w:rsid w:val="00294BAA"/>
    <w:rsid w:val="00294E50"/>
    <w:rsid w:val="002952F5"/>
    <w:rsid w:val="00295358"/>
    <w:rsid w:val="002953D7"/>
    <w:rsid w:val="0029568A"/>
    <w:rsid w:val="00295990"/>
    <w:rsid w:val="002A16D4"/>
    <w:rsid w:val="002A19B4"/>
    <w:rsid w:val="002A1A34"/>
    <w:rsid w:val="002A1E98"/>
    <w:rsid w:val="002A250A"/>
    <w:rsid w:val="002A35E2"/>
    <w:rsid w:val="002A36B8"/>
    <w:rsid w:val="002A3B3C"/>
    <w:rsid w:val="002A4027"/>
    <w:rsid w:val="002A524F"/>
    <w:rsid w:val="002A5468"/>
    <w:rsid w:val="002A5804"/>
    <w:rsid w:val="002A5BC9"/>
    <w:rsid w:val="002A683F"/>
    <w:rsid w:val="002A7511"/>
    <w:rsid w:val="002A77B4"/>
    <w:rsid w:val="002A7A10"/>
    <w:rsid w:val="002A7E90"/>
    <w:rsid w:val="002A7F68"/>
    <w:rsid w:val="002B0C93"/>
    <w:rsid w:val="002B1248"/>
    <w:rsid w:val="002B1859"/>
    <w:rsid w:val="002B1AD2"/>
    <w:rsid w:val="002B1D98"/>
    <w:rsid w:val="002B22CA"/>
    <w:rsid w:val="002B31D2"/>
    <w:rsid w:val="002B36C7"/>
    <w:rsid w:val="002B36CF"/>
    <w:rsid w:val="002B3B38"/>
    <w:rsid w:val="002B4C03"/>
    <w:rsid w:val="002B5997"/>
    <w:rsid w:val="002B625A"/>
    <w:rsid w:val="002B6362"/>
    <w:rsid w:val="002B6AC4"/>
    <w:rsid w:val="002B7544"/>
    <w:rsid w:val="002B7713"/>
    <w:rsid w:val="002C0633"/>
    <w:rsid w:val="002C0A75"/>
    <w:rsid w:val="002C0A93"/>
    <w:rsid w:val="002C0B4D"/>
    <w:rsid w:val="002C0E8F"/>
    <w:rsid w:val="002C1BEA"/>
    <w:rsid w:val="002C2394"/>
    <w:rsid w:val="002C23CD"/>
    <w:rsid w:val="002C26A5"/>
    <w:rsid w:val="002C2922"/>
    <w:rsid w:val="002C3B45"/>
    <w:rsid w:val="002C42A2"/>
    <w:rsid w:val="002C4366"/>
    <w:rsid w:val="002C5264"/>
    <w:rsid w:val="002C52BD"/>
    <w:rsid w:val="002C670A"/>
    <w:rsid w:val="002C6F6A"/>
    <w:rsid w:val="002C7101"/>
    <w:rsid w:val="002C71C3"/>
    <w:rsid w:val="002C7911"/>
    <w:rsid w:val="002D00E4"/>
    <w:rsid w:val="002D0A43"/>
    <w:rsid w:val="002D1DE0"/>
    <w:rsid w:val="002D22F7"/>
    <w:rsid w:val="002D2599"/>
    <w:rsid w:val="002D2631"/>
    <w:rsid w:val="002D282E"/>
    <w:rsid w:val="002D298A"/>
    <w:rsid w:val="002D338F"/>
    <w:rsid w:val="002D341F"/>
    <w:rsid w:val="002D370F"/>
    <w:rsid w:val="002D3735"/>
    <w:rsid w:val="002D3A39"/>
    <w:rsid w:val="002D3AAB"/>
    <w:rsid w:val="002D3DE7"/>
    <w:rsid w:val="002D4DCE"/>
    <w:rsid w:val="002D53B9"/>
    <w:rsid w:val="002D585C"/>
    <w:rsid w:val="002D5B0C"/>
    <w:rsid w:val="002D5C47"/>
    <w:rsid w:val="002D6392"/>
    <w:rsid w:val="002D73D6"/>
    <w:rsid w:val="002D7D30"/>
    <w:rsid w:val="002E0298"/>
    <w:rsid w:val="002E0822"/>
    <w:rsid w:val="002E100D"/>
    <w:rsid w:val="002E25F9"/>
    <w:rsid w:val="002E2F45"/>
    <w:rsid w:val="002E32CD"/>
    <w:rsid w:val="002E4603"/>
    <w:rsid w:val="002E4FBA"/>
    <w:rsid w:val="002E5832"/>
    <w:rsid w:val="002E625C"/>
    <w:rsid w:val="002E641C"/>
    <w:rsid w:val="002E6A90"/>
    <w:rsid w:val="002E70BA"/>
    <w:rsid w:val="002E785A"/>
    <w:rsid w:val="002E7BD5"/>
    <w:rsid w:val="002F03C2"/>
    <w:rsid w:val="002F0B16"/>
    <w:rsid w:val="002F11C5"/>
    <w:rsid w:val="002F21C0"/>
    <w:rsid w:val="002F2CAA"/>
    <w:rsid w:val="002F3656"/>
    <w:rsid w:val="002F37FC"/>
    <w:rsid w:val="002F3F2B"/>
    <w:rsid w:val="002F4179"/>
    <w:rsid w:val="002F53CA"/>
    <w:rsid w:val="002F5B8D"/>
    <w:rsid w:val="002F5F40"/>
    <w:rsid w:val="002F6540"/>
    <w:rsid w:val="002F69CD"/>
    <w:rsid w:val="002F7022"/>
    <w:rsid w:val="002F7773"/>
    <w:rsid w:val="002F78A0"/>
    <w:rsid w:val="00300489"/>
    <w:rsid w:val="00300EB8"/>
    <w:rsid w:val="00300EC8"/>
    <w:rsid w:val="00301A68"/>
    <w:rsid w:val="00301EE1"/>
    <w:rsid w:val="00301FFD"/>
    <w:rsid w:val="00302064"/>
    <w:rsid w:val="0030259E"/>
    <w:rsid w:val="00303B70"/>
    <w:rsid w:val="00304067"/>
    <w:rsid w:val="00304B32"/>
    <w:rsid w:val="00304BC6"/>
    <w:rsid w:val="00304FDB"/>
    <w:rsid w:val="00305400"/>
    <w:rsid w:val="00305E73"/>
    <w:rsid w:val="00306260"/>
    <w:rsid w:val="00306D33"/>
    <w:rsid w:val="00307ABE"/>
    <w:rsid w:val="00307E2B"/>
    <w:rsid w:val="00307E7A"/>
    <w:rsid w:val="00310AB5"/>
    <w:rsid w:val="003114DD"/>
    <w:rsid w:val="00311595"/>
    <w:rsid w:val="003116E5"/>
    <w:rsid w:val="00311A46"/>
    <w:rsid w:val="00311C57"/>
    <w:rsid w:val="00312F42"/>
    <w:rsid w:val="003131D1"/>
    <w:rsid w:val="003133FF"/>
    <w:rsid w:val="0031399F"/>
    <w:rsid w:val="00313B59"/>
    <w:rsid w:val="00313E41"/>
    <w:rsid w:val="003140A8"/>
    <w:rsid w:val="00314246"/>
    <w:rsid w:val="003142E2"/>
    <w:rsid w:val="0031470A"/>
    <w:rsid w:val="003152E9"/>
    <w:rsid w:val="00315878"/>
    <w:rsid w:val="00315CD6"/>
    <w:rsid w:val="00315FC3"/>
    <w:rsid w:val="0031606C"/>
    <w:rsid w:val="003163ED"/>
    <w:rsid w:val="00316EE1"/>
    <w:rsid w:val="00317530"/>
    <w:rsid w:val="00317850"/>
    <w:rsid w:val="003178EA"/>
    <w:rsid w:val="003201E3"/>
    <w:rsid w:val="003207F7"/>
    <w:rsid w:val="00320B2A"/>
    <w:rsid w:val="003210B0"/>
    <w:rsid w:val="003214B2"/>
    <w:rsid w:val="0032282D"/>
    <w:rsid w:val="0032316A"/>
    <w:rsid w:val="00323846"/>
    <w:rsid w:val="0032459B"/>
    <w:rsid w:val="003246D3"/>
    <w:rsid w:val="00324B53"/>
    <w:rsid w:val="00324BF9"/>
    <w:rsid w:val="00324D1A"/>
    <w:rsid w:val="00325B55"/>
    <w:rsid w:val="003274FE"/>
    <w:rsid w:val="0032761E"/>
    <w:rsid w:val="003302C0"/>
    <w:rsid w:val="00330356"/>
    <w:rsid w:val="003307A8"/>
    <w:rsid w:val="0033143A"/>
    <w:rsid w:val="00332BC9"/>
    <w:rsid w:val="00334D4D"/>
    <w:rsid w:val="003359DC"/>
    <w:rsid w:val="00335BE6"/>
    <w:rsid w:val="00336B52"/>
    <w:rsid w:val="00336C4C"/>
    <w:rsid w:val="00336F67"/>
    <w:rsid w:val="00337332"/>
    <w:rsid w:val="00337F6F"/>
    <w:rsid w:val="003401E7"/>
    <w:rsid w:val="00340289"/>
    <w:rsid w:val="00340836"/>
    <w:rsid w:val="00340883"/>
    <w:rsid w:val="003408E3"/>
    <w:rsid w:val="0034231D"/>
    <w:rsid w:val="00342EBA"/>
    <w:rsid w:val="00342FCF"/>
    <w:rsid w:val="00344536"/>
    <w:rsid w:val="00344CC4"/>
    <w:rsid w:val="0034516F"/>
    <w:rsid w:val="0034595F"/>
    <w:rsid w:val="0034604C"/>
    <w:rsid w:val="00346256"/>
    <w:rsid w:val="0034646D"/>
    <w:rsid w:val="00346792"/>
    <w:rsid w:val="00346816"/>
    <w:rsid w:val="00347169"/>
    <w:rsid w:val="0034773E"/>
    <w:rsid w:val="003478E9"/>
    <w:rsid w:val="0035011B"/>
    <w:rsid w:val="00350A56"/>
    <w:rsid w:val="00350C1D"/>
    <w:rsid w:val="00351153"/>
    <w:rsid w:val="00352572"/>
    <w:rsid w:val="00352591"/>
    <w:rsid w:val="00352798"/>
    <w:rsid w:val="0035298C"/>
    <w:rsid w:val="00353293"/>
    <w:rsid w:val="003535B6"/>
    <w:rsid w:val="00353DD1"/>
    <w:rsid w:val="00354A85"/>
    <w:rsid w:val="00354EE2"/>
    <w:rsid w:val="00355F42"/>
    <w:rsid w:val="003561FB"/>
    <w:rsid w:val="00356D7E"/>
    <w:rsid w:val="003574C4"/>
    <w:rsid w:val="00357909"/>
    <w:rsid w:val="003579D4"/>
    <w:rsid w:val="00360720"/>
    <w:rsid w:val="00360F18"/>
    <w:rsid w:val="00361397"/>
    <w:rsid w:val="003623A0"/>
    <w:rsid w:val="00362B4C"/>
    <w:rsid w:val="00363BB5"/>
    <w:rsid w:val="00364345"/>
    <w:rsid w:val="003644B7"/>
    <w:rsid w:val="00364BE2"/>
    <w:rsid w:val="00364EDE"/>
    <w:rsid w:val="003652A0"/>
    <w:rsid w:val="003652FF"/>
    <w:rsid w:val="0036654D"/>
    <w:rsid w:val="00366973"/>
    <w:rsid w:val="00367145"/>
    <w:rsid w:val="00367C4E"/>
    <w:rsid w:val="00370E81"/>
    <w:rsid w:val="00371810"/>
    <w:rsid w:val="00372480"/>
    <w:rsid w:val="00372A4E"/>
    <w:rsid w:val="00372CB7"/>
    <w:rsid w:val="00372D4B"/>
    <w:rsid w:val="00372F31"/>
    <w:rsid w:val="003732C4"/>
    <w:rsid w:val="00374142"/>
    <w:rsid w:val="00374A45"/>
    <w:rsid w:val="00374C0A"/>
    <w:rsid w:val="00375F25"/>
    <w:rsid w:val="003765DF"/>
    <w:rsid w:val="00376718"/>
    <w:rsid w:val="00376C88"/>
    <w:rsid w:val="00376CE1"/>
    <w:rsid w:val="003773EF"/>
    <w:rsid w:val="00377C7B"/>
    <w:rsid w:val="00377D83"/>
    <w:rsid w:val="00380C9C"/>
    <w:rsid w:val="003815F1"/>
    <w:rsid w:val="00381EEE"/>
    <w:rsid w:val="00382236"/>
    <w:rsid w:val="00382C71"/>
    <w:rsid w:val="00382CBD"/>
    <w:rsid w:val="00382DDC"/>
    <w:rsid w:val="00382F0C"/>
    <w:rsid w:val="00382FF4"/>
    <w:rsid w:val="0038306E"/>
    <w:rsid w:val="0038412B"/>
    <w:rsid w:val="00384359"/>
    <w:rsid w:val="00385BD5"/>
    <w:rsid w:val="00385C2A"/>
    <w:rsid w:val="00385E5A"/>
    <w:rsid w:val="00385EEC"/>
    <w:rsid w:val="00386430"/>
    <w:rsid w:val="003872A4"/>
    <w:rsid w:val="00387372"/>
    <w:rsid w:val="0038744C"/>
    <w:rsid w:val="00387ACC"/>
    <w:rsid w:val="00387BC2"/>
    <w:rsid w:val="00387F3D"/>
    <w:rsid w:val="00390CEF"/>
    <w:rsid w:val="00390D2E"/>
    <w:rsid w:val="00390D48"/>
    <w:rsid w:val="003911D5"/>
    <w:rsid w:val="00391ED2"/>
    <w:rsid w:val="00391F61"/>
    <w:rsid w:val="00392213"/>
    <w:rsid w:val="00393085"/>
    <w:rsid w:val="00393103"/>
    <w:rsid w:val="003937F6"/>
    <w:rsid w:val="0039412C"/>
    <w:rsid w:val="003943DC"/>
    <w:rsid w:val="00394577"/>
    <w:rsid w:val="00394A24"/>
    <w:rsid w:val="00395712"/>
    <w:rsid w:val="00396F9E"/>
    <w:rsid w:val="00397AF1"/>
    <w:rsid w:val="00397BFF"/>
    <w:rsid w:val="003A0DCE"/>
    <w:rsid w:val="003A18D9"/>
    <w:rsid w:val="003A1A21"/>
    <w:rsid w:val="003A1A98"/>
    <w:rsid w:val="003A1D19"/>
    <w:rsid w:val="003A2286"/>
    <w:rsid w:val="003A31CB"/>
    <w:rsid w:val="003A4325"/>
    <w:rsid w:val="003A4497"/>
    <w:rsid w:val="003A52E3"/>
    <w:rsid w:val="003A53D7"/>
    <w:rsid w:val="003A5606"/>
    <w:rsid w:val="003A5D36"/>
    <w:rsid w:val="003A6BAA"/>
    <w:rsid w:val="003A74F5"/>
    <w:rsid w:val="003A750B"/>
    <w:rsid w:val="003A77E4"/>
    <w:rsid w:val="003A7BDC"/>
    <w:rsid w:val="003A7DC0"/>
    <w:rsid w:val="003A7E6D"/>
    <w:rsid w:val="003B078C"/>
    <w:rsid w:val="003B1253"/>
    <w:rsid w:val="003B139A"/>
    <w:rsid w:val="003B2110"/>
    <w:rsid w:val="003B27A0"/>
    <w:rsid w:val="003B2B24"/>
    <w:rsid w:val="003B2C2E"/>
    <w:rsid w:val="003B38B6"/>
    <w:rsid w:val="003B3A5C"/>
    <w:rsid w:val="003B48CE"/>
    <w:rsid w:val="003B4F8C"/>
    <w:rsid w:val="003B516E"/>
    <w:rsid w:val="003B53D2"/>
    <w:rsid w:val="003B5EBA"/>
    <w:rsid w:val="003B6023"/>
    <w:rsid w:val="003B71A9"/>
    <w:rsid w:val="003B75AB"/>
    <w:rsid w:val="003B77AC"/>
    <w:rsid w:val="003B7893"/>
    <w:rsid w:val="003C01BF"/>
    <w:rsid w:val="003C0685"/>
    <w:rsid w:val="003C08B1"/>
    <w:rsid w:val="003C0ABC"/>
    <w:rsid w:val="003C1C12"/>
    <w:rsid w:val="003C1C16"/>
    <w:rsid w:val="003C1C47"/>
    <w:rsid w:val="003C1F51"/>
    <w:rsid w:val="003C21BE"/>
    <w:rsid w:val="003C2439"/>
    <w:rsid w:val="003C26F0"/>
    <w:rsid w:val="003C2A5D"/>
    <w:rsid w:val="003C2E60"/>
    <w:rsid w:val="003C31BF"/>
    <w:rsid w:val="003C36F7"/>
    <w:rsid w:val="003C3910"/>
    <w:rsid w:val="003C3B20"/>
    <w:rsid w:val="003C4619"/>
    <w:rsid w:val="003C563A"/>
    <w:rsid w:val="003C663D"/>
    <w:rsid w:val="003C66A9"/>
    <w:rsid w:val="003C6B20"/>
    <w:rsid w:val="003C6D08"/>
    <w:rsid w:val="003C6F2B"/>
    <w:rsid w:val="003C70BB"/>
    <w:rsid w:val="003C720C"/>
    <w:rsid w:val="003C739A"/>
    <w:rsid w:val="003C780E"/>
    <w:rsid w:val="003C781F"/>
    <w:rsid w:val="003C7875"/>
    <w:rsid w:val="003D03FA"/>
    <w:rsid w:val="003D1B06"/>
    <w:rsid w:val="003D1D13"/>
    <w:rsid w:val="003D1F21"/>
    <w:rsid w:val="003D2C24"/>
    <w:rsid w:val="003D3724"/>
    <w:rsid w:val="003D3DF0"/>
    <w:rsid w:val="003D417C"/>
    <w:rsid w:val="003D50D4"/>
    <w:rsid w:val="003D5704"/>
    <w:rsid w:val="003D5F60"/>
    <w:rsid w:val="003D6961"/>
    <w:rsid w:val="003D69E6"/>
    <w:rsid w:val="003D7206"/>
    <w:rsid w:val="003D7362"/>
    <w:rsid w:val="003D7705"/>
    <w:rsid w:val="003D7B93"/>
    <w:rsid w:val="003D7E3B"/>
    <w:rsid w:val="003E0A1A"/>
    <w:rsid w:val="003E1282"/>
    <w:rsid w:val="003E147A"/>
    <w:rsid w:val="003E195F"/>
    <w:rsid w:val="003E19FB"/>
    <w:rsid w:val="003E2ADC"/>
    <w:rsid w:val="003E2CC3"/>
    <w:rsid w:val="003E49C3"/>
    <w:rsid w:val="003E49DC"/>
    <w:rsid w:val="003E5CC4"/>
    <w:rsid w:val="003E5CE8"/>
    <w:rsid w:val="003E5E8F"/>
    <w:rsid w:val="003E64B8"/>
    <w:rsid w:val="003E6504"/>
    <w:rsid w:val="003E73E7"/>
    <w:rsid w:val="003E74AE"/>
    <w:rsid w:val="003E77CF"/>
    <w:rsid w:val="003E7FBE"/>
    <w:rsid w:val="003F03CE"/>
    <w:rsid w:val="003F07C1"/>
    <w:rsid w:val="003F091C"/>
    <w:rsid w:val="003F18CD"/>
    <w:rsid w:val="003F19FF"/>
    <w:rsid w:val="003F1B2F"/>
    <w:rsid w:val="003F1BF6"/>
    <w:rsid w:val="003F2AD6"/>
    <w:rsid w:val="003F2CD1"/>
    <w:rsid w:val="003F2D12"/>
    <w:rsid w:val="003F2F53"/>
    <w:rsid w:val="003F44FF"/>
    <w:rsid w:val="003F4BA0"/>
    <w:rsid w:val="003F4DA6"/>
    <w:rsid w:val="003F5804"/>
    <w:rsid w:val="003F6816"/>
    <w:rsid w:val="003F6D3D"/>
    <w:rsid w:val="003F6DAA"/>
    <w:rsid w:val="003F70BE"/>
    <w:rsid w:val="003F774C"/>
    <w:rsid w:val="004001CF"/>
    <w:rsid w:val="00401536"/>
    <w:rsid w:val="0040175B"/>
    <w:rsid w:val="0040205B"/>
    <w:rsid w:val="0040224C"/>
    <w:rsid w:val="00402622"/>
    <w:rsid w:val="0040312D"/>
    <w:rsid w:val="004033D0"/>
    <w:rsid w:val="00404E8E"/>
    <w:rsid w:val="004051B7"/>
    <w:rsid w:val="00405450"/>
    <w:rsid w:val="00405E40"/>
    <w:rsid w:val="00405FB1"/>
    <w:rsid w:val="00406029"/>
    <w:rsid w:val="00406561"/>
    <w:rsid w:val="00406820"/>
    <w:rsid w:val="00407161"/>
    <w:rsid w:val="00407583"/>
    <w:rsid w:val="00407769"/>
    <w:rsid w:val="00407CDE"/>
    <w:rsid w:val="00407D97"/>
    <w:rsid w:val="00407EFE"/>
    <w:rsid w:val="00407F65"/>
    <w:rsid w:val="0041079B"/>
    <w:rsid w:val="0041097F"/>
    <w:rsid w:val="00410C3C"/>
    <w:rsid w:val="00410D8F"/>
    <w:rsid w:val="00411527"/>
    <w:rsid w:val="004115F5"/>
    <w:rsid w:val="00412045"/>
    <w:rsid w:val="004128A9"/>
    <w:rsid w:val="00412FF0"/>
    <w:rsid w:val="00414560"/>
    <w:rsid w:val="004149AA"/>
    <w:rsid w:val="00414C82"/>
    <w:rsid w:val="00415050"/>
    <w:rsid w:val="004151BA"/>
    <w:rsid w:val="004152A4"/>
    <w:rsid w:val="00415858"/>
    <w:rsid w:val="004161E0"/>
    <w:rsid w:val="00416733"/>
    <w:rsid w:val="0041701B"/>
    <w:rsid w:val="00417761"/>
    <w:rsid w:val="00417820"/>
    <w:rsid w:val="00417AC0"/>
    <w:rsid w:val="00417E2C"/>
    <w:rsid w:val="00420080"/>
    <w:rsid w:val="0042020E"/>
    <w:rsid w:val="00420288"/>
    <w:rsid w:val="0042074F"/>
    <w:rsid w:val="0042099D"/>
    <w:rsid w:val="00420BCE"/>
    <w:rsid w:val="00420C36"/>
    <w:rsid w:val="00421490"/>
    <w:rsid w:val="004215A6"/>
    <w:rsid w:val="00421981"/>
    <w:rsid w:val="00421EE1"/>
    <w:rsid w:val="004223A9"/>
    <w:rsid w:val="00423856"/>
    <w:rsid w:val="00423A5C"/>
    <w:rsid w:val="00423BBA"/>
    <w:rsid w:val="00424391"/>
    <w:rsid w:val="0042487A"/>
    <w:rsid w:val="004250BA"/>
    <w:rsid w:val="004253C3"/>
    <w:rsid w:val="004255F2"/>
    <w:rsid w:val="004257FB"/>
    <w:rsid w:val="00425EBF"/>
    <w:rsid w:val="004267C4"/>
    <w:rsid w:val="00426B54"/>
    <w:rsid w:val="00426EF4"/>
    <w:rsid w:val="00426FF7"/>
    <w:rsid w:val="00427DFD"/>
    <w:rsid w:val="00427FCA"/>
    <w:rsid w:val="00430625"/>
    <w:rsid w:val="0043078D"/>
    <w:rsid w:val="00430F24"/>
    <w:rsid w:val="00431592"/>
    <w:rsid w:val="004317D4"/>
    <w:rsid w:val="00431C13"/>
    <w:rsid w:val="00431FC5"/>
    <w:rsid w:val="00432DC5"/>
    <w:rsid w:val="004334A6"/>
    <w:rsid w:val="00433AD6"/>
    <w:rsid w:val="00433B24"/>
    <w:rsid w:val="00433B55"/>
    <w:rsid w:val="00433FE7"/>
    <w:rsid w:val="004340FF"/>
    <w:rsid w:val="004342F4"/>
    <w:rsid w:val="004344A1"/>
    <w:rsid w:val="00434878"/>
    <w:rsid w:val="00434B57"/>
    <w:rsid w:val="00435725"/>
    <w:rsid w:val="004357CF"/>
    <w:rsid w:val="00435FAC"/>
    <w:rsid w:val="004365DE"/>
    <w:rsid w:val="00437818"/>
    <w:rsid w:val="00441C2C"/>
    <w:rsid w:val="00442711"/>
    <w:rsid w:val="00442AC9"/>
    <w:rsid w:val="00442D58"/>
    <w:rsid w:val="0044366E"/>
    <w:rsid w:val="0044370E"/>
    <w:rsid w:val="004437CA"/>
    <w:rsid w:val="00443A8D"/>
    <w:rsid w:val="00443AB4"/>
    <w:rsid w:val="00443D20"/>
    <w:rsid w:val="00444012"/>
    <w:rsid w:val="0044481A"/>
    <w:rsid w:val="00445105"/>
    <w:rsid w:val="00445400"/>
    <w:rsid w:val="004455EA"/>
    <w:rsid w:val="0044585A"/>
    <w:rsid w:val="00446813"/>
    <w:rsid w:val="00446EE4"/>
    <w:rsid w:val="00446F2D"/>
    <w:rsid w:val="0044720D"/>
    <w:rsid w:val="004479C8"/>
    <w:rsid w:val="004501C2"/>
    <w:rsid w:val="00450414"/>
    <w:rsid w:val="00450466"/>
    <w:rsid w:val="00450896"/>
    <w:rsid w:val="00450FC0"/>
    <w:rsid w:val="00451ED3"/>
    <w:rsid w:val="00452105"/>
    <w:rsid w:val="004521E9"/>
    <w:rsid w:val="0045237D"/>
    <w:rsid w:val="00452A7B"/>
    <w:rsid w:val="00452D0B"/>
    <w:rsid w:val="0045349D"/>
    <w:rsid w:val="00453691"/>
    <w:rsid w:val="00453A2E"/>
    <w:rsid w:val="004547F6"/>
    <w:rsid w:val="0045513E"/>
    <w:rsid w:val="0045514D"/>
    <w:rsid w:val="0045549C"/>
    <w:rsid w:val="00455A3C"/>
    <w:rsid w:val="00455AD0"/>
    <w:rsid w:val="00456033"/>
    <w:rsid w:val="00456572"/>
    <w:rsid w:val="00456AD0"/>
    <w:rsid w:val="00456F78"/>
    <w:rsid w:val="00456F9F"/>
    <w:rsid w:val="0045711D"/>
    <w:rsid w:val="00460307"/>
    <w:rsid w:val="00461625"/>
    <w:rsid w:val="00461F56"/>
    <w:rsid w:val="00462C7C"/>
    <w:rsid w:val="00462CEC"/>
    <w:rsid w:val="00462D6B"/>
    <w:rsid w:val="00462F1A"/>
    <w:rsid w:val="00462F7B"/>
    <w:rsid w:val="0046388A"/>
    <w:rsid w:val="00463AEF"/>
    <w:rsid w:val="00464011"/>
    <w:rsid w:val="004656F8"/>
    <w:rsid w:val="00465B0C"/>
    <w:rsid w:val="00466866"/>
    <w:rsid w:val="00466CDE"/>
    <w:rsid w:val="0046712E"/>
    <w:rsid w:val="0047026B"/>
    <w:rsid w:val="004702EB"/>
    <w:rsid w:val="00470589"/>
    <w:rsid w:val="004709C1"/>
    <w:rsid w:val="00471350"/>
    <w:rsid w:val="00471452"/>
    <w:rsid w:val="004717EA"/>
    <w:rsid w:val="00472977"/>
    <w:rsid w:val="00472A4E"/>
    <w:rsid w:val="00473045"/>
    <w:rsid w:val="00473217"/>
    <w:rsid w:val="00473E7A"/>
    <w:rsid w:val="00474155"/>
    <w:rsid w:val="004743A5"/>
    <w:rsid w:val="0047469F"/>
    <w:rsid w:val="00474910"/>
    <w:rsid w:val="00475AF1"/>
    <w:rsid w:val="00475C56"/>
    <w:rsid w:val="0047649C"/>
    <w:rsid w:val="00476A0E"/>
    <w:rsid w:val="00477256"/>
    <w:rsid w:val="00477BF4"/>
    <w:rsid w:val="00477EA6"/>
    <w:rsid w:val="004800A7"/>
    <w:rsid w:val="00480701"/>
    <w:rsid w:val="00480B4A"/>
    <w:rsid w:val="00480C5D"/>
    <w:rsid w:val="00480D42"/>
    <w:rsid w:val="0048179F"/>
    <w:rsid w:val="00482911"/>
    <w:rsid w:val="00482D3A"/>
    <w:rsid w:val="00482FCD"/>
    <w:rsid w:val="00483133"/>
    <w:rsid w:val="00484DFA"/>
    <w:rsid w:val="00485DC7"/>
    <w:rsid w:val="004864A2"/>
    <w:rsid w:val="0048656C"/>
    <w:rsid w:val="00486B4E"/>
    <w:rsid w:val="0048779B"/>
    <w:rsid w:val="00487C44"/>
    <w:rsid w:val="00487FDB"/>
    <w:rsid w:val="00490812"/>
    <w:rsid w:val="00490FCE"/>
    <w:rsid w:val="00491034"/>
    <w:rsid w:val="0049104B"/>
    <w:rsid w:val="00491C53"/>
    <w:rsid w:val="004921D2"/>
    <w:rsid w:val="00492843"/>
    <w:rsid w:val="004939C0"/>
    <w:rsid w:val="004940A4"/>
    <w:rsid w:val="004949E4"/>
    <w:rsid w:val="00494A1E"/>
    <w:rsid w:val="00494D8B"/>
    <w:rsid w:val="00494E43"/>
    <w:rsid w:val="00495979"/>
    <w:rsid w:val="0049636A"/>
    <w:rsid w:val="00496B1D"/>
    <w:rsid w:val="00496BA2"/>
    <w:rsid w:val="00496CD8"/>
    <w:rsid w:val="0049707D"/>
    <w:rsid w:val="0049795C"/>
    <w:rsid w:val="004A046F"/>
    <w:rsid w:val="004A0577"/>
    <w:rsid w:val="004A0A9F"/>
    <w:rsid w:val="004A0C93"/>
    <w:rsid w:val="004A144E"/>
    <w:rsid w:val="004A1AAC"/>
    <w:rsid w:val="004A1D96"/>
    <w:rsid w:val="004A20BF"/>
    <w:rsid w:val="004A3246"/>
    <w:rsid w:val="004A4424"/>
    <w:rsid w:val="004A45D6"/>
    <w:rsid w:val="004A4D41"/>
    <w:rsid w:val="004A4E10"/>
    <w:rsid w:val="004A53C9"/>
    <w:rsid w:val="004A55BE"/>
    <w:rsid w:val="004A5E8F"/>
    <w:rsid w:val="004A64EB"/>
    <w:rsid w:val="004A652E"/>
    <w:rsid w:val="004A78CC"/>
    <w:rsid w:val="004A7B0A"/>
    <w:rsid w:val="004A7F22"/>
    <w:rsid w:val="004B0125"/>
    <w:rsid w:val="004B020A"/>
    <w:rsid w:val="004B05CF"/>
    <w:rsid w:val="004B0633"/>
    <w:rsid w:val="004B0F16"/>
    <w:rsid w:val="004B1D4A"/>
    <w:rsid w:val="004B1D9C"/>
    <w:rsid w:val="004B1F2C"/>
    <w:rsid w:val="004B2220"/>
    <w:rsid w:val="004B2CE4"/>
    <w:rsid w:val="004B4272"/>
    <w:rsid w:val="004B4290"/>
    <w:rsid w:val="004B43A2"/>
    <w:rsid w:val="004B55B4"/>
    <w:rsid w:val="004B5AE7"/>
    <w:rsid w:val="004B6FEC"/>
    <w:rsid w:val="004B71BE"/>
    <w:rsid w:val="004B75B6"/>
    <w:rsid w:val="004B7842"/>
    <w:rsid w:val="004B79CB"/>
    <w:rsid w:val="004B7A32"/>
    <w:rsid w:val="004B7DFF"/>
    <w:rsid w:val="004C03BE"/>
    <w:rsid w:val="004C0A09"/>
    <w:rsid w:val="004C0A72"/>
    <w:rsid w:val="004C0DD1"/>
    <w:rsid w:val="004C0F10"/>
    <w:rsid w:val="004C1190"/>
    <w:rsid w:val="004C1322"/>
    <w:rsid w:val="004C1A06"/>
    <w:rsid w:val="004C1B53"/>
    <w:rsid w:val="004C1BF8"/>
    <w:rsid w:val="004C1ECE"/>
    <w:rsid w:val="004C32CC"/>
    <w:rsid w:val="004C3551"/>
    <w:rsid w:val="004C3809"/>
    <w:rsid w:val="004C449F"/>
    <w:rsid w:val="004C4A3D"/>
    <w:rsid w:val="004C4A61"/>
    <w:rsid w:val="004C52E4"/>
    <w:rsid w:val="004C582F"/>
    <w:rsid w:val="004C58B7"/>
    <w:rsid w:val="004C5DFE"/>
    <w:rsid w:val="004C7101"/>
    <w:rsid w:val="004C7997"/>
    <w:rsid w:val="004D07AB"/>
    <w:rsid w:val="004D0A9D"/>
    <w:rsid w:val="004D1749"/>
    <w:rsid w:val="004D180D"/>
    <w:rsid w:val="004D1A27"/>
    <w:rsid w:val="004D1CAC"/>
    <w:rsid w:val="004D22AD"/>
    <w:rsid w:val="004D2645"/>
    <w:rsid w:val="004D2770"/>
    <w:rsid w:val="004D2A4B"/>
    <w:rsid w:val="004D2FF0"/>
    <w:rsid w:val="004D3133"/>
    <w:rsid w:val="004D36F2"/>
    <w:rsid w:val="004D38C1"/>
    <w:rsid w:val="004D3967"/>
    <w:rsid w:val="004D45A4"/>
    <w:rsid w:val="004D4613"/>
    <w:rsid w:val="004D4AB1"/>
    <w:rsid w:val="004D4BB7"/>
    <w:rsid w:val="004D4C63"/>
    <w:rsid w:val="004D4CA5"/>
    <w:rsid w:val="004D53F9"/>
    <w:rsid w:val="004D63AF"/>
    <w:rsid w:val="004D660F"/>
    <w:rsid w:val="004D66A8"/>
    <w:rsid w:val="004D6728"/>
    <w:rsid w:val="004D6E57"/>
    <w:rsid w:val="004D6FCA"/>
    <w:rsid w:val="004D7625"/>
    <w:rsid w:val="004D7767"/>
    <w:rsid w:val="004D7F3F"/>
    <w:rsid w:val="004E08A4"/>
    <w:rsid w:val="004E0C06"/>
    <w:rsid w:val="004E0ED4"/>
    <w:rsid w:val="004E0F3D"/>
    <w:rsid w:val="004E1368"/>
    <w:rsid w:val="004E2AF2"/>
    <w:rsid w:val="004E2BEA"/>
    <w:rsid w:val="004E3A1B"/>
    <w:rsid w:val="004E3E6E"/>
    <w:rsid w:val="004E3F3B"/>
    <w:rsid w:val="004E446E"/>
    <w:rsid w:val="004E4AB3"/>
    <w:rsid w:val="004E5089"/>
    <w:rsid w:val="004E5877"/>
    <w:rsid w:val="004E5B3D"/>
    <w:rsid w:val="004E687D"/>
    <w:rsid w:val="004E6AB6"/>
    <w:rsid w:val="004E7126"/>
    <w:rsid w:val="004E734A"/>
    <w:rsid w:val="004E7760"/>
    <w:rsid w:val="004F0119"/>
    <w:rsid w:val="004F03C1"/>
    <w:rsid w:val="004F0FEF"/>
    <w:rsid w:val="004F12CE"/>
    <w:rsid w:val="004F1474"/>
    <w:rsid w:val="004F16C9"/>
    <w:rsid w:val="004F16EA"/>
    <w:rsid w:val="004F2118"/>
    <w:rsid w:val="004F2731"/>
    <w:rsid w:val="004F2D5B"/>
    <w:rsid w:val="004F2E48"/>
    <w:rsid w:val="004F3B44"/>
    <w:rsid w:val="004F43FD"/>
    <w:rsid w:val="004F46DD"/>
    <w:rsid w:val="004F4D7E"/>
    <w:rsid w:val="004F4E02"/>
    <w:rsid w:val="004F4FA3"/>
    <w:rsid w:val="004F6122"/>
    <w:rsid w:val="004F651C"/>
    <w:rsid w:val="004F6865"/>
    <w:rsid w:val="004F68F0"/>
    <w:rsid w:val="004F6929"/>
    <w:rsid w:val="004F6F41"/>
    <w:rsid w:val="004F739B"/>
    <w:rsid w:val="004F7D8C"/>
    <w:rsid w:val="0050052E"/>
    <w:rsid w:val="0050056C"/>
    <w:rsid w:val="00500C91"/>
    <w:rsid w:val="00500F55"/>
    <w:rsid w:val="00501352"/>
    <w:rsid w:val="005018EF"/>
    <w:rsid w:val="00501ADC"/>
    <w:rsid w:val="00501B83"/>
    <w:rsid w:val="00502251"/>
    <w:rsid w:val="005029B8"/>
    <w:rsid w:val="00503317"/>
    <w:rsid w:val="00503D46"/>
    <w:rsid w:val="00504607"/>
    <w:rsid w:val="005061DE"/>
    <w:rsid w:val="00506279"/>
    <w:rsid w:val="00507A3B"/>
    <w:rsid w:val="005105FA"/>
    <w:rsid w:val="00510D5D"/>
    <w:rsid w:val="00510E50"/>
    <w:rsid w:val="00511A83"/>
    <w:rsid w:val="00511ED5"/>
    <w:rsid w:val="00512351"/>
    <w:rsid w:val="005125F2"/>
    <w:rsid w:val="005134A4"/>
    <w:rsid w:val="00514061"/>
    <w:rsid w:val="00515AE3"/>
    <w:rsid w:val="00515D39"/>
    <w:rsid w:val="005160A4"/>
    <w:rsid w:val="00516C87"/>
    <w:rsid w:val="00517676"/>
    <w:rsid w:val="00517B1B"/>
    <w:rsid w:val="005207E4"/>
    <w:rsid w:val="00521330"/>
    <w:rsid w:val="00521A37"/>
    <w:rsid w:val="00521DF0"/>
    <w:rsid w:val="00521FA2"/>
    <w:rsid w:val="0052298B"/>
    <w:rsid w:val="00522C92"/>
    <w:rsid w:val="005231C7"/>
    <w:rsid w:val="0052337D"/>
    <w:rsid w:val="00523989"/>
    <w:rsid w:val="00523FFF"/>
    <w:rsid w:val="0052405D"/>
    <w:rsid w:val="0052477D"/>
    <w:rsid w:val="005254B0"/>
    <w:rsid w:val="00525B1A"/>
    <w:rsid w:val="005260C4"/>
    <w:rsid w:val="005264A0"/>
    <w:rsid w:val="00527061"/>
    <w:rsid w:val="0052751E"/>
    <w:rsid w:val="0052793E"/>
    <w:rsid w:val="00527EAE"/>
    <w:rsid w:val="005311C6"/>
    <w:rsid w:val="00531665"/>
    <w:rsid w:val="005321A4"/>
    <w:rsid w:val="005347CE"/>
    <w:rsid w:val="00534BDA"/>
    <w:rsid w:val="005355E9"/>
    <w:rsid w:val="00535838"/>
    <w:rsid w:val="00535C92"/>
    <w:rsid w:val="00535E34"/>
    <w:rsid w:val="005364A3"/>
    <w:rsid w:val="00536F4A"/>
    <w:rsid w:val="005372AD"/>
    <w:rsid w:val="005373C2"/>
    <w:rsid w:val="00537754"/>
    <w:rsid w:val="00537A0B"/>
    <w:rsid w:val="0054073B"/>
    <w:rsid w:val="00540A35"/>
    <w:rsid w:val="00540A8B"/>
    <w:rsid w:val="00540D55"/>
    <w:rsid w:val="00540EF7"/>
    <w:rsid w:val="0054121F"/>
    <w:rsid w:val="005419B1"/>
    <w:rsid w:val="00541A3B"/>
    <w:rsid w:val="00541D09"/>
    <w:rsid w:val="005429C1"/>
    <w:rsid w:val="0054390F"/>
    <w:rsid w:val="005441C8"/>
    <w:rsid w:val="00544643"/>
    <w:rsid w:val="005446D9"/>
    <w:rsid w:val="00544BD9"/>
    <w:rsid w:val="00546D9C"/>
    <w:rsid w:val="00547DD9"/>
    <w:rsid w:val="00550893"/>
    <w:rsid w:val="00550F61"/>
    <w:rsid w:val="0055166E"/>
    <w:rsid w:val="00551DF0"/>
    <w:rsid w:val="00552175"/>
    <w:rsid w:val="00552F06"/>
    <w:rsid w:val="0055324C"/>
    <w:rsid w:val="0055359F"/>
    <w:rsid w:val="00553733"/>
    <w:rsid w:val="0055393E"/>
    <w:rsid w:val="00554301"/>
    <w:rsid w:val="0055456F"/>
    <w:rsid w:val="005551EB"/>
    <w:rsid w:val="005552C1"/>
    <w:rsid w:val="005561CD"/>
    <w:rsid w:val="00556BBD"/>
    <w:rsid w:val="00556BF2"/>
    <w:rsid w:val="00557844"/>
    <w:rsid w:val="005579EF"/>
    <w:rsid w:val="00557A65"/>
    <w:rsid w:val="00557B2E"/>
    <w:rsid w:val="00557B61"/>
    <w:rsid w:val="00560708"/>
    <w:rsid w:val="00560997"/>
    <w:rsid w:val="00560DC0"/>
    <w:rsid w:val="00560E43"/>
    <w:rsid w:val="00560EEC"/>
    <w:rsid w:val="0056146C"/>
    <w:rsid w:val="00562758"/>
    <w:rsid w:val="00562CAF"/>
    <w:rsid w:val="0056369E"/>
    <w:rsid w:val="00563952"/>
    <w:rsid w:val="00563DA0"/>
    <w:rsid w:val="005643A8"/>
    <w:rsid w:val="00564A75"/>
    <w:rsid w:val="00564BF5"/>
    <w:rsid w:val="00564C69"/>
    <w:rsid w:val="00564D2E"/>
    <w:rsid w:val="00565491"/>
    <w:rsid w:val="0056653C"/>
    <w:rsid w:val="005667B5"/>
    <w:rsid w:val="005667B8"/>
    <w:rsid w:val="005667FA"/>
    <w:rsid w:val="005668EB"/>
    <w:rsid w:val="00567042"/>
    <w:rsid w:val="005678D1"/>
    <w:rsid w:val="00570093"/>
    <w:rsid w:val="00570866"/>
    <w:rsid w:val="00570956"/>
    <w:rsid w:val="00570D42"/>
    <w:rsid w:val="0057110C"/>
    <w:rsid w:val="00571447"/>
    <w:rsid w:val="00571D98"/>
    <w:rsid w:val="00572B83"/>
    <w:rsid w:val="00573131"/>
    <w:rsid w:val="00573650"/>
    <w:rsid w:val="00574B0A"/>
    <w:rsid w:val="00574B42"/>
    <w:rsid w:val="00575534"/>
    <w:rsid w:val="0057607F"/>
    <w:rsid w:val="00577184"/>
    <w:rsid w:val="00580917"/>
    <w:rsid w:val="00580B9B"/>
    <w:rsid w:val="00581498"/>
    <w:rsid w:val="005815FD"/>
    <w:rsid w:val="00581ED8"/>
    <w:rsid w:val="00581EF1"/>
    <w:rsid w:val="0058248B"/>
    <w:rsid w:val="005824A7"/>
    <w:rsid w:val="005827D8"/>
    <w:rsid w:val="00583249"/>
    <w:rsid w:val="005834EB"/>
    <w:rsid w:val="005840A2"/>
    <w:rsid w:val="00584749"/>
    <w:rsid w:val="00584A37"/>
    <w:rsid w:val="005851A7"/>
    <w:rsid w:val="005851FF"/>
    <w:rsid w:val="005857E1"/>
    <w:rsid w:val="005858F6"/>
    <w:rsid w:val="00585B42"/>
    <w:rsid w:val="00585CE3"/>
    <w:rsid w:val="00585D12"/>
    <w:rsid w:val="00585FC2"/>
    <w:rsid w:val="005862A4"/>
    <w:rsid w:val="00586418"/>
    <w:rsid w:val="00587358"/>
    <w:rsid w:val="0058769E"/>
    <w:rsid w:val="00587852"/>
    <w:rsid w:val="0059081E"/>
    <w:rsid w:val="00590A7D"/>
    <w:rsid w:val="0059125B"/>
    <w:rsid w:val="00591DD7"/>
    <w:rsid w:val="005924E0"/>
    <w:rsid w:val="0059252C"/>
    <w:rsid w:val="0059258E"/>
    <w:rsid w:val="00592EE7"/>
    <w:rsid w:val="00593330"/>
    <w:rsid w:val="0059389C"/>
    <w:rsid w:val="005938D3"/>
    <w:rsid w:val="005938DF"/>
    <w:rsid w:val="00593B85"/>
    <w:rsid w:val="00594CEA"/>
    <w:rsid w:val="005953A0"/>
    <w:rsid w:val="005959D4"/>
    <w:rsid w:val="00595A37"/>
    <w:rsid w:val="005966AC"/>
    <w:rsid w:val="005966EE"/>
    <w:rsid w:val="00596974"/>
    <w:rsid w:val="005969E5"/>
    <w:rsid w:val="005971DC"/>
    <w:rsid w:val="00597487"/>
    <w:rsid w:val="005976AE"/>
    <w:rsid w:val="005A024C"/>
    <w:rsid w:val="005A13E8"/>
    <w:rsid w:val="005A13EC"/>
    <w:rsid w:val="005A2652"/>
    <w:rsid w:val="005A302B"/>
    <w:rsid w:val="005A41DA"/>
    <w:rsid w:val="005A42DF"/>
    <w:rsid w:val="005A47D8"/>
    <w:rsid w:val="005A6401"/>
    <w:rsid w:val="005A64BD"/>
    <w:rsid w:val="005A6520"/>
    <w:rsid w:val="005A697E"/>
    <w:rsid w:val="005A7458"/>
    <w:rsid w:val="005A7549"/>
    <w:rsid w:val="005A774E"/>
    <w:rsid w:val="005A7CEA"/>
    <w:rsid w:val="005B01DC"/>
    <w:rsid w:val="005B046D"/>
    <w:rsid w:val="005B0640"/>
    <w:rsid w:val="005B09AA"/>
    <w:rsid w:val="005B0C0F"/>
    <w:rsid w:val="005B1410"/>
    <w:rsid w:val="005B1647"/>
    <w:rsid w:val="005B16A1"/>
    <w:rsid w:val="005B2240"/>
    <w:rsid w:val="005B27D2"/>
    <w:rsid w:val="005B2AB7"/>
    <w:rsid w:val="005B3138"/>
    <w:rsid w:val="005B4375"/>
    <w:rsid w:val="005B46C8"/>
    <w:rsid w:val="005B46F2"/>
    <w:rsid w:val="005B5D31"/>
    <w:rsid w:val="005B60FF"/>
    <w:rsid w:val="005B623A"/>
    <w:rsid w:val="005B6CB0"/>
    <w:rsid w:val="005B6FB6"/>
    <w:rsid w:val="005B7260"/>
    <w:rsid w:val="005B7BC1"/>
    <w:rsid w:val="005B7EAF"/>
    <w:rsid w:val="005C0904"/>
    <w:rsid w:val="005C09EE"/>
    <w:rsid w:val="005C0D58"/>
    <w:rsid w:val="005C1446"/>
    <w:rsid w:val="005C1E61"/>
    <w:rsid w:val="005C207B"/>
    <w:rsid w:val="005C2FE7"/>
    <w:rsid w:val="005C306E"/>
    <w:rsid w:val="005C319A"/>
    <w:rsid w:val="005C3ADC"/>
    <w:rsid w:val="005C45FF"/>
    <w:rsid w:val="005C505B"/>
    <w:rsid w:val="005C5343"/>
    <w:rsid w:val="005C5E8B"/>
    <w:rsid w:val="005C6243"/>
    <w:rsid w:val="005C6248"/>
    <w:rsid w:val="005C68A5"/>
    <w:rsid w:val="005C6E5E"/>
    <w:rsid w:val="005C7B61"/>
    <w:rsid w:val="005D0037"/>
    <w:rsid w:val="005D02ED"/>
    <w:rsid w:val="005D0836"/>
    <w:rsid w:val="005D0890"/>
    <w:rsid w:val="005D17FA"/>
    <w:rsid w:val="005D2799"/>
    <w:rsid w:val="005D2851"/>
    <w:rsid w:val="005D2873"/>
    <w:rsid w:val="005D2BDA"/>
    <w:rsid w:val="005D2EC3"/>
    <w:rsid w:val="005D32D9"/>
    <w:rsid w:val="005D339C"/>
    <w:rsid w:val="005D38C0"/>
    <w:rsid w:val="005D482F"/>
    <w:rsid w:val="005D4F33"/>
    <w:rsid w:val="005D5909"/>
    <w:rsid w:val="005D5ACF"/>
    <w:rsid w:val="005D5AF3"/>
    <w:rsid w:val="005D5D09"/>
    <w:rsid w:val="005D6333"/>
    <w:rsid w:val="005D652E"/>
    <w:rsid w:val="005D65F6"/>
    <w:rsid w:val="005D6857"/>
    <w:rsid w:val="005D6EFA"/>
    <w:rsid w:val="005D732C"/>
    <w:rsid w:val="005D7FEF"/>
    <w:rsid w:val="005E0857"/>
    <w:rsid w:val="005E0BEC"/>
    <w:rsid w:val="005E1250"/>
    <w:rsid w:val="005E197A"/>
    <w:rsid w:val="005E2404"/>
    <w:rsid w:val="005E2668"/>
    <w:rsid w:val="005E2CEC"/>
    <w:rsid w:val="005E3AFA"/>
    <w:rsid w:val="005E3E4E"/>
    <w:rsid w:val="005E3E5F"/>
    <w:rsid w:val="005E4E10"/>
    <w:rsid w:val="005E5C35"/>
    <w:rsid w:val="005E6052"/>
    <w:rsid w:val="005E6306"/>
    <w:rsid w:val="005E6BDF"/>
    <w:rsid w:val="005E77AD"/>
    <w:rsid w:val="005F015D"/>
    <w:rsid w:val="005F14CE"/>
    <w:rsid w:val="005F2409"/>
    <w:rsid w:val="005F2540"/>
    <w:rsid w:val="005F28FC"/>
    <w:rsid w:val="005F2AEA"/>
    <w:rsid w:val="005F36A9"/>
    <w:rsid w:val="005F4138"/>
    <w:rsid w:val="005F4395"/>
    <w:rsid w:val="005F48AD"/>
    <w:rsid w:val="005F4EB2"/>
    <w:rsid w:val="005F50D9"/>
    <w:rsid w:val="005F5AF7"/>
    <w:rsid w:val="005F6124"/>
    <w:rsid w:val="005F6176"/>
    <w:rsid w:val="005F67D9"/>
    <w:rsid w:val="005F6916"/>
    <w:rsid w:val="005F6923"/>
    <w:rsid w:val="005F7A39"/>
    <w:rsid w:val="0060047D"/>
    <w:rsid w:val="00600CDA"/>
    <w:rsid w:val="0060186E"/>
    <w:rsid w:val="0060214B"/>
    <w:rsid w:val="006023AB"/>
    <w:rsid w:val="0060241F"/>
    <w:rsid w:val="00602F94"/>
    <w:rsid w:val="006034B6"/>
    <w:rsid w:val="00603D68"/>
    <w:rsid w:val="006040CE"/>
    <w:rsid w:val="006040FB"/>
    <w:rsid w:val="0060432B"/>
    <w:rsid w:val="0060437D"/>
    <w:rsid w:val="00604CEF"/>
    <w:rsid w:val="00604CF7"/>
    <w:rsid w:val="00605453"/>
    <w:rsid w:val="0060619C"/>
    <w:rsid w:val="0060686E"/>
    <w:rsid w:val="006076CB"/>
    <w:rsid w:val="00607C52"/>
    <w:rsid w:val="00607DB0"/>
    <w:rsid w:val="0061035A"/>
    <w:rsid w:val="00610CA6"/>
    <w:rsid w:val="00610ECF"/>
    <w:rsid w:val="006110E0"/>
    <w:rsid w:val="0061115C"/>
    <w:rsid w:val="00611B50"/>
    <w:rsid w:val="00611B70"/>
    <w:rsid w:val="00611CEE"/>
    <w:rsid w:val="00611D98"/>
    <w:rsid w:val="006120CD"/>
    <w:rsid w:val="006125F3"/>
    <w:rsid w:val="00612C2A"/>
    <w:rsid w:val="00612FA0"/>
    <w:rsid w:val="00614E23"/>
    <w:rsid w:val="00615005"/>
    <w:rsid w:val="00615275"/>
    <w:rsid w:val="00615324"/>
    <w:rsid w:val="006154A5"/>
    <w:rsid w:val="0061566B"/>
    <w:rsid w:val="006160BB"/>
    <w:rsid w:val="00616986"/>
    <w:rsid w:val="0061752C"/>
    <w:rsid w:val="00617559"/>
    <w:rsid w:val="0061792D"/>
    <w:rsid w:val="00620048"/>
    <w:rsid w:val="00620B45"/>
    <w:rsid w:val="006215F6"/>
    <w:rsid w:val="00621835"/>
    <w:rsid w:val="00621A09"/>
    <w:rsid w:val="00621DE6"/>
    <w:rsid w:val="00624602"/>
    <w:rsid w:val="006247CC"/>
    <w:rsid w:val="00624A7B"/>
    <w:rsid w:val="0062589E"/>
    <w:rsid w:val="00625C19"/>
    <w:rsid w:val="0062780D"/>
    <w:rsid w:val="00627C12"/>
    <w:rsid w:val="00627F5D"/>
    <w:rsid w:val="006302C0"/>
    <w:rsid w:val="00630864"/>
    <w:rsid w:val="00630BB8"/>
    <w:rsid w:val="0063147B"/>
    <w:rsid w:val="0063158D"/>
    <w:rsid w:val="006316AB"/>
    <w:rsid w:val="00631849"/>
    <w:rsid w:val="00632612"/>
    <w:rsid w:val="006329BB"/>
    <w:rsid w:val="006339B1"/>
    <w:rsid w:val="00633FC2"/>
    <w:rsid w:val="00634043"/>
    <w:rsid w:val="00635D62"/>
    <w:rsid w:val="00635D8A"/>
    <w:rsid w:val="00635EAA"/>
    <w:rsid w:val="00636BCA"/>
    <w:rsid w:val="006372DC"/>
    <w:rsid w:val="006401AB"/>
    <w:rsid w:val="00640F16"/>
    <w:rsid w:val="00641AE0"/>
    <w:rsid w:val="006426CF"/>
    <w:rsid w:val="00642B00"/>
    <w:rsid w:val="00642E76"/>
    <w:rsid w:val="00643E1B"/>
    <w:rsid w:val="00644987"/>
    <w:rsid w:val="00645624"/>
    <w:rsid w:val="00645C7F"/>
    <w:rsid w:val="00646017"/>
    <w:rsid w:val="00646152"/>
    <w:rsid w:val="006467C2"/>
    <w:rsid w:val="00646E49"/>
    <w:rsid w:val="00647599"/>
    <w:rsid w:val="00647610"/>
    <w:rsid w:val="00650500"/>
    <w:rsid w:val="00650A08"/>
    <w:rsid w:val="00650CCC"/>
    <w:rsid w:val="00651BE4"/>
    <w:rsid w:val="00651CFC"/>
    <w:rsid w:val="00651E6B"/>
    <w:rsid w:val="00652488"/>
    <w:rsid w:val="006528F6"/>
    <w:rsid w:val="00653074"/>
    <w:rsid w:val="00653186"/>
    <w:rsid w:val="0065366D"/>
    <w:rsid w:val="00653EEA"/>
    <w:rsid w:val="006541E6"/>
    <w:rsid w:val="006542C7"/>
    <w:rsid w:val="00655273"/>
    <w:rsid w:val="00655958"/>
    <w:rsid w:val="00655C5A"/>
    <w:rsid w:val="00655CF0"/>
    <w:rsid w:val="00656CB5"/>
    <w:rsid w:val="006571AA"/>
    <w:rsid w:val="00657BE8"/>
    <w:rsid w:val="006601F0"/>
    <w:rsid w:val="00660750"/>
    <w:rsid w:val="00660E60"/>
    <w:rsid w:val="00660F49"/>
    <w:rsid w:val="006610A1"/>
    <w:rsid w:val="00661AD7"/>
    <w:rsid w:val="00661F86"/>
    <w:rsid w:val="00662170"/>
    <w:rsid w:val="00662A02"/>
    <w:rsid w:val="00662C79"/>
    <w:rsid w:val="00662D24"/>
    <w:rsid w:val="00663631"/>
    <w:rsid w:val="006639E4"/>
    <w:rsid w:val="00664145"/>
    <w:rsid w:val="006647F4"/>
    <w:rsid w:val="00664C59"/>
    <w:rsid w:val="006651C6"/>
    <w:rsid w:val="006655A7"/>
    <w:rsid w:val="006657D7"/>
    <w:rsid w:val="0066581E"/>
    <w:rsid w:val="00665CB3"/>
    <w:rsid w:val="00666370"/>
    <w:rsid w:val="00666BAF"/>
    <w:rsid w:val="006671D9"/>
    <w:rsid w:val="00667BC7"/>
    <w:rsid w:val="006701EE"/>
    <w:rsid w:val="0067038D"/>
    <w:rsid w:val="0067052B"/>
    <w:rsid w:val="0067069E"/>
    <w:rsid w:val="00670771"/>
    <w:rsid w:val="0067084C"/>
    <w:rsid w:val="00670866"/>
    <w:rsid w:val="00670B0C"/>
    <w:rsid w:val="00670B84"/>
    <w:rsid w:val="00671464"/>
    <w:rsid w:val="00671782"/>
    <w:rsid w:val="00671E31"/>
    <w:rsid w:val="0067228A"/>
    <w:rsid w:val="00673504"/>
    <w:rsid w:val="00673625"/>
    <w:rsid w:val="00674D31"/>
    <w:rsid w:val="00674DE1"/>
    <w:rsid w:val="00674FAD"/>
    <w:rsid w:val="00675204"/>
    <w:rsid w:val="00675909"/>
    <w:rsid w:val="0067594F"/>
    <w:rsid w:val="00675A4E"/>
    <w:rsid w:val="00675A51"/>
    <w:rsid w:val="006766CF"/>
    <w:rsid w:val="00677170"/>
    <w:rsid w:val="00677744"/>
    <w:rsid w:val="0067778B"/>
    <w:rsid w:val="006779A7"/>
    <w:rsid w:val="00677BE6"/>
    <w:rsid w:val="00680921"/>
    <w:rsid w:val="00680A5B"/>
    <w:rsid w:val="00681151"/>
    <w:rsid w:val="00681577"/>
    <w:rsid w:val="00681809"/>
    <w:rsid w:val="00681B0D"/>
    <w:rsid w:val="00682131"/>
    <w:rsid w:val="006821B7"/>
    <w:rsid w:val="00682A2C"/>
    <w:rsid w:val="00682D3C"/>
    <w:rsid w:val="00682DA6"/>
    <w:rsid w:val="0068456D"/>
    <w:rsid w:val="00684717"/>
    <w:rsid w:val="00684817"/>
    <w:rsid w:val="00684EFC"/>
    <w:rsid w:val="00685384"/>
    <w:rsid w:val="006853E0"/>
    <w:rsid w:val="00685960"/>
    <w:rsid w:val="00685DE4"/>
    <w:rsid w:val="00685EC8"/>
    <w:rsid w:val="006862AD"/>
    <w:rsid w:val="00686888"/>
    <w:rsid w:val="006870BD"/>
    <w:rsid w:val="0068717F"/>
    <w:rsid w:val="00687297"/>
    <w:rsid w:val="00687657"/>
    <w:rsid w:val="006879E8"/>
    <w:rsid w:val="00687B19"/>
    <w:rsid w:val="00687CCA"/>
    <w:rsid w:val="00687DF9"/>
    <w:rsid w:val="0069031A"/>
    <w:rsid w:val="006903D4"/>
    <w:rsid w:val="00690EE2"/>
    <w:rsid w:val="00691F25"/>
    <w:rsid w:val="00692009"/>
    <w:rsid w:val="0069297A"/>
    <w:rsid w:val="00693342"/>
    <w:rsid w:val="00694218"/>
    <w:rsid w:val="0069467F"/>
    <w:rsid w:val="00694773"/>
    <w:rsid w:val="00694C74"/>
    <w:rsid w:val="00694CD2"/>
    <w:rsid w:val="00694E14"/>
    <w:rsid w:val="00694E2B"/>
    <w:rsid w:val="00695126"/>
    <w:rsid w:val="006954C9"/>
    <w:rsid w:val="00695DF2"/>
    <w:rsid w:val="00695EE1"/>
    <w:rsid w:val="006961FF"/>
    <w:rsid w:val="00696B46"/>
    <w:rsid w:val="00696B5A"/>
    <w:rsid w:val="00697048"/>
    <w:rsid w:val="00697061"/>
    <w:rsid w:val="00697F16"/>
    <w:rsid w:val="006A03F1"/>
    <w:rsid w:val="006A07D9"/>
    <w:rsid w:val="006A0E74"/>
    <w:rsid w:val="006A1449"/>
    <w:rsid w:val="006A1761"/>
    <w:rsid w:val="006A1E92"/>
    <w:rsid w:val="006A21D0"/>
    <w:rsid w:val="006A2FF9"/>
    <w:rsid w:val="006A35A9"/>
    <w:rsid w:val="006A3DBD"/>
    <w:rsid w:val="006A4066"/>
    <w:rsid w:val="006A4B50"/>
    <w:rsid w:val="006A4B70"/>
    <w:rsid w:val="006A519A"/>
    <w:rsid w:val="006A5C28"/>
    <w:rsid w:val="006A5E0E"/>
    <w:rsid w:val="006A5F99"/>
    <w:rsid w:val="006A5FCA"/>
    <w:rsid w:val="006A5FCD"/>
    <w:rsid w:val="006A6892"/>
    <w:rsid w:val="006A68F8"/>
    <w:rsid w:val="006A6F86"/>
    <w:rsid w:val="006A717E"/>
    <w:rsid w:val="006A7404"/>
    <w:rsid w:val="006A75FF"/>
    <w:rsid w:val="006A764F"/>
    <w:rsid w:val="006A7C85"/>
    <w:rsid w:val="006B074E"/>
    <w:rsid w:val="006B10F6"/>
    <w:rsid w:val="006B1F98"/>
    <w:rsid w:val="006B2B7B"/>
    <w:rsid w:val="006B3832"/>
    <w:rsid w:val="006B397A"/>
    <w:rsid w:val="006B3A81"/>
    <w:rsid w:val="006B3FED"/>
    <w:rsid w:val="006B4542"/>
    <w:rsid w:val="006B50A7"/>
    <w:rsid w:val="006B50B4"/>
    <w:rsid w:val="006B5627"/>
    <w:rsid w:val="006B672E"/>
    <w:rsid w:val="006B67A8"/>
    <w:rsid w:val="006B6DDD"/>
    <w:rsid w:val="006B6E98"/>
    <w:rsid w:val="006B7650"/>
    <w:rsid w:val="006B7813"/>
    <w:rsid w:val="006B7ABD"/>
    <w:rsid w:val="006C070A"/>
    <w:rsid w:val="006C0B22"/>
    <w:rsid w:val="006C0C02"/>
    <w:rsid w:val="006C0F5D"/>
    <w:rsid w:val="006C1724"/>
    <w:rsid w:val="006C1A96"/>
    <w:rsid w:val="006C20DE"/>
    <w:rsid w:val="006C2C54"/>
    <w:rsid w:val="006C30FC"/>
    <w:rsid w:val="006C3253"/>
    <w:rsid w:val="006C37C9"/>
    <w:rsid w:val="006C38F0"/>
    <w:rsid w:val="006C3B87"/>
    <w:rsid w:val="006C405E"/>
    <w:rsid w:val="006C44D4"/>
    <w:rsid w:val="006C4937"/>
    <w:rsid w:val="006C49D3"/>
    <w:rsid w:val="006C4CEE"/>
    <w:rsid w:val="006C4EF1"/>
    <w:rsid w:val="006C521D"/>
    <w:rsid w:val="006C5307"/>
    <w:rsid w:val="006C59B9"/>
    <w:rsid w:val="006C6023"/>
    <w:rsid w:val="006C62E0"/>
    <w:rsid w:val="006C63DE"/>
    <w:rsid w:val="006C6810"/>
    <w:rsid w:val="006C7220"/>
    <w:rsid w:val="006D089C"/>
    <w:rsid w:val="006D0D13"/>
    <w:rsid w:val="006D1640"/>
    <w:rsid w:val="006D189F"/>
    <w:rsid w:val="006D1904"/>
    <w:rsid w:val="006D23B4"/>
    <w:rsid w:val="006D2467"/>
    <w:rsid w:val="006D283A"/>
    <w:rsid w:val="006D2DBB"/>
    <w:rsid w:val="006D4303"/>
    <w:rsid w:val="006D4BE2"/>
    <w:rsid w:val="006D6712"/>
    <w:rsid w:val="006D69EF"/>
    <w:rsid w:val="006D69F3"/>
    <w:rsid w:val="006D74A0"/>
    <w:rsid w:val="006D7E67"/>
    <w:rsid w:val="006E05E5"/>
    <w:rsid w:val="006E0AC8"/>
    <w:rsid w:val="006E0ED2"/>
    <w:rsid w:val="006E1476"/>
    <w:rsid w:val="006E27D0"/>
    <w:rsid w:val="006E37DA"/>
    <w:rsid w:val="006E42F8"/>
    <w:rsid w:val="006E441D"/>
    <w:rsid w:val="006E45C3"/>
    <w:rsid w:val="006E588D"/>
    <w:rsid w:val="006E58D5"/>
    <w:rsid w:val="006E5A2A"/>
    <w:rsid w:val="006E5F5F"/>
    <w:rsid w:val="006E6759"/>
    <w:rsid w:val="006E6C79"/>
    <w:rsid w:val="006E7306"/>
    <w:rsid w:val="006E79A5"/>
    <w:rsid w:val="006E7BD1"/>
    <w:rsid w:val="006E7CA8"/>
    <w:rsid w:val="006F037D"/>
    <w:rsid w:val="006F067C"/>
    <w:rsid w:val="006F0E89"/>
    <w:rsid w:val="006F16E0"/>
    <w:rsid w:val="006F3076"/>
    <w:rsid w:val="006F35B1"/>
    <w:rsid w:val="006F3DBF"/>
    <w:rsid w:val="006F4735"/>
    <w:rsid w:val="006F5648"/>
    <w:rsid w:val="006F58E2"/>
    <w:rsid w:val="006F64EE"/>
    <w:rsid w:val="006F70C6"/>
    <w:rsid w:val="006F7116"/>
    <w:rsid w:val="006F7DB3"/>
    <w:rsid w:val="006F7E78"/>
    <w:rsid w:val="0070032A"/>
    <w:rsid w:val="00700B56"/>
    <w:rsid w:val="0070210E"/>
    <w:rsid w:val="00702336"/>
    <w:rsid w:val="00702392"/>
    <w:rsid w:val="0070266E"/>
    <w:rsid w:val="0070267C"/>
    <w:rsid w:val="00702C64"/>
    <w:rsid w:val="00703090"/>
    <w:rsid w:val="007036AC"/>
    <w:rsid w:val="00703A65"/>
    <w:rsid w:val="00703FA3"/>
    <w:rsid w:val="007042C6"/>
    <w:rsid w:val="007042EE"/>
    <w:rsid w:val="00704802"/>
    <w:rsid w:val="00704C04"/>
    <w:rsid w:val="00705375"/>
    <w:rsid w:val="00705BF6"/>
    <w:rsid w:val="007060B8"/>
    <w:rsid w:val="00706842"/>
    <w:rsid w:val="00707700"/>
    <w:rsid w:val="00707BF5"/>
    <w:rsid w:val="00707E6D"/>
    <w:rsid w:val="00707FF3"/>
    <w:rsid w:val="0071125C"/>
    <w:rsid w:val="00711380"/>
    <w:rsid w:val="00711733"/>
    <w:rsid w:val="00712710"/>
    <w:rsid w:val="0071298B"/>
    <w:rsid w:val="00712A84"/>
    <w:rsid w:val="00713651"/>
    <w:rsid w:val="0071398E"/>
    <w:rsid w:val="00713B0F"/>
    <w:rsid w:val="00713CBA"/>
    <w:rsid w:val="00714294"/>
    <w:rsid w:val="0071494D"/>
    <w:rsid w:val="007152CE"/>
    <w:rsid w:val="0071588C"/>
    <w:rsid w:val="00715F22"/>
    <w:rsid w:val="00715FF7"/>
    <w:rsid w:val="007165AC"/>
    <w:rsid w:val="007174C2"/>
    <w:rsid w:val="007177B0"/>
    <w:rsid w:val="00717FDB"/>
    <w:rsid w:val="00720029"/>
    <w:rsid w:val="00720AA7"/>
    <w:rsid w:val="00720EB7"/>
    <w:rsid w:val="0072112B"/>
    <w:rsid w:val="00721B29"/>
    <w:rsid w:val="00721F8F"/>
    <w:rsid w:val="0072206B"/>
    <w:rsid w:val="00722329"/>
    <w:rsid w:val="007223DF"/>
    <w:rsid w:val="00722894"/>
    <w:rsid w:val="00722C8B"/>
    <w:rsid w:val="00723337"/>
    <w:rsid w:val="00723B0D"/>
    <w:rsid w:val="00723C9A"/>
    <w:rsid w:val="00723F10"/>
    <w:rsid w:val="00723FB6"/>
    <w:rsid w:val="00724375"/>
    <w:rsid w:val="00724DD9"/>
    <w:rsid w:val="007253EF"/>
    <w:rsid w:val="00725570"/>
    <w:rsid w:val="00725630"/>
    <w:rsid w:val="00725A8F"/>
    <w:rsid w:val="00726556"/>
    <w:rsid w:val="00726579"/>
    <w:rsid w:val="00726C50"/>
    <w:rsid w:val="00726C54"/>
    <w:rsid w:val="00726FAC"/>
    <w:rsid w:val="00727C0D"/>
    <w:rsid w:val="00730D4E"/>
    <w:rsid w:val="007310B3"/>
    <w:rsid w:val="00731697"/>
    <w:rsid w:val="00731904"/>
    <w:rsid w:val="00731D58"/>
    <w:rsid w:val="00733CE6"/>
    <w:rsid w:val="00734C15"/>
    <w:rsid w:val="00734FEE"/>
    <w:rsid w:val="007356D9"/>
    <w:rsid w:val="00735723"/>
    <w:rsid w:val="00736767"/>
    <w:rsid w:val="00736B5B"/>
    <w:rsid w:val="0073790F"/>
    <w:rsid w:val="00737A37"/>
    <w:rsid w:val="00740605"/>
    <w:rsid w:val="00740AC2"/>
    <w:rsid w:val="00741AE5"/>
    <w:rsid w:val="00742140"/>
    <w:rsid w:val="007421B1"/>
    <w:rsid w:val="0074319E"/>
    <w:rsid w:val="0074356A"/>
    <w:rsid w:val="007437C1"/>
    <w:rsid w:val="007437EB"/>
    <w:rsid w:val="00743F73"/>
    <w:rsid w:val="00745D88"/>
    <w:rsid w:val="00746009"/>
    <w:rsid w:val="00746035"/>
    <w:rsid w:val="00746E3C"/>
    <w:rsid w:val="00746FB1"/>
    <w:rsid w:val="007472CD"/>
    <w:rsid w:val="00747A87"/>
    <w:rsid w:val="0075058A"/>
    <w:rsid w:val="00750608"/>
    <w:rsid w:val="00750D32"/>
    <w:rsid w:val="00750D83"/>
    <w:rsid w:val="00750DB0"/>
    <w:rsid w:val="00750F2A"/>
    <w:rsid w:val="00751A0E"/>
    <w:rsid w:val="00751C03"/>
    <w:rsid w:val="00752019"/>
    <w:rsid w:val="007520FF"/>
    <w:rsid w:val="0075289A"/>
    <w:rsid w:val="00752E00"/>
    <w:rsid w:val="00752E5E"/>
    <w:rsid w:val="007533F3"/>
    <w:rsid w:val="00754C1F"/>
    <w:rsid w:val="00755D98"/>
    <w:rsid w:val="00756851"/>
    <w:rsid w:val="00756D7B"/>
    <w:rsid w:val="00757377"/>
    <w:rsid w:val="007579E6"/>
    <w:rsid w:val="00757AAE"/>
    <w:rsid w:val="00757F61"/>
    <w:rsid w:val="00760656"/>
    <w:rsid w:val="007610D0"/>
    <w:rsid w:val="007612A6"/>
    <w:rsid w:val="00761C8B"/>
    <w:rsid w:val="00762014"/>
    <w:rsid w:val="007621F1"/>
    <w:rsid w:val="00762380"/>
    <w:rsid w:val="00762A89"/>
    <w:rsid w:val="00762F3B"/>
    <w:rsid w:val="0076331E"/>
    <w:rsid w:val="00763552"/>
    <w:rsid w:val="00763891"/>
    <w:rsid w:val="007639AB"/>
    <w:rsid w:val="00763E5B"/>
    <w:rsid w:val="00764B17"/>
    <w:rsid w:val="00764B85"/>
    <w:rsid w:val="0076502C"/>
    <w:rsid w:val="00766106"/>
    <w:rsid w:val="00766C68"/>
    <w:rsid w:val="00767059"/>
    <w:rsid w:val="007675CA"/>
    <w:rsid w:val="00767B3D"/>
    <w:rsid w:val="0077024D"/>
    <w:rsid w:val="0077024E"/>
    <w:rsid w:val="007709CD"/>
    <w:rsid w:val="00771374"/>
    <w:rsid w:val="00771A87"/>
    <w:rsid w:val="007720CA"/>
    <w:rsid w:val="00772591"/>
    <w:rsid w:val="00772A30"/>
    <w:rsid w:val="00772C5B"/>
    <w:rsid w:val="007734B4"/>
    <w:rsid w:val="007736EF"/>
    <w:rsid w:val="00774301"/>
    <w:rsid w:val="00774D22"/>
    <w:rsid w:val="00775032"/>
    <w:rsid w:val="007757D0"/>
    <w:rsid w:val="00775D82"/>
    <w:rsid w:val="00776510"/>
    <w:rsid w:val="00776FCD"/>
    <w:rsid w:val="00777258"/>
    <w:rsid w:val="007801D4"/>
    <w:rsid w:val="0078051E"/>
    <w:rsid w:val="00780D93"/>
    <w:rsid w:val="00780ED8"/>
    <w:rsid w:val="0078130F"/>
    <w:rsid w:val="007816D6"/>
    <w:rsid w:val="00781BF2"/>
    <w:rsid w:val="007821C6"/>
    <w:rsid w:val="00782232"/>
    <w:rsid w:val="0078242D"/>
    <w:rsid w:val="007824EA"/>
    <w:rsid w:val="0078253C"/>
    <w:rsid w:val="007826C7"/>
    <w:rsid w:val="00782A6E"/>
    <w:rsid w:val="00782DD2"/>
    <w:rsid w:val="00782F63"/>
    <w:rsid w:val="007833B0"/>
    <w:rsid w:val="00784A2D"/>
    <w:rsid w:val="007855C6"/>
    <w:rsid w:val="0078565A"/>
    <w:rsid w:val="0078605F"/>
    <w:rsid w:val="00786C38"/>
    <w:rsid w:val="00787EB4"/>
    <w:rsid w:val="00787EBB"/>
    <w:rsid w:val="00790557"/>
    <w:rsid w:val="00790C44"/>
    <w:rsid w:val="0079137D"/>
    <w:rsid w:val="00792188"/>
    <w:rsid w:val="0079274A"/>
    <w:rsid w:val="0079281D"/>
    <w:rsid w:val="0079312F"/>
    <w:rsid w:val="0079409E"/>
    <w:rsid w:val="00794DD0"/>
    <w:rsid w:val="007950D9"/>
    <w:rsid w:val="00795920"/>
    <w:rsid w:val="0079603F"/>
    <w:rsid w:val="007966B6"/>
    <w:rsid w:val="007967F6"/>
    <w:rsid w:val="00796A80"/>
    <w:rsid w:val="00796B4F"/>
    <w:rsid w:val="007978BB"/>
    <w:rsid w:val="007A0B99"/>
    <w:rsid w:val="007A15C8"/>
    <w:rsid w:val="007A1EF6"/>
    <w:rsid w:val="007A1F5E"/>
    <w:rsid w:val="007A22C9"/>
    <w:rsid w:val="007A24C0"/>
    <w:rsid w:val="007A26C8"/>
    <w:rsid w:val="007A2B9C"/>
    <w:rsid w:val="007A3412"/>
    <w:rsid w:val="007A3B1E"/>
    <w:rsid w:val="007A502B"/>
    <w:rsid w:val="007A5136"/>
    <w:rsid w:val="007A5C3D"/>
    <w:rsid w:val="007A61D4"/>
    <w:rsid w:val="007A65A1"/>
    <w:rsid w:val="007A6F59"/>
    <w:rsid w:val="007A76CC"/>
    <w:rsid w:val="007A797F"/>
    <w:rsid w:val="007A7E92"/>
    <w:rsid w:val="007A7F91"/>
    <w:rsid w:val="007B027B"/>
    <w:rsid w:val="007B0624"/>
    <w:rsid w:val="007B0A4A"/>
    <w:rsid w:val="007B0C6D"/>
    <w:rsid w:val="007B114E"/>
    <w:rsid w:val="007B1458"/>
    <w:rsid w:val="007B14ED"/>
    <w:rsid w:val="007B1F69"/>
    <w:rsid w:val="007B2165"/>
    <w:rsid w:val="007B2183"/>
    <w:rsid w:val="007B25E8"/>
    <w:rsid w:val="007B292A"/>
    <w:rsid w:val="007B29B6"/>
    <w:rsid w:val="007B3C16"/>
    <w:rsid w:val="007B44DA"/>
    <w:rsid w:val="007B47DE"/>
    <w:rsid w:val="007B4F55"/>
    <w:rsid w:val="007B4FF3"/>
    <w:rsid w:val="007B502A"/>
    <w:rsid w:val="007B5225"/>
    <w:rsid w:val="007B57BE"/>
    <w:rsid w:val="007B5C5F"/>
    <w:rsid w:val="007B6100"/>
    <w:rsid w:val="007B62DF"/>
    <w:rsid w:val="007B6D48"/>
    <w:rsid w:val="007B73BF"/>
    <w:rsid w:val="007B767B"/>
    <w:rsid w:val="007B7758"/>
    <w:rsid w:val="007B785B"/>
    <w:rsid w:val="007B7CBE"/>
    <w:rsid w:val="007C1194"/>
    <w:rsid w:val="007C141C"/>
    <w:rsid w:val="007C176F"/>
    <w:rsid w:val="007C1A0F"/>
    <w:rsid w:val="007C1D02"/>
    <w:rsid w:val="007C26D7"/>
    <w:rsid w:val="007C27BB"/>
    <w:rsid w:val="007C2A05"/>
    <w:rsid w:val="007C2E18"/>
    <w:rsid w:val="007C31C1"/>
    <w:rsid w:val="007C3652"/>
    <w:rsid w:val="007C3943"/>
    <w:rsid w:val="007C415A"/>
    <w:rsid w:val="007C50E4"/>
    <w:rsid w:val="007C5103"/>
    <w:rsid w:val="007C60C2"/>
    <w:rsid w:val="007C648F"/>
    <w:rsid w:val="007C688F"/>
    <w:rsid w:val="007C6BC2"/>
    <w:rsid w:val="007C6F00"/>
    <w:rsid w:val="007C751A"/>
    <w:rsid w:val="007D015F"/>
    <w:rsid w:val="007D1278"/>
    <w:rsid w:val="007D1C73"/>
    <w:rsid w:val="007D1CDE"/>
    <w:rsid w:val="007D1FA7"/>
    <w:rsid w:val="007D207F"/>
    <w:rsid w:val="007D270E"/>
    <w:rsid w:val="007D300C"/>
    <w:rsid w:val="007D3092"/>
    <w:rsid w:val="007D31EB"/>
    <w:rsid w:val="007D37DA"/>
    <w:rsid w:val="007D3B0C"/>
    <w:rsid w:val="007D3B92"/>
    <w:rsid w:val="007D3DCA"/>
    <w:rsid w:val="007D4F3A"/>
    <w:rsid w:val="007D5734"/>
    <w:rsid w:val="007D585D"/>
    <w:rsid w:val="007D59E1"/>
    <w:rsid w:val="007D6181"/>
    <w:rsid w:val="007D635D"/>
    <w:rsid w:val="007D6553"/>
    <w:rsid w:val="007D75B7"/>
    <w:rsid w:val="007D76BB"/>
    <w:rsid w:val="007D7CBC"/>
    <w:rsid w:val="007D7DB5"/>
    <w:rsid w:val="007E004C"/>
    <w:rsid w:val="007E0167"/>
    <w:rsid w:val="007E0A9F"/>
    <w:rsid w:val="007E1D9A"/>
    <w:rsid w:val="007E221F"/>
    <w:rsid w:val="007E24C1"/>
    <w:rsid w:val="007E2CC4"/>
    <w:rsid w:val="007E31C5"/>
    <w:rsid w:val="007E3C18"/>
    <w:rsid w:val="007E43FD"/>
    <w:rsid w:val="007E49C3"/>
    <w:rsid w:val="007E4AE9"/>
    <w:rsid w:val="007E4D32"/>
    <w:rsid w:val="007E5491"/>
    <w:rsid w:val="007E56D0"/>
    <w:rsid w:val="007E609E"/>
    <w:rsid w:val="007E7476"/>
    <w:rsid w:val="007E7487"/>
    <w:rsid w:val="007E7CFB"/>
    <w:rsid w:val="007E7E42"/>
    <w:rsid w:val="007E7FB6"/>
    <w:rsid w:val="007F0354"/>
    <w:rsid w:val="007F061F"/>
    <w:rsid w:val="007F0AB9"/>
    <w:rsid w:val="007F0FEA"/>
    <w:rsid w:val="007F135D"/>
    <w:rsid w:val="007F15B8"/>
    <w:rsid w:val="007F1D76"/>
    <w:rsid w:val="007F2177"/>
    <w:rsid w:val="007F36AE"/>
    <w:rsid w:val="007F4796"/>
    <w:rsid w:val="007F4BE8"/>
    <w:rsid w:val="007F512E"/>
    <w:rsid w:val="007F684E"/>
    <w:rsid w:val="007F75D0"/>
    <w:rsid w:val="007F77BB"/>
    <w:rsid w:val="00800994"/>
    <w:rsid w:val="00800FC8"/>
    <w:rsid w:val="008013BF"/>
    <w:rsid w:val="00801D9C"/>
    <w:rsid w:val="008024B3"/>
    <w:rsid w:val="008027C0"/>
    <w:rsid w:val="0080296C"/>
    <w:rsid w:val="00802C77"/>
    <w:rsid w:val="00802D80"/>
    <w:rsid w:val="00802E7B"/>
    <w:rsid w:val="0080491C"/>
    <w:rsid w:val="00804A01"/>
    <w:rsid w:val="00804A5B"/>
    <w:rsid w:val="00804BE3"/>
    <w:rsid w:val="00805338"/>
    <w:rsid w:val="008057C6"/>
    <w:rsid w:val="008058AB"/>
    <w:rsid w:val="00805903"/>
    <w:rsid w:val="00805BEB"/>
    <w:rsid w:val="008062B9"/>
    <w:rsid w:val="0080631E"/>
    <w:rsid w:val="00806716"/>
    <w:rsid w:val="008067B9"/>
    <w:rsid w:val="00806A74"/>
    <w:rsid w:val="00807727"/>
    <w:rsid w:val="00807C9B"/>
    <w:rsid w:val="00807F0D"/>
    <w:rsid w:val="00810B89"/>
    <w:rsid w:val="00810BA0"/>
    <w:rsid w:val="00811615"/>
    <w:rsid w:val="00812C07"/>
    <w:rsid w:val="008137D2"/>
    <w:rsid w:val="00813EAE"/>
    <w:rsid w:val="008141A3"/>
    <w:rsid w:val="0081471C"/>
    <w:rsid w:val="00814E2F"/>
    <w:rsid w:val="0081509B"/>
    <w:rsid w:val="00815736"/>
    <w:rsid w:val="008167DA"/>
    <w:rsid w:val="00816AFD"/>
    <w:rsid w:val="0081717D"/>
    <w:rsid w:val="0081719B"/>
    <w:rsid w:val="00817705"/>
    <w:rsid w:val="0081785C"/>
    <w:rsid w:val="00817932"/>
    <w:rsid w:val="00817F5A"/>
    <w:rsid w:val="00817F60"/>
    <w:rsid w:val="00820347"/>
    <w:rsid w:val="0082058A"/>
    <w:rsid w:val="0082061B"/>
    <w:rsid w:val="00820848"/>
    <w:rsid w:val="008217E3"/>
    <w:rsid w:val="00821D6E"/>
    <w:rsid w:val="00821F8B"/>
    <w:rsid w:val="0082231A"/>
    <w:rsid w:val="00822352"/>
    <w:rsid w:val="008226E0"/>
    <w:rsid w:val="00823471"/>
    <w:rsid w:val="00823762"/>
    <w:rsid w:val="0082409C"/>
    <w:rsid w:val="008252B4"/>
    <w:rsid w:val="00825559"/>
    <w:rsid w:val="008259DB"/>
    <w:rsid w:val="00825F59"/>
    <w:rsid w:val="00827791"/>
    <w:rsid w:val="00827EA2"/>
    <w:rsid w:val="00830171"/>
    <w:rsid w:val="00830174"/>
    <w:rsid w:val="008308C9"/>
    <w:rsid w:val="00831813"/>
    <w:rsid w:val="00831C68"/>
    <w:rsid w:val="008320F6"/>
    <w:rsid w:val="00832813"/>
    <w:rsid w:val="0083297D"/>
    <w:rsid w:val="00832FFE"/>
    <w:rsid w:val="0083312A"/>
    <w:rsid w:val="0083319B"/>
    <w:rsid w:val="0083329E"/>
    <w:rsid w:val="00833464"/>
    <w:rsid w:val="00833846"/>
    <w:rsid w:val="00834067"/>
    <w:rsid w:val="008341B3"/>
    <w:rsid w:val="008341F8"/>
    <w:rsid w:val="00834943"/>
    <w:rsid w:val="00835018"/>
    <w:rsid w:val="008350F7"/>
    <w:rsid w:val="0083531A"/>
    <w:rsid w:val="0083568A"/>
    <w:rsid w:val="00835CAE"/>
    <w:rsid w:val="0083645B"/>
    <w:rsid w:val="0083693E"/>
    <w:rsid w:val="008378D5"/>
    <w:rsid w:val="00837E63"/>
    <w:rsid w:val="00837EA7"/>
    <w:rsid w:val="0084012C"/>
    <w:rsid w:val="0084096D"/>
    <w:rsid w:val="00841068"/>
    <w:rsid w:val="0084137B"/>
    <w:rsid w:val="008416FB"/>
    <w:rsid w:val="008417F9"/>
    <w:rsid w:val="008423D9"/>
    <w:rsid w:val="00842563"/>
    <w:rsid w:val="00842835"/>
    <w:rsid w:val="00842B99"/>
    <w:rsid w:val="00842C24"/>
    <w:rsid w:val="00842EA6"/>
    <w:rsid w:val="00843558"/>
    <w:rsid w:val="008439FD"/>
    <w:rsid w:val="00844599"/>
    <w:rsid w:val="00845441"/>
    <w:rsid w:val="00845FA3"/>
    <w:rsid w:val="00846703"/>
    <w:rsid w:val="00846C31"/>
    <w:rsid w:val="00846FAB"/>
    <w:rsid w:val="00847026"/>
    <w:rsid w:val="008470AA"/>
    <w:rsid w:val="00847479"/>
    <w:rsid w:val="00847651"/>
    <w:rsid w:val="008478E1"/>
    <w:rsid w:val="00847D01"/>
    <w:rsid w:val="00847E2C"/>
    <w:rsid w:val="00847E7C"/>
    <w:rsid w:val="008502D2"/>
    <w:rsid w:val="008503B6"/>
    <w:rsid w:val="0085051A"/>
    <w:rsid w:val="00850981"/>
    <w:rsid w:val="008509BA"/>
    <w:rsid w:val="00850D01"/>
    <w:rsid w:val="00851330"/>
    <w:rsid w:val="00851AFB"/>
    <w:rsid w:val="00851B97"/>
    <w:rsid w:val="00851E85"/>
    <w:rsid w:val="00852861"/>
    <w:rsid w:val="008529DA"/>
    <w:rsid w:val="00852B8F"/>
    <w:rsid w:val="00852CF7"/>
    <w:rsid w:val="008531A0"/>
    <w:rsid w:val="00854144"/>
    <w:rsid w:val="00854E9E"/>
    <w:rsid w:val="0085507A"/>
    <w:rsid w:val="00855E5A"/>
    <w:rsid w:val="0085643D"/>
    <w:rsid w:val="00856776"/>
    <w:rsid w:val="00856F13"/>
    <w:rsid w:val="008575C0"/>
    <w:rsid w:val="00857E73"/>
    <w:rsid w:val="00857F7B"/>
    <w:rsid w:val="00860117"/>
    <w:rsid w:val="00860657"/>
    <w:rsid w:val="008606AB"/>
    <w:rsid w:val="008608A1"/>
    <w:rsid w:val="00860E15"/>
    <w:rsid w:val="00861D1D"/>
    <w:rsid w:val="00861E4C"/>
    <w:rsid w:val="00861F83"/>
    <w:rsid w:val="008625CF"/>
    <w:rsid w:val="00863248"/>
    <w:rsid w:val="0086463C"/>
    <w:rsid w:val="00864B17"/>
    <w:rsid w:val="00865C90"/>
    <w:rsid w:val="00865CBC"/>
    <w:rsid w:val="008669FE"/>
    <w:rsid w:val="00866B35"/>
    <w:rsid w:val="00866D53"/>
    <w:rsid w:val="008676B0"/>
    <w:rsid w:val="008706DB"/>
    <w:rsid w:val="0087138B"/>
    <w:rsid w:val="0087139A"/>
    <w:rsid w:val="008721BC"/>
    <w:rsid w:val="00872D91"/>
    <w:rsid w:val="0087338D"/>
    <w:rsid w:val="00873A24"/>
    <w:rsid w:val="00873ED0"/>
    <w:rsid w:val="00873FA5"/>
    <w:rsid w:val="00874037"/>
    <w:rsid w:val="00874D80"/>
    <w:rsid w:val="0087507E"/>
    <w:rsid w:val="0087525C"/>
    <w:rsid w:val="008756BC"/>
    <w:rsid w:val="00875D46"/>
    <w:rsid w:val="0087610B"/>
    <w:rsid w:val="0087615C"/>
    <w:rsid w:val="008764FF"/>
    <w:rsid w:val="00876587"/>
    <w:rsid w:val="008768D0"/>
    <w:rsid w:val="00877598"/>
    <w:rsid w:val="008775B1"/>
    <w:rsid w:val="00877CE8"/>
    <w:rsid w:val="00880050"/>
    <w:rsid w:val="008804C3"/>
    <w:rsid w:val="0088094C"/>
    <w:rsid w:val="00880C40"/>
    <w:rsid w:val="00880D59"/>
    <w:rsid w:val="0088122B"/>
    <w:rsid w:val="008817CE"/>
    <w:rsid w:val="0088190A"/>
    <w:rsid w:val="008819C6"/>
    <w:rsid w:val="00881B63"/>
    <w:rsid w:val="00882A01"/>
    <w:rsid w:val="00882ABE"/>
    <w:rsid w:val="00884128"/>
    <w:rsid w:val="00884D5B"/>
    <w:rsid w:val="0088530E"/>
    <w:rsid w:val="00886819"/>
    <w:rsid w:val="00886A8F"/>
    <w:rsid w:val="00886D54"/>
    <w:rsid w:val="00887355"/>
    <w:rsid w:val="008875B8"/>
    <w:rsid w:val="008876F0"/>
    <w:rsid w:val="00891540"/>
    <w:rsid w:val="008919F3"/>
    <w:rsid w:val="00891C66"/>
    <w:rsid w:val="0089240E"/>
    <w:rsid w:val="008937B9"/>
    <w:rsid w:val="0089426E"/>
    <w:rsid w:val="00895DE4"/>
    <w:rsid w:val="00895EF7"/>
    <w:rsid w:val="00896F08"/>
    <w:rsid w:val="00897026"/>
    <w:rsid w:val="008977B2"/>
    <w:rsid w:val="00897B38"/>
    <w:rsid w:val="008A070D"/>
    <w:rsid w:val="008A0B42"/>
    <w:rsid w:val="008A0D82"/>
    <w:rsid w:val="008A1FA5"/>
    <w:rsid w:val="008A2C99"/>
    <w:rsid w:val="008A309A"/>
    <w:rsid w:val="008A3395"/>
    <w:rsid w:val="008A3786"/>
    <w:rsid w:val="008A485F"/>
    <w:rsid w:val="008A4AAF"/>
    <w:rsid w:val="008A4CE0"/>
    <w:rsid w:val="008A56B6"/>
    <w:rsid w:val="008A5842"/>
    <w:rsid w:val="008A5AC7"/>
    <w:rsid w:val="008A633E"/>
    <w:rsid w:val="008A6A77"/>
    <w:rsid w:val="008A6B22"/>
    <w:rsid w:val="008A6B8D"/>
    <w:rsid w:val="008A75B5"/>
    <w:rsid w:val="008A766C"/>
    <w:rsid w:val="008A7853"/>
    <w:rsid w:val="008A7884"/>
    <w:rsid w:val="008A7D2D"/>
    <w:rsid w:val="008A7F46"/>
    <w:rsid w:val="008A7FF0"/>
    <w:rsid w:val="008B0212"/>
    <w:rsid w:val="008B093D"/>
    <w:rsid w:val="008B143D"/>
    <w:rsid w:val="008B15B3"/>
    <w:rsid w:val="008B1643"/>
    <w:rsid w:val="008B1ABD"/>
    <w:rsid w:val="008B1ACF"/>
    <w:rsid w:val="008B26F3"/>
    <w:rsid w:val="008B28D1"/>
    <w:rsid w:val="008B2B53"/>
    <w:rsid w:val="008B3795"/>
    <w:rsid w:val="008B3AAF"/>
    <w:rsid w:val="008B3ADC"/>
    <w:rsid w:val="008B3C98"/>
    <w:rsid w:val="008B5F27"/>
    <w:rsid w:val="008B6916"/>
    <w:rsid w:val="008B6BA2"/>
    <w:rsid w:val="008B6FED"/>
    <w:rsid w:val="008B7003"/>
    <w:rsid w:val="008B75DB"/>
    <w:rsid w:val="008B7CD4"/>
    <w:rsid w:val="008B7D24"/>
    <w:rsid w:val="008C04E3"/>
    <w:rsid w:val="008C0DFD"/>
    <w:rsid w:val="008C1171"/>
    <w:rsid w:val="008C124F"/>
    <w:rsid w:val="008C1E46"/>
    <w:rsid w:val="008C20FC"/>
    <w:rsid w:val="008C24D8"/>
    <w:rsid w:val="008C3A43"/>
    <w:rsid w:val="008C40FF"/>
    <w:rsid w:val="008C45C6"/>
    <w:rsid w:val="008C5800"/>
    <w:rsid w:val="008C5F75"/>
    <w:rsid w:val="008C5FAE"/>
    <w:rsid w:val="008C6349"/>
    <w:rsid w:val="008C6E6C"/>
    <w:rsid w:val="008D0099"/>
    <w:rsid w:val="008D084E"/>
    <w:rsid w:val="008D0937"/>
    <w:rsid w:val="008D096E"/>
    <w:rsid w:val="008D0A74"/>
    <w:rsid w:val="008D17A5"/>
    <w:rsid w:val="008D28FC"/>
    <w:rsid w:val="008D2FBE"/>
    <w:rsid w:val="008D31EA"/>
    <w:rsid w:val="008D39A1"/>
    <w:rsid w:val="008D3E58"/>
    <w:rsid w:val="008D4013"/>
    <w:rsid w:val="008D436F"/>
    <w:rsid w:val="008D4E4F"/>
    <w:rsid w:val="008D530D"/>
    <w:rsid w:val="008D587E"/>
    <w:rsid w:val="008D5C71"/>
    <w:rsid w:val="008D6636"/>
    <w:rsid w:val="008D6BA3"/>
    <w:rsid w:val="008D6D5D"/>
    <w:rsid w:val="008E03F2"/>
    <w:rsid w:val="008E1662"/>
    <w:rsid w:val="008E1B5F"/>
    <w:rsid w:val="008E1BCF"/>
    <w:rsid w:val="008E2AD5"/>
    <w:rsid w:val="008E362D"/>
    <w:rsid w:val="008E36CE"/>
    <w:rsid w:val="008E3B71"/>
    <w:rsid w:val="008E40B6"/>
    <w:rsid w:val="008E51B0"/>
    <w:rsid w:val="008E534A"/>
    <w:rsid w:val="008E57E5"/>
    <w:rsid w:val="008E5A0E"/>
    <w:rsid w:val="008E5ED4"/>
    <w:rsid w:val="008E627A"/>
    <w:rsid w:val="008E62FD"/>
    <w:rsid w:val="008E6C44"/>
    <w:rsid w:val="008E70DB"/>
    <w:rsid w:val="008E750A"/>
    <w:rsid w:val="008E7A2B"/>
    <w:rsid w:val="008F0201"/>
    <w:rsid w:val="008F0910"/>
    <w:rsid w:val="008F191C"/>
    <w:rsid w:val="008F1F89"/>
    <w:rsid w:val="008F2553"/>
    <w:rsid w:val="008F26D6"/>
    <w:rsid w:val="008F2B67"/>
    <w:rsid w:val="008F2EE4"/>
    <w:rsid w:val="008F35E5"/>
    <w:rsid w:val="008F3EEE"/>
    <w:rsid w:val="008F44AF"/>
    <w:rsid w:val="008F4DB0"/>
    <w:rsid w:val="008F63C4"/>
    <w:rsid w:val="008F698E"/>
    <w:rsid w:val="008F7C75"/>
    <w:rsid w:val="008F7E27"/>
    <w:rsid w:val="008F7E99"/>
    <w:rsid w:val="008F7FCF"/>
    <w:rsid w:val="00900235"/>
    <w:rsid w:val="009003A5"/>
    <w:rsid w:val="00900564"/>
    <w:rsid w:val="00900C3D"/>
    <w:rsid w:val="00900CFE"/>
    <w:rsid w:val="00900E7B"/>
    <w:rsid w:val="009010FE"/>
    <w:rsid w:val="00901899"/>
    <w:rsid w:val="009027C9"/>
    <w:rsid w:val="00902C29"/>
    <w:rsid w:val="00902FB5"/>
    <w:rsid w:val="0090343E"/>
    <w:rsid w:val="00903E01"/>
    <w:rsid w:val="00904268"/>
    <w:rsid w:val="00904D01"/>
    <w:rsid w:val="00904F16"/>
    <w:rsid w:val="00904F26"/>
    <w:rsid w:val="00904F47"/>
    <w:rsid w:val="009059A3"/>
    <w:rsid w:val="009066EF"/>
    <w:rsid w:val="00906B84"/>
    <w:rsid w:val="009076A3"/>
    <w:rsid w:val="009078E3"/>
    <w:rsid w:val="009079AF"/>
    <w:rsid w:val="00910130"/>
    <w:rsid w:val="009102C5"/>
    <w:rsid w:val="009109CE"/>
    <w:rsid w:val="00910D5D"/>
    <w:rsid w:val="00910F3A"/>
    <w:rsid w:val="00911092"/>
    <w:rsid w:val="009122C3"/>
    <w:rsid w:val="00912A00"/>
    <w:rsid w:val="009138E9"/>
    <w:rsid w:val="00913B07"/>
    <w:rsid w:val="00913C97"/>
    <w:rsid w:val="009144CD"/>
    <w:rsid w:val="00914D2B"/>
    <w:rsid w:val="0091527D"/>
    <w:rsid w:val="0091628C"/>
    <w:rsid w:val="009172B5"/>
    <w:rsid w:val="00920118"/>
    <w:rsid w:val="00920220"/>
    <w:rsid w:val="0092028B"/>
    <w:rsid w:val="00920DDC"/>
    <w:rsid w:val="00920F16"/>
    <w:rsid w:val="009216A1"/>
    <w:rsid w:val="00921A81"/>
    <w:rsid w:val="00922CAF"/>
    <w:rsid w:val="0092397C"/>
    <w:rsid w:val="0092417C"/>
    <w:rsid w:val="009243C8"/>
    <w:rsid w:val="009248C7"/>
    <w:rsid w:val="009249CD"/>
    <w:rsid w:val="00924A43"/>
    <w:rsid w:val="0092509B"/>
    <w:rsid w:val="00925601"/>
    <w:rsid w:val="00926026"/>
    <w:rsid w:val="00926408"/>
    <w:rsid w:val="00930A7F"/>
    <w:rsid w:val="00930E47"/>
    <w:rsid w:val="00931431"/>
    <w:rsid w:val="009322EA"/>
    <w:rsid w:val="009323C8"/>
    <w:rsid w:val="00932689"/>
    <w:rsid w:val="00932C00"/>
    <w:rsid w:val="00932DDA"/>
    <w:rsid w:val="00932E2B"/>
    <w:rsid w:val="0093325D"/>
    <w:rsid w:val="009337CD"/>
    <w:rsid w:val="00933B80"/>
    <w:rsid w:val="00934DA5"/>
    <w:rsid w:val="009353AC"/>
    <w:rsid w:val="00935A73"/>
    <w:rsid w:val="00935F8A"/>
    <w:rsid w:val="00935FFC"/>
    <w:rsid w:val="00936195"/>
    <w:rsid w:val="009361FB"/>
    <w:rsid w:val="00936319"/>
    <w:rsid w:val="009364AD"/>
    <w:rsid w:val="00936B0E"/>
    <w:rsid w:val="00936D8A"/>
    <w:rsid w:val="00936FA1"/>
    <w:rsid w:val="00937062"/>
    <w:rsid w:val="00937F32"/>
    <w:rsid w:val="00940647"/>
    <w:rsid w:val="009418F5"/>
    <w:rsid w:val="00941E67"/>
    <w:rsid w:val="009423AB"/>
    <w:rsid w:val="00942F65"/>
    <w:rsid w:val="00943525"/>
    <w:rsid w:val="00943F70"/>
    <w:rsid w:val="0094410E"/>
    <w:rsid w:val="00944753"/>
    <w:rsid w:val="00944B77"/>
    <w:rsid w:val="00944D6A"/>
    <w:rsid w:val="009450B4"/>
    <w:rsid w:val="00945987"/>
    <w:rsid w:val="00945D78"/>
    <w:rsid w:val="00946073"/>
    <w:rsid w:val="00946391"/>
    <w:rsid w:val="00946DD6"/>
    <w:rsid w:val="00946F22"/>
    <w:rsid w:val="00947E2A"/>
    <w:rsid w:val="0095076B"/>
    <w:rsid w:val="00950B7E"/>
    <w:rsid w:val="009518ED"/>
    <w:rsid w:val="00952021"/>
    <w:rsid w:val="009527E0"/>
    <w:rsid w:val="0095280A"/>
    <w:rsid w:val="00953C16"/>
    <w:rsid w:val="00953CAE"/>
    <w:rsid w:val="00953CB5"/>
    <w:rsid w:val="00953D78"/>
    <w:rsid w:val="00953F70"/>
    <w:rsid w:val="009543EB"/>
    <w:rsid w:val="009546C1"/>
    <w:rsid w:val="00954C99"/>
    <w:rsid w:val="009557AC"/>
    <w:rsid w:val="00955F58"/>
    <w:rsid w:val="00956009"/>
    <w:rsid w:val="009565DE"/>
    <w:rsid w:val="00957974"/>
    <w:rsid w:val="00957CFC"/>
    <w:rsid w:val="00957F12"/>
    <w:rsid w:val="00957F7A"/>
    <w:rsid w:val="009601EC"/>
    <w:rsid w:val="00960679"/>
    <w:rsid w:val="00960840"/>
    <w:rsid w:val="009609DC"/>
    <w:rsid w:val="0096157D"/>
    <w:rsid w:val="00961588"/>
    <w:rsid w:val="00961BC8"/>
    <w:rsid w:val="00961CF0"/>
    <w:rsid w:val="00961F9F"/>
    <w:rsid w:val="009620B2"/>
    <w:rsid w:val="00962843"/>
    <w:rsid w:val="00962B49"/>
    <w:rsid w:val="00962BCC"/>
    <w:rsid w:val="00962E19"/>
    <w:rsid w:val="0096404E"/>
    <w:rsid w:val="00964098"/>
    <w:rsid w:val="00964962"/>
    <w:rsid w:val="00964F76"/>
    <w:rsid w:val="00965444"/>
    <w:rsid w:val="00965F76"/>
    <w:rsid w:val="0096727F"/>
    <w:rsid w:val="0096786A"/>
    <w:rsid w:val="00967890"/>
    <w:rsid w:val="0097008A"/>
    <w:rsid w:val="0097032D"/>
    <w:rsid w:val="009707DA"/>
    <w:rsid w:val="00970D7D"/>
    <w:rsid w:val="009713E3"/>
    <w:rsid w:val="009714A7"/>
    <w:rsid w:val="0097182C"/>
    <w:rsid w:val="00972354"/>
    <w:rsid w:val="00972780"/>
    <w:rsid w:val="009728CC"/>
    <w:rsid w:val="009731E3"/>
    <w:rsid w:val="009734A1"/>
    <w:rsid w:val="0097370E"/>
    <w:rsid w:val="00973AB8"/>
    <w:rsid w:val="00973FA0"/>
    <w:rsid w:val="00973FAC"/>
    <w:rsid w:val="00975AF9"/>
    <w:rsid w:val="00976342"/>
    <w:rsid w:val="00976813"/>
    <w:rsid w:val="009806B9"/>
    <w:rsid w:val="0098099A"/>
    <w:rsid w:val="00980E15"/>
    <w:rsid w:val="00980E73"/>
    <w:rsid w:val="0098105E"/>
    <w:rsid w:val="009816C1"/>
    <w:rsid w:val="00981727"/>
    <w:rsid w:val="00981A8D"/>
    <w:rsid w:val="00981BAF"/>
    <w:rsid w:val="00982531"/>
    <w:rsid w:val="0098308D"/>
    <w:rsid w:val="009832F9"/>
    <w:rsid w:val="0098349C"/>
    <w:rsid w:val="009851CE"/>
    <w:rsid w:val="00985277"/>
    <w:rsid w:val="009857B8"/>
    <w:rsid w:val="00985EFC"/>
    <w:rsid w:val="00986F48"/>
    <w:rsid w:val="009874DB"/>
    <w:rsid w:val="009901DD"/>
    <w:rsid w:val="009915CE"/>
    <w:rsid w:val="00991972"/>
    <w:rsid w:val="00991F38"/>
    <w:rsid w:val="009920C9"/>
    <w:rsid w:val="0099323E"/>
    <w:rsid w:val="009933F9"/>
    <w:rsid w:val="009938E7"/>
    <w:rsid w:val="00995061"/>
    <w:rsid w:val="0099507A"/>
    <w:rsid w:val="0099522E"/>
    <w:rsid w:val="00995409"/>
    <w:rsid w:val="00995ABF"/>
    <w:rsid w:val="00995C67"/>
    <w:rsid w:val="0099648F"/>
    <w:rsid w:val="009965F7"/>
    <w:rsid w:val="0099664C"/>
    <w:rsid w:val="00996B37"/>
    <w:rsid w:val="00996C5A"/>
    <w:rsid w:val="00997CF9"/>
    <w:rsid w:val="009A040A"/>
    <w:rsid w:val="009A138E"/>
    <w:rsid w:val="009A17EF"/>
    <w:rsid w:val="009A20BB"/>
    <w:rsid w:val="009A27FF"/>
    <w:rsid w:val="009A341E"/>
    <w:rsid w:val="009A3BFB"/>
    <w:rsid w:val="009A48CA"/>
    <w:rsid w:val="009A63BE"/>
    <w:rsid w:val="009A64E0"/>
    <w:rsid w:val="009A730C"/>
    <w:rsid w:val="009A766E"/>
    <w:rsid w:val="009B034C"/>
    <w:rsid w:val="009B06FB"/>
    <w:rsid w:val="009B0AEC"/>
    <w:rsid w:val="009B0F13"/>
    <w:rsid w:val="009B12C5"/>
    <w:rsid w:val="009B19EC"/>
    <w:rsid w:val="009B1FB8"/>
    <w:rsid w:val="009B2354"/>
    <w:rsid w:val="009B294C"/>
    <w:rsid w:val="009B29F9"/>
    <w:rsid w:val="009B2CEC"/>
    <w:rsid w:val="009B2E51"/>
    <w:rsid w:val="009B3A2E"/>
    <w:rsid w:val="009B3E95"/>
    <w:rsid w:val="009B4731"/>
    <w:rsid w:val="009B4F99"/>
    <w:rsid w:val="009B5861"/>
    <w:rsid w:val="009B5BF7"/>
    <w:rsid w:val="009B6529"/>
    <w:rsid w:val="009B65AD"/>
    <w:rsid w:val="009B6827"/>
    <w:rsid w:val="009B6FD3"/>
    <w:rsid w:val="009B75F0"/>
    <w:rsid w:val="009C008B"/>
    <w:rsid w:val="009C00A8"/>
    <w:rsid w:val="009C0211"/>
    <w:rsid w:val="009C04DF"/>
    <w:rsid w:val="009C0E6E"/>
    <w:rsid w:val="009C13B9"/>
    <w:rsid w:val="009C16FE"/>
    <w:rsid w:val="009C1763"/>
    <w:rsid w:val="009C18FE"/>
    <w:rsid w:val="009C1C8E"/>
    <w:rsid w:val="009C2172"/>
    <w:rsid w:val="009C2712"/>
    <w:rsid w:val="009C2BBE"/>
    <w:rsid w:val="009C31BD"/>
    <w:rsid w:val="009C412E"/>
    <w:rsid w:val="009C4208"/>
    <w:rsid w:val="009C4A44"/>
    <w:rsid w:val="009C4BE4"/>
    <w:rsid w:val="009C4E59"/>
    <w:rsid w:val="009C567D"/>
    <w:rsid w:val="009C5C37"/>
    <w:rsid w:val="009C5C94"/>
    <w:rsid w:val="009C5DAE"/>
    <w:rsid w:val="009C66B9"/>
    <w:rsid w:val="009C690F"/>
    <w:rsid w:val="009C6E66"/>
    <w:rsid w:val="009C70F3"/>
    <w:rsid w:val="009C7271"/>
    <w:rsid w:val="009C7AF3"/>
    <w:rsid w:val="009D0232"/>
    <w:rsid w:val="009D0737"/>
    <w:rsid w:val="009D10A1"/>
    <w:rsid w:val="009D12F8"/>
    <w:rsid w:val="009D1FF3"/>
    <w:rsid w:val="009D2262"/>
    <w:rsid w:val="009D2A76"/>
    <w:rsid w:val="009D2FFA"/>
    <w:rsid w:val="009D350F"/>
    <w:rsid w:val="009D3986"/>
    <w:rsid w:val="009D4917"/>
    <w:rsid w:val="009D4A29"/>
    <w:rsid w:val="009D4D2C"/>
    <w:rsid w:val="009D50A5"/>
    <w:rsid w:val="009D5C92"/>
    <w:rsid w:val="009D5F34"/>
    <w:rsid w:val="009D696B"/>
    <w:rsid w:val="009D7022"/>
    <w:rsid w:val="009D7082"/>
    <w:rsid w:val="009D742D"/>
    <w:rsid w:val="009D7457"/>
    <w:rsid w:val="009E0120"/>
    <w:rsid w:val="009E033C"/>
    <w:rsid w:val="009E0520"/>
    <w:rsid w:val="009E0E9E"/>
    <w:rsid w:val="009E186D"/>
    <w:rsid w:val="009E1E1C"/>
    <w:rsid w:val="009E2137"/>
    <w:rsid w:val="009E26C7"/>
    <w:rsid w:val="009E2E2D"/>
    <w:rsid w:val="009E37E3"/>
    <w:rsid w:val="009E3CAD"/>
    <w:rsid w:val="009E4276"/>
    <w:rsid w:val="009E584B"/>
    <w:rsid w:val="009E5AE4"/>
    <w:rsid w:val="009E5DF7"/>
    <w:rsid w:val="009E6387"/>
    <w:rsid w:val="009E6B88"/>
    <w:rsid w:val="009E6D29"/>
    <w:rsid w:val="009E6ED8"/>
    <w:rsid w:val="009E722C"/>
    <w:rsid w:val="009E7499"/>
    <w:rsid w:val="009E74B9"/>
    <w:rsid w:val="009E74E9"/>
    <w:rsid w:val="009E7B9F"/>
    <w:rsid w:val="009E7E47"/>
    <w:rsid w:val="009F007B"/>
    <w:rsid w:val="009F065B"/>
    <w:rsid w:val="009F121D"/>
    <w:rsid w:val="009F13DF"/>
    <w:rsid w:val="009F1AB4"/>
    <w:rsid w:val="009F2180"/>
    <w:rsid w:val="009F26A0"/>
    <w:rsid w:val="009F2754"/>
    <w:rsid w:val="009F2F04"/>
    <w:rsid w:val="009F2FAE"/>
    <w:rsid w:val="009F318D"/>
    <w:rsid w:val="009F3314"/>
    <w:rsid w:val="009F49A2"/>
    <w:rsid w:val="009F51D5"/>
    <w:rsid w:val="009F55E4"/>
    <w:rsid w:val="009F5B1C"/>
    <w:rsid w:val="009F5CB3"/>
    <w:rsid w:val="009F6569"/>
    <w:rsid w:val="009F6E65"/>
    <w:rsid w:val="009F739B"/>
    <w:rsid w:val="009F7C16"/>
    <w:rsid w:val="00A00260"/>
    <w:rsid w:val="00A00477"/>
    <w:rsid w:val="00A0194A"/>
    <w:rsid w:val="00A01C73"/>
    <w:rsid w:val="00A01F61"/>
    <w:rsid w:val="00A02177"/>
    <w:rsid w:val="00A022BB"/>
    <w:rsid w:val="00A0257C"/>
    <w:rsid w:val="00A027A5"/>
    <w:rsid w:val="00A03906"/>
    <w:rsid w:val="00A04D3B"/>
    <w:rsid w:val="00A05177"/>
    <w:rsid w:val="00A05257"/>
    <w:rsid w:val="00A055D7"/>
    <w:rsid w:val="00A06191"/>
    <w:rsid w:val="00A069C6"/>
    <w:rsid w:val="00A06E86"/>
    <w:rsid w:val="00A076C8"/>
    <w:rsid w:val="00A07889"/>
    <w:rsid w:val="00A07F94"/>
    <w:rsid w:val="00A07FE2"/>
    <w:rsid w:val="00A1009C"/>
    <w:rsid w:val="00A10470"/>
    <w:rsid w:val="00A105B5"/>
    <w:rsid w:val="00A1079D"/>
    <w:rsid w:val="00A1295A"/>
    <w:rsid w:val="00A12A3E"/>
    <w:rsid w:val="00A13C5E"/>
    <w:rsid w:val="00A13EB5"/>
    <w:rsid w:val="00A13F31"/>
    <w:rsid w:val="00A144BC"/>
    <w:rsid w:val="00A145B4"/>
    <w:rsid w:val="00A148A8"/>
    <w:rsid w:val="00A15C2F"/>
    <w:rsid w:val="00A1650A"/>
    <w:rsid w:val="00A173CE"/>
    <w:rsid w:val="00A17566"/>
    <w:rsid w:val="00A175C6"/>
    <w:rsid w:val="00A17810"/>
    <w:rsid w:val="00A17B2E"/>
    <w:rsid w:val="00A21089"/>
    <w:rsid w:val="00A21557"/>
    <w:rsid w:val="00A22A82"/>
    <w:rsid w:val="00A230EE"/>
    <w:rsid w:val="00A231AE"/>
    <w:rsid w:val="00A2406C"/>
    <w:rsid w:val="00A24547"/>
    <w:rsid w:val="00A245CC"/>
    <w:rsid w:val="00A2613F"/>
    <w:rsid w:val="00A264CC"/>
    <w:rsid w:val="00A265B4"/>
    <w:rsid w:val="00A26DCB"/>
    <w:rsid w:val="00A27157"/>
    <w:rsid w:val="00A274C8"/>
    <w:rsid w:val="00A2779F"/>
    <w:rsid w:val="00A2785B"/>
    <w:rsid w:val="00A30060"/>
    <w:rsid w:val="00A30371"/>
    <w:rsid w:val="00A30531"/>
    <w:rsid w:val="00A308E7"/>
    <w:rsid w:val="00A315B0"/>
    <w:rsid w:val="00A323C6"/>
    <w:rsid w:val="00A32C45"/>
    <w:rsid w:val="00A32F44"/>
    <w:rsid w:val="00A333BD"/>
    <w:rsid w:val="00A341AC"/>
    <w:rsid w:val="00A3445E"/>
    <w:rsid w:val="00A34D72"/>
    <w:rsid w:val="00A34F3C"/>
    <w:rsid w:val="00A35231"/>
    <w:rsid w:val="00A355AD"/>
    <w:rsid w:val="00A35BE2"/>
    <w:rsid w:val="00A35FE1"/>
    <w:rsid w:val="00A35FE2"/>
    <w:rsid w:val="00A3637C"/>
    <w:rsid w:val="00A364B7"/>
    <w:rsid w:val="00A36672"/>
    <w:rsid w:val="00A366E8"/>
    <w:rsid w:val="00A37243"/>
    <w:rsid w:val="00A379C6"/>
    <w:rsid w:val="00A37FDF"/>
    <w:rsid w:val="00A40104"/>
    <w:rsid w:val="00A40275"/>
    <w:rsid w:val="00A40A1B"/>
    <w:rsid w:val="00A40D91"/>
    <w:rsid w:val="00A411FB"/>
    <w:rsid w:val="00A417B0"/>
    <w:rsid w:val="00A419B3"/>
    <w:rsid w:val="00A41CE7"/>
    <w:rsid w:val="00A42E09"/>
    <w:rsid w:val="00A43014"/>
    <w:rsid w:val="00A435C5"/>
    <w:rsid w:val="00A4396C"/>
    <w:rsid w:val="00A442F9"/>
    <w:rsid w:val="00A4440E"/>
    <w:rsid w:val="00A44BE6"/>
    <w:rsid w:val="00A44CFF"/>
    <w:rsid w:val="00A456C9"/>
    <w:rsid w:val="00A45CA3"/>
    <w:rsid w:val="00A4600F"/>
    <w:rsid w:val="00A46C80"/>
    <w:rsid w:val="00A4716E"/>
    <w:rsid w:val="00A47D46"/>
    <w:rsid w:val="00A50A5D"/>
    <w:rsid w:val="00A50C25"/>
    <w:rsid w:val="00A510BA"/>
    <w:rsid w:val="00A5157F"/>
    <w:rsid w:val="00A518DC"/>
    <w:rsid w:val="00A5286F"/>
    <w:rsid w:val="00A53238"/>
    <w:rsid w:val="00A53254"/>
    <w:rsid w:val="00A53DBA"/>
    <w:rsid w:val="00A54A04"/>
    <w:rsid w:val="00A54C30"/>
    <w:rsid w:val="00A55721"/>
    <w:rsid w:val="00A56312"/>
    <w:rsid w:val="00A56CA1"/>
    <w:rsid w:val="00A56F88"/>
    <w:rsid w:val="00A572A4"/>
    <w:rsid w:val="00A578DD"/>
    <w:rsid w:val="00A579CE"/>
    <w:rsid w:val="00A57A5F"/>
    <w:rsid w:val="00A57BC5"/>
    <w:rsid w:val="00A608E7"/>
    <w:rsid w:val="00A61061"/>
    <w:rsid w:val="00A62115"/>
    <w:rsid w:val="00A621CF"/>
    <w:rsid w:val="00A62298"/>
    <w:rsid w:val="00A624B8"/>
    <w:rsid w:val="00A629F1"/>
    <w:rsid w:val="00A62D43"/>
    <w:rsid w:val="00A62EDB"/>
    <w:rsid w:val="00A63011"/>
    <w:rsid w:val="00A632EE"/>
    <w:rsid w:val="00A63790"/>
    <w:rsid w:val="00A64C47"/>
    <w:rsid w:val="00A65D24"/>
    <w:rsid w:val="00A65F5D"/>
    <w:rsid w:val="00A66063"/>
    <w:rsid w:val="00A6675C"/>
    <w:rsid w:val="00A6676B"/>
    <w:rsid w:val="00A66EB0"/>
    <w:rsid w:val="00A66FB4"/>
    <w:rsid w:val="00A703C8"/>
    <w:rsid w:val="00A716D9"/>
    <w:rsid w:val="00A7192E"/>
    <w:rsid w:val="00A71A41"/>
    <w:rsid w:val="00A71B0A"/>
    <w:rsid w:val="00A73040"/>
    <w:rsid w:val="00A7356E"/>
    <w:rsid w:val="00A73C5C"/>
    <w:rsid w:val="00A74153"/>
    <w:rsid w:val="00A74BEB"/>
    <w:rsid w:val="00A752C2"/>
    <w:rsid w:val="00A7725A"/>
    <w:rsid w:val="00A803B7"/>
    <w:rsid w:val="00A80889"/>
    <w:rsid w:val="00A808B5"/>
    <w:rsid w:val="00A80932"/>
    <w:rsid w:val="00A810EB"/>
    <w:rsid w:val="00A815E0"/>
    <w:rsid w:val="00A817B0"/>
    <w:rsid w:val="00A81AB5"/>
    <w:rsid w:val="00A82671"/>
    <w:rsid w:val="00A826E1"/>
    <w:rsid w:val="00A829B9"/>
    <w:rsid w:val="00A82B79"/>
    <w:rsid w:val="00A8390B"/>
    <w:rsid w:val="00A83DA1"/>
    <w:rsid w:val="00A84513"/>
    <w:rsid w:val="00A84658"/>
    <w:rsid w:val="00A84927"/>
    <w:rsid w:val="00A84FB6"/>
    <w:rsid w:val="00A85059"/>
    <w:rsid w:val="00A8512E"/>
    <w:rsid w:val="00A854D2"/>
    <w:rsid w:val="00A85C41"/>
    <w:rsid w:val="00A86506"/>
    <w:rsid w:val="00A868DA"/>
    <w:rsid w:val="00A87109"/>
    <w:rsid w:val="00A909EB"/>
    <w:rsid w:val="00A91120"/>
    <w:rsid w:val="00A91291"/>
    <w:rsid w:val="00A91BF0"/>
    <w:rsid w:val="00A922A4"/>
    <w:rsid w:val="00A92B8B"/>
    <w:rsid w:val="00A9329B"/>
    <w:rsid w:val="00A93356"/>
    <w:rsid w:val="00A93372"/>
    <w:rsid w:val="00A93628"/>
    <w:rsid w:val="00A93AAA"/>
    <w:rsid w:val="00A93B5E"/>
    <w:rsid w:val="00A93B74"/>
    <w:rsid w:val="00A94468"/>
    <w:rsid w:val="00A95571"/>
    <w:rsid w:val="00A957C8"/>
    <w:rsid w:val="00A957D3"/>
    <w:rsid w:val="00A9656B"/>
    <w:rsid w:val="00A96975"/>
    <w:rsid w:val="00A96EE1"/>
    <w:rsid w:val="00A97CF5"/>
    <w:rsid w:val="00A97D72"/>
    <w:rsid w:val="00A97F26"/>
    <w:rsid w:val="00A97F37"/>
    <w:rsid w:val="00A97F8F"/>
    <w:rsid w:val="00A97FE7"/>
    <w:rsid w:val="00AA010C"/>
    <w:rsid w:val="00AA0551"/>
    <w:rsid w:val="00AA061E"/>
    <w:rsid w:val="00AA0928"/>
    <w:rsid w:val="00AA2514"/>
    <w:rsid w:val="00AA25E1"/>
    <w:rsid w:val="00AA28F1"/>
    <w:rsid w:val="00AA2AD2"/>
    <w:rsid w:val="00AA321E"/>
    <w:rsid w:val="00AA34CA"/>
    <w:rsid w:val="00AA43FD"/>
    <w:rsid w:val="00AA4AC1"/>
    <w:rsid w:val="00AA4D89"/>
    <w:rsid w:val="00AA5C96"/>
    <w:rsid w:val="00AA663E"/>
    <w:rsid w:val="00AA667A"/>
    <w:rsid w:val="00AA673D"/>
    <w:rsid w:val="00AA68D4"/>
    <w:rsid w:val="00AA6AED"/>
    <w:rsid w:val="00AA70B1"/>
    <w:rsid w:val="00AA7236"/>
    <w:rsid w:val="00AA77BB"/>
    <w:rsid w:val="00AA7A7A"/>
    <w:rsid w:val="00AA7BCE"/>
    <w:rsid w:val="00AA7D2E"/>
    <w:rsid w:val="00AA7F0C"/>
    <w:rsid w:val="00AB0235"/>
    <w:rsid w:val="00AB064C"/>
    <w:rsid w:val="00AB0ED3"/>
    <w:rsid w:val="00AB2606"/>
    <w:rsid w:val="00AB293C"/>
    <w:rsid w:val="00AB2949"/>
    <w:rsid w:val="00AB2C54"/>
    <w:rsid w:val="00AB3166"/>
    <w:rsid w:val="00AB371B"/>
    <w:rsid w:val="00AB3835"/>
    <w:rsid w:val="00AB3A24"/>
    <w:rsid w:val="00AB3AAF"/>
    <w:rsid w:val="00AB44A3"/>
    <w:rsid w:val="00AB586D"/>
    <w:rsid w:val="00AB5A02"/>
    <w:rsid w:val="00AB60CE"/>
    <w:rsid w:val="00AB6952"/>
    <w:rsid w:val="00AB6A31"/>
    <w:rsid w:val="00AB6B4F"/>
    <w:rsid w:val="00AB6D05"/>
    <w:rsid w:val="00AB70ED"/>
    <w:rsid w:val="00AB712D"/>
    <w:rsid w:val="00AB735B"/>
    <w:rsid w:val="00AB737D"/>
    <w:rsid w:val="00AB7896"/>
    <w:rsid w:val="00AB790F"/>
    <w:rsid w:val="00AB79E4"/>
    <w:rsid w:val="00AC0659"/>
    <w:rsid w:val="00AC0C23"/>
    <w:rsid w:val="00AC1848"/>
    <w:rsid w:val="00AC1BE1"/>
    <w:rsid w:val="00AC2588"/>
    <w:rsid w:val="00AC2908"/>
    <w:rsid w:val="00AC30C6"/>
    <w:rsid w:val="00AC35D7"/>
    <w:rsid w:val="00AC399F"/>
    <w:rsid w:val="00AC42D4"/>
    <w:rsid w:val="00AC4376"/>
    <w:rsid w:val="00AC4B2D"/>
    <w:rsid w:val="00AC57FB"/>
    <w:rsid w:val="00AC580D"/>
    <w:rsid w:val="00AC5A40"/>
    <w:rsid w:val="00AC5A49"/>
    <w:rsid w:val="00AC5DDA"/>
    <w:rsid w:val="00AC5F75"/>
    <w:rsid w:val="00AC61DA"/>
    <w:rsid w:val="00AC62A1"/>
    <w:rsid w:val="00AC68B3"/>
    <w:rsid w:val="00AC7CB0"/>
    <w:rsid w:val="00AD169C"/>
    <w:rsid w:val="00AD174F"/>
    <w:rsid w:val="00AD1A52"/>
    <w:rsid w:val="00AD2074"/>
    <w:rsid w:val="00AD2B17"/>
    <w:rsid w:val="00AD2E94"/>
    <w:rsid w:val="00AD2FFC"/>
    <w:rsid w:val="00AD30B9"/>
    <w:rsid w:val="00AD3384"/>
    <w:rsid w:val="00AD3BC8"/>
    <w:rsid w:val="00AD3EED"/>
    <w:rsid w:val="00AD408D"/>
    <w:rsid w:val="00AD40B6"/>
    <w:rsid w:val="00AD435B"/>
    <w:rsid w:val="00AD43F9"/>
    <w:rsid w:val="00AD4E1C"/>
    <w:rsid w:val="00AD4F04"/>
    <w:rsid w:val="00AD55B1"/>
    <w:rsid w:val="00AD5BD7"/>
    <w:rsid w:val="00AD5EEB"/>
    <w:rsid w:val="00AD6662"/>
    <w:rsid w:val="00AD7445"/>
    <w:rsid w:val="00AD7A40"/>
    <w:rsid w:val="00AD7A85"/>
    <w:rsid w:val="00AD7EC7"/>
    <w:rsid w:val="00AE053F"/>
    <w:rsid w:val="00AE0633"/>
    <w:rsid w:val="00AE1EED"/>
    <w:rsid w:val="00AE1FB2"/>
    <w:rsid w:val="00AE22AE"/>
    <w:rsid w:val="00AE2AC3"/>
    <w:rsid w:val="00AE2D6F"/>
    <w:rsid w:val="00AE3099"/>
    <w:rsid w:val="00AE356C"/>
    <w:rsid w:val="00AE3C26"/>
    <w:rsid w:val="00AE44C2"/>
    <w:rsid w:val="00AE49AA"/>
    <w:rsid w:val="00AE49BB"/>
    <w:rsid w:val="00AE4AD3"/>
    <w:rsid w:val="00AE4C89"/>
    <w:rsid w:val="00AE4CCD"/>
    <w:rsid w:val="00AE4F97"/>
    <w:rsid w:val="00AE517E"/>
    <w:rsid w:val="00AE58E4"/>
    <w:rsid w:val="00AE63C9"/>
    <w:rsid w:val="00AE6AEB"/>
    <w:rsid w:val="00AE711A"/>
    <w:rsid w:val="00AE78E9"/>
    <w:rsid w:val="00AF0315"/>
    <w:rsid w:val="00AF0410"/>
    <w:rsid w:val="00AF050B"/>
    <w:rsid w:val="00AF0CF0"/>
    <w:rsid w:val="00AF12D8"/>
    <w:rsid w:val="00AF1419"/>
    <w:rsid w:val="00AF14C1"/>
    <w:rsid w:val="00AF1D76"/>
    <w:rsid w:val="00AF2C89"/>
    <w:rsid w:val="00AF3871"/>
    <w:rsid w:val="00AF478E"/>
    <w:rsid w:val="00AF4CBA"/>
    <w:rsid w:val="00AF4D92"/>
    <w:rsid w:val="00AF5233"/>
    <w:rsid w:val="00AF5647"/>
    <w:rsid w:val="00AF5D6B"/>
    <w:rsid w:val="00AF6475"/>
    <w:rsid w:val="00AF66B7"/>
    <w:rsid w:val="00AF6A1E"/>
    <w:rsid w:val="00AF785C"/>
    <w:rsid w:val="00AF7A69"/>
    <w:rsid w:val="00B00874"/>
    <w:rsid w:val="00B00C88"/>
    <w:rsid w:val="00B00E58"/>
    <w:rsid w:val="00B00FF4"/>
    <w:rsid w:val="00B01156"/>
    <w:rsid w:val="00B011F1"/>
    <w:rsid w:val="00B01412"/>
    <w:rsid w:val="00B01643"/>
    <w:rsid w:val="00B01E77"/>
    <w:rsid w:val="00B021CA"/>
    <w:rsid w:val="00B023A1"/>
    <w:rsid w:val="00B02EF5"/>
    <w:rsid w:val="00B03978"/>
    <w:rsid w:val="00B03A33"/>
    <w:rsid w:val="00B03A7E"/>
    <w:rsid w:val="00B03DDD"/>
    <w:rsid w:val="00B0414E"/>
    <w:rsid w:val="00B04179"/>
    <w:rsid w:val="00B04321"/>
    <w:rsid w:val="00B04F19"/>
    <w:rsid w:val="00B06218"/>
    <w:rsid w:val="00B062BC"/>
    <w:rsid w:val="00B071A3"/>
    <w:rsid w:val="00B071EF"/>
    <w:rsid w:val="00B0740D"/>
    <w:rsid w:val="00B07749"/>
    <w:rsid w:val="00B07BCE"/>
    <w:rsid w:val="00B115D5"/>
    <w:rsid w:val="00B11CA7"/>
    <w:rsid w:val="00B1232D"/>
    <w:rsid w:val="00B1288A"/>
    <w:rsid w:val="00B130EA"/>
    <w:rsid w:val="00B13B08"/>
    <w:rsid w:val="00B1428D"/>
    <w:rsid w:val="00B142C4"/>
    <w:rsid w:val="00B15073"/>
    <w:rsid w:val="00B15155"/>
    <w:rsid w:val="00B15528"/>
    <w:rsid w:val="00B156FF"/>
    <w:rsid w:val="00B1611D"/>
    <w:rsid w:val="00B16413"/>
    <w:rsid w:val="00B17368"/>
    <w:rsid w:val="00B176ED"/>
    <w:rsid w:val="00B17DB5"/>
    <w:rsid w:val="00B17FDD"/>
    <w:rsid w:val="00B215FD"/>
    <w:rsid w:val="00B217C7"/>
    <w:rsid w:val="00B21CFF"/>
    <w:rsid w:val="00B21F88"/>
    <w:rsid w:val="00B21F94"/>
    <w:rsid w:val="00B22658"/>
    <w:rsid w:val="00B22D9C"/>
    <w:rsid w:val="00B22EB3"/>
    <w:rsid w:val="00B23AA8"/>
    <w:rsid w:val="00B24564"/>
    <w:rsid w:val="00B249BE"/>
    <w:rsid w:val="00B24CAE"/>
    <w:rsid w:val="00B24CD8"/>
    <w:rsid w:val="00B24F6C"/>
    <w:rsid w:val="00B254CC"/>
    <w:rsid w:val="00B258DF"/>
    <w:rsid w:val="00B26462"/>
    <w:rsid w:val="00B265C2"/>
    <w:rsid w:val="00B274D0"/>
    <w:rsid w:val="00B2777B"/>
    <w:rsid w:val="00B278DB"/>
    <w:rsid w:val="00B27FCB"/>
    <w:rsid w:val="00B30075"/>
    <w:rsid w:val="00B30661"/>
    <w:rsid w:val="00B3066D"/>
    <w:rsid w:val="00B3071A"/>
    <w:rsid w:val="00B31706"/>
    <w:rsid w:val="00B31A71"/>
    <w:rsid w:val="00B32849"/>
    <w:rsid w:val="00B32996"/>
    <w:rsid w:val="00B3300B"/>
    <w:rsid w:val="00B33758"/>
    <w:rsid w:val="00B33EAC"/>
    <w:rsid w:val="00B34FE3"/>
    <w:rsid w:val="00B351BF"/>
    <w:rsid w:val="00B35772"/>
    <w:rsid w:val="00B37214"/>
    <w:rsid w:val="00B3726F"/>
    <w:rsid w:val="00B373FC"/>
    <w:rsid w:val="00B376B1"/>
    <w:rsid w:val="00B37A5C"/>
    <w:rsid w:val="00B37EDF"/>
    <w:rsid w:val="00B400F3"/>
    <w:rsid w:val="00B402DC"/>
    <w:rsid w:val="00B409B0"/>
    <w:rsid w:val="00B40A31"/>
    <w:rsid w:val="00B410CA"/>
    <w:rsid w:val="00B412B1"/>
    <w:rsid w:val="00B412EC"/>
    <w:rsid w:val="00B41829"/>
    <w:rsid w:val="00B42225"/>
    <w:rsid w:val="00B423F2"/>
    <w:rsid w:val="00B42D1F"/>
    <w:rsid w:val="00B42FE1"/>
    <w:rsid w:val="00B433E2"/>
    <w:rsid w:val="00B43CE1"/>
    <w:rsid w:val="00B4477F"/>
    <w:rsid w:val="00B44817"/>
    <w:rsid w:val="00B45224"/>
    <w:rsid w:val="00B452F1"/>
    <w:rsid w:val="00B46770"/>
    <w:rsid w:val="00B46823"/>
    <w:rsid w:val="00B46FBC"/>
    <w:rsid w:val="00B46FF7"/>
    <w:rsid w:val="00B4738C"/>
    <w:rsid w:val="00B47B1B"/>
    <w:rsid w:val="00B503A9"/>
    <w:rsid w:val="00B504EB"/>
    <w:rsid w:val="00B5086C"/>
    <w:rsid w:val="00B50F35"/>
    <w:rsid w:val="00B50FAB"/>
    <w:rsid w:val="00B51351"/>
    <w:rsid w:val="00B51A69"/>
    <w:rsid w:val="00B51EC4"/>
    <w:rsid w:val="00B5276E"/>
    <w:rsid w:val="00B52968"/>
    <w:rsid w:val="00B532DB"/>
    <w:rsid w:val="00B5354B"/>
    <w:rsid w:val="00B5369D"/>
    <w:rsid w:val="00B538C1"/>
    <w:rsid w:val="00B53A19"/>
    <w:rsid w:val="00B54024"/>
    <w:rsid w:val="00B540DD"/>
    <w:rsid w:val="00B540EB"/>
    <w:rsid w:val="00B5422A"/>
    <w:rsid w:val="00B54F11"/>
    <w:rsid w:val="00B556BD"/>
    <w:rsid w:val="00B557D3"/>
    <w:rsid w:val="00B56263"/>
    <w:rsid w:val="00B56BF2"/>
    <w:rsid w:val="00B5734B"/>
    <w:rsid w:val="00B60657"/>
    <w:rsid w:val="00B611FE"/>
    <w:rsid w:val="00B61C0A"/>
    <w:rsid w:val="00B61CCF"/>
    <w:rsid w:val="00B628BC"/>
    <w:rsid w:val="00B6296C"/>
    <w:rsid w:val="00B629C0"/>
    <w:rsid w:val="00B62EDE"/>
    <w:rsid w:val="00B62F04"/>
    <w:rsid w:val="00B630F0"/>
    <w:rsid w:val="00B6310E"/>
    <w:rsid w:val="00B63855"/>
    <w:rsid w:val="00B63980"/>
    <w:rsid w:val="00B63C32"/>
    <w:rsid w:val="00B63D74"/>
    <w:rsid w:val="00B63F8D"/>
    <w:rsid w:val="00B64805"/>
    <w:rsid w:val="00B64F1C"/>
    <w:rsid w:val="00B6558D"/>
    <w:rsid w:val="00B659F5"/>
    <w:rsid w:val="00B661DF"/>
    <w:rsid w:val="00B662F3"/>
    <w:rsid w:val="00B667AD"/>
    <w:rsid w:val="00B6698E"/>
    <w:rsid w:val="00B672E9"/>
    <w:rsid w:val="00B6795F"/>
    <w:rsid w:val="00B708C6"/>
    <w:rsid w:val="00B713A6"/>
    <w:rsid w:val="00B720F3"/>
    <w:rsid w:val="00B72AED"/>
    <w:rsid w:val="00B72E5D"/>
    <w:rsid w:val="00B73158"/>
    <w:rsid w:val="00B73C70"/>
    <w:rsid w:val="00B73CA6"/>
    <w:rsid w:val="00B743BC"/>
    <w:rsid w:val="00B74503"/>
    <w:rsid w:val="00B750DF"/>
    <w:rsid w:val="00B75F19"/>
    <w:rsid w:val="00B76024"/>
    <w:rsid w:val="00B76658"/>
    <w:rsid w:val="00B769E9"/>
    <w:rsid w:val="00B76EFF"/>
    <w:rsid w:val="00B76F36"/>
    <w:rsid w:val="00B77598"/>
    <w:rsid w:val="00B77BCE"/>
    <w:rsid w:val="00B77F1C"/>
    <w:rsid w:val="00B8008C"/>
    <w:rsid w:val="00B801EB"/>
    <w:rsid w:val="00B802CC"/>
    <w:rsid w:val="00B806F4"/>
    <w:rsid w:val="00B80AF5"/>
    <w:rsid w:val="00B80BDE"/>
    <w:rsid w:val="00B80CA4"/>
    <w:rsid w:val="00B81689"/>
    <w:rsid w:val="00B81D01"/>
    <w:rsid w:val="00B82B16"/>
    <w:rsid w:val="00B82CAD"/>
    <w:rsid w:val="00B834CA"/>
    <w:rsid w:val="00B83A24"/>
    <w:rsid w:val="00B83C32"/>
    <w:rsid w:val="00B843DA"/>
    <w:rsid w:val="00B84FE1"/>
    <w:rsid w:val="00B8527A"/>
    <w:rsid w:val="00B855C8"/>
    <w:rsid w:val="00B85EE4"/>
    <w:rsid w:val="00B86D23"/>
    <w:rsid w:val="00B86E8D"/>
    <w:rsid w:val="00B8782B"/>
    <w:rsid w:val="00B87F43"/>
    <w:rsid w:val="00B90055"/>
    <w:rsid w:val="00B90CB2"/>
    <w:rsid w:val="00B91537"/>
    <w:rsid w:val="00B9164F"/>
    <w:rsid w:val="00B9292F"/>
    <w:rsid w:val="00B92BDE"/>
    <w:rsid w:val="00B9325F"/>
    <w:rsid w:val="00B937BD"/>
    <w:rsid w:val="00B93D12"/>
    <w:rsid w:val="00B94250"/>
    <w:rsid w:val="00B94422"/>
    <w:rsid w:val="00B94A90"/>
    <w:rsid w:val="00B95167"/>
    <w:rsid w:val="00B9524D"/>
    <w:rsid w:val="00B952CE"/>
    <w:rsid w:val="00B95973"/>
    <w:rsid w:val="00B95B22"/>
    <w:rsid w:val="00B96259"/>
    <w:rsid w:val="00B96FD1"/>
    <w:rsid w:val="00B975B1"/>
    <w:rsid w:val="00B97753"/>
    <w:rsid w:val="00B97997"/>
    <w:rsid w:val="00BA1876"/>
    <w:rsid w:val="00BA1EBC"/>
    <w:rsid w:val="00BA262A"/>
    <w:rsid w:val="00BA2889"/>
    <w:rsid w:val="00BA2981"/>
    <w:rsid w:val="00BA3666"/>
    <w:rsid w:val="00BA386C"/>
    <w:rsid w:val="00BA4339"/>
    <w:rsid w:val="00BA493D"/>
    <w:rsid w:val="00BA5FB1"/>
    <w:rsid w:val="00BA62BF"/>
    <w:rsid w:val="00BA63C7"/>
    <w:rsid w:val="00BA6B94"/>
    <w:rsid w:val="00BA721A"/>
    <w:rsid w:val="00BA7359"/>
    <w:rsid w:val="00BA7722"/>
    <w:rsid w:val="00BB01BA"/>
    <w:rsid w:val="00BB0847"/>
    <w:rsid w:val="00BB0FE6"/>
    <w:rsid w:val="00BB114A"/>
    <w:rsid w:val="00BB191C"/>
    <w:rsid w:val="00BB23B8"/>
    <w:rsid w:val="00BB29AC"/>
    <w:rsid w:val="00BB2F18"/>
    <w:rsid w:val="00BB3D41"/>
    <w:rsid w:val="00BB46C7"/>
    <w:rsid w:val="00BB5061"/>
    <w:rsid w:val="00BB5196"/>
    <w:rsid w:val="00BB5B9B"/>
    <w:rsid w:val="00BB6145"/>
    <w:rsid w:val="00BB65C1"/>
    <w:rsid w:val="00BB68A2"/>
    <w:rsid w:val="00BB6E05"/>
    <w:rsid w:val="00BB6E4B"/>
    <w:rsid w:val="00BB6E63"/>
    <w:rsid w:val="00BB78C0"/>
    <w:rsid w:val="00BB7DDA"/>
    <w:rsid w:val="00BC13E7"/>
    <w:rsid w:val="00BC1F1C"/>
    <w:rsid w:val="00BC20AF"/>
    <w:rsid w:val="00BC23F1"/>
    <w:rsid w:val="00BC2A92"/>
    <w:rsid w:val="00BC339A"/>
    <w:rsid w:val="00BC36A4"/>
    <w:rsid w:val="00BC3AB1"/>
    <w:rsid w:val="00BC3C35"/>
    <w:rsid w:val="00BC4B7E"/>
    <w:rsid w:val="00BC53D2"/>
    <w:rsid w:val="00BC61B2"/>
    <w:rsid w:val="00BC61C2"/>
    <w:rsid w:val="00BC672D"/>
    <w:rsid w:val="00BC726F"/>
    <w:rsid w:val="00BD040A"/>
    <w:rsid w:val="00BD09AD"/>
    <w:rsid w:val="00BD201F"/>
    <w:rsid w:val="00BD23C1"/>
    <w:rsid w:val="00BD255A"/>
    <w:rsid w:val="00BD3B61"/>
    <w:rsid w:val="00BD3CD2"/>
    <w:rsid w:val="00BD3E64"/>
    <w:rsid w:val="00BD5151"/>
    <w:rsid w:val="00BD6811"/>
    <w:rsid w:val="00BD6A2D"/>
    <w:rsid w:val="00BD6F10"/>
    <w:rsid w:val="00BD734E"/>
    <w:rsid w:val="00BD7985"/>
    <w:rsid w:val="00BE02D3"/>
    <w:rsid w:val="00BE1140"/>
    <w:rsid w:val="00BE1793"/>
    <w:rsid w:val="00BE1D0C"/>
    <w:rsid w:val="00BE2D07"/>
    <w:rsid w:val="00BE3E57"/>
    <w:rsid w:val="00BE3E79"/>
    <w:rsid w:val="00BE428B"/>
    <w:rsid w:val="00BE4681"/>
    <w:rsid w:val="00BE49F3"/>
    <w:rsid w:val="00BE6361"/>
    <w:rsid w:val="00BE645D"/>
    <w:rsid w:val="00BE7033"/>
    <w:rsid w:val="00BE737A"/>
    <w:rsid w:val="00BF03B8"/>
    <w:rsid w:val="00BF0BA0"/>
    <w:rsid w:val="00BF0FC3"/>
    <w:rsid w:val="00BF0FD8"/>
    <w:rsid w:val="00BF1613"/>
    <w:rsid w:val="00BF1F6F"/>
    <w:rsid w:val="00BF20C3"/>
    <w:rsid w:val="00BF242A"/>
    <w:rsid w:val="00BF2755"/>
    <w:rsid w:val="00BF2904"/>
    <w:rsid w:val="00BF2CF5"/>
    <w:rsid w:val="00BF2FB0"/>
    <w:rsid w:val="00BF307F"/>
    <w:rsid w:val="00BF311E"/>
    <w:rsid w:val="00BF3370"/>
    <w:rsid w:val="00BF368F"/>
    <w:rsid w:val="00BF386F"/>
    <w:rsid w:val="00BF4169"/>
    <w:rsid w:val="00BF5A1C"/>
    <w:rsid w:val="00BF60F5"/>
    <w:rsid w:val="00BF66B1"/>
    <w:rsid w:val="00BF6FDE"/>
    <w:rsid w:val="00BF7356"/>
    <w:rsid w:val="00C00287"/>
    <w:rsid w:val="00C01376"/>
    <w:rsid w:val="00C01B40"/>
    <w:rsid w:val="00C01D1E"/>
    <w:rsid w:val="00C02085"/>
    <w:rsid w:val="00C02A31"/>
    <w:rsid w:val="00C03490"/>
    <w:rsid w:val="00C036FD"/>
    <w:rsid w:val="00C040FD"/>
    <w:rsid w:val="00C0415A"/>
    <w:rsid w:val="00C05890"/>
    <w:rsid w:val="00C06591"/>
    <w:rsid w:val="00C06A92"/>
    <w:rsid w:val="00C06ECC"/>
    <w:rsid w:val="00C076F7"/>
    <w:rsid w:val="00C07847"/>
    <w:rsid w:val="00C07C69"/>
    <w:rsid w:val="00C07CC2"/>
    <w:rsid w:val="00C07F98"/>
    <w:rsid w:val="00C10324"/>
    <w:rsid w:val="00C10462"/>
    <w:rsid w:val="00C105EC"/>
    <w:rsid w:val="00C10C83"/>
    <w:rsid w:val="00C110E1"/>
    <w:rsid w:val="00C11401"/>
    <w:rsid w:val="00C12D00"/>
    <w:rsid w:val="00C12FA8"/>
    <w:rsid w:val="00C13B3C"/>
    <w:rsid w:val="00C13D4F"/>
    <w:rsid w:val="00C13E4C"/>
    <w:rsid w:val="00C14E76"/>
    <w:rsid w:val="00C14E84"/>
    <w:rsid w:val="00C14F63"/>
    <w:rsid w:val="00C1506C"/>
    <w:rsid w:val="00C15F43"/>
    <w:rsid w:val="00C16111"/>
    <w:rsid w:val="00C162E1"/>
    <w:rsid w:val="00C16568"/>
    <w:rsid w:val="00C16A5C"/>
    <w:rsid w:val="00C16DE3"/>
    <w:rsid w:val="00C16E4A"/>
    <w:rsid w:val="00C16E5F"/>
    <w:rsid w:val="00C16F4D"/>
    <w:rsid w:val="00C1765B"/>
    <w:rsid w:val="00C17B3E"/>
    <w:rsid w:val="00C17C5F"/>
    <w:rsid w:val="00C17F07"/>
    <w:rsid w:val="00C2029F"/>
    <w:rsid w:val="00C20754"/>
    <w:rsid w:val="00C20D9D"/>
    <w:rsid w:val="00C2129F"/>
    <w:rsid w:val="00C21467"/>
    <w:rsid w:val="00C2194C"/>
    <w:rsid w:val="00C21B2C"/>
    <w:rsid w:val="00C21CE2"/>
    <w:rsid w:val="00C21EAE"/>
    <w:rsid w:val="00C21FF4"/>
    <w:rsid w:val="00C22061"/>
    <w:rsid w:val="00C222A7"/>
    <w:rsid w:val="00C22347"/>
    <w:rsid w:val="00C2255C"/>
    <w:rsid w:val="00C2265C"/>
    <w:rsid w:val="00C2265E"/>
    <w:rsid w:val="00C2270D"/>
    <w:rsid w:val="00C2344B"/>
    <w:rsid w:val="00C239CC"/>
    <w:rsid w:val="00C23DFE"/>
    <w:rsid w:val="00C24357"/>
    <w:rsid w:val="00C249CC"/>
    <w:rsid w:val="00C25274"/>
    <w:rsid w:val="00C25901"/>
    <w:rsid w:val="00C25CEE"/>
    <w:rsid w:val="00C26143"/>
    <w:rsid w:val="00C26445"/>
    <w:rsid w:val="00C26A98"/>
    <w:rsid w:val="00C26ACD"/>
    <w:rsid w:val="00C26BFB"/>
    <w:rsid w:val="00C26DEE"/>
    <w:rsid w:val="00C26E7F"/>
    <w:rsid w:val="00C3054E"/>
    <w:rsid w:val="00C30BAB"/>
    <w:rsid w:val="00C312FC"/>
    <w:rsid w:val="00C31CFB"/>
    <w:rsid w:val="00C32CD4"/>
    <w:rsid w:val="00C33094"/>
    <w:rsid w:val="00C33208"/>
    <w:rsid w:val="00C3336E"/>
    <w:rsid w:val="00C335A9"/>
    <w:rsid w:val="00C34190"/>
    <w:rsid w:val="00C34912"/>
    <w:rsid w:val="00C351C8"/>
    <w:rsid w:val="00C3536D"/>
    <w:rsid w:val="00C35A9A"/>
    <w:rsid w:val="00C369FC"/>
    <w:rsid w:val="00C375EC"/>
    <w:rsid w:val="00C37ED5"/>
    <w:rsid w:val="00C40352"/>
    <w:rsid w:val="00C404E0"/>
    <w:rsid w:val="00C40AF4"/>
    <w:rsid w:val="00C40CFF"/>
    <w:rsid w:val="00C41865"/>
    <w:rsid w:val="00C4216E"/>
    <w:rsid w:val="00C43116"/>
    <w:rsid w:val="00C43809"/>
    <w:rsid w:val="00C43DDE"/>
    <w:rsid w:val="00C44AA3"/>
    <w:rsid w:val="00C44BC8"/>
    <w:rsid w:val="00C4512F"/>
    <w:rsid w:val="00C45145"/>
    <w:rsid w:val="00C46302"/>
    <w:rsid w:val="00C46510"/>
    <w:rsid w:val="00C47932"/>
    <w:rsid w:val="00C504C5"/>
    <w:rsid w:val="00C50C47"/>
    <w:rsid w:val="00C50E63"/>
    <w:rsid w:val="00C51088"/>
    <w:rsid w:val="00C52146"/>
    <w:rsid w:val="00C5299B"/>
    <w:rsid w:val="00C52C39"/>
    <w:rsid w:val="00C52CB9"/>
    <w:rsid w:val="00C53C4F"/>
    <w:rsid w:val="00C53E88"/>
    <w:rsid w:val="00C551BA"/>
    <w:rsid w:val="00C55276"/>
    <w:rsid w:val="00C5534A"/>
    <w:rsid w:val="00C555D6"/>
    <w:rsid w:val="00C55C45"/>
    <w:rsid w:val="00C5641C"/>
    <w:rsid w:val="00C564A6"/>
    <w:rsid w:val="00C5676D"/>
    <w:rsid w:val="00C568AC"/>
    <w:rsid w:val="00C57750"/>
    <w:rsid w:val="00C602A0"/>
    <w:rsid w:val="00C60454"/>
    <w:rsid w:val="00C6098E"/>
    <w:rsid w:val="00C61415"/>
    <w:rsid w:val="00C617FD"/>
    <w:rsid w:val="00C62349"/>
    <w:rsid w:val="00C62A7D"/>
    <w:rsid w:val="00C62D3B"/>
    <w:rsid w:val="00C62F88"/>
    <w:rsid w:val="00C63033"/>
    <w:rsid w:val="00C632CF"/>
    <w:rsid w:val="00C63508"/>
    <w:rsid w:val="00C638D8"/>
    <w:rsid w:val="00C64811"/>
    <w:rsid w:val="00C66B1C"/>
    <w:rsid w:val="00C66D31"/>
    <w:rsid w:val="00C67735"/>
    <w:rsid w:val="00C67892"/>
    <w:rsid w:val="00C6789A"/>
    <w:rsid w:val="00C700D5"/>
    <w:rsid w:val="00C70743"/>
    <w:rsid w:val="00C70B5E"/>
    <w:rsid w:val="00C71AEE"/>
    <w:rsid w:val="00C71F31"/>
    <w:rsid w:val="00C723AA"/>
    <w:rsid w:val="00C725E3"/>
    <w:rsid w:val="00C72731"/>
    <w:rsid w:val="00C72C5A"/>
    <w:rsid w:val="00C7315E"/>
    <w:rsid w:val="00C73E31"/>
    <w:rsid w:val="00C74929"/>
    <w:rsid w:val="00C74CC0"/>
    <w:rsid w:val="00C74D8E"/>
    <w:rsid w:val="00C75188"/>
    <w:rsid w:val="00C76191"/>
    <w:rsid w:val="00C76256"/>
    <w:rsid w:val="00C7673C"/>
    <w:rsid w:val="00C77219"/>
    <w:rsid w:val="00C7728F"/>
    <w:rsid w:val="00C77F55"/>
    <w:rsid w:val="00C808F8"/>
    <w:rsid w:val="00C80F73"/>
    <w:rsid w:val="00C823E1"/>
    <w:rsid w:val="00C825A9"/>
    <w:rsid w:val="00C833A3"/>
    <w:rsid w:val="00C83C21"/>
    <w:rsid w:val="00C8406E"/>
    <w:rsid w:val="00C84A14"/>
    <w:rsid w:val="00C84F51"/>
    <w:rsid w:val="00C85836"/>
    <w:rsid w:val="00C85A28"/>
    <w:rsid w:val="00C85BFE"/>
    <w:rsid w:val="00C85D92"/>
    <w:rsid w:val="00C8664F"/>
    <w:rsid w:val="00C867B5"/>
    <w:rsid w:val="00C869FE"/>
    <w:rsid w:val="00C86E93"/>
    <w:rsid w:val="00C87991"/>
    <w:rsid w:val="00C87AAD"/>
    <w:rsid w:val="00C87E8E"/>
    <w:rsid w:val="00C90674"/>
    <w:rsid w:val="00C90BA2"/>
    <w:rsid w:val="00C90C24"/>
    <w:rsid w:val="00C914B2"/>
    <w:rsid w:val="00C91BB1"/>
    <w:rsid w:val="00C92416"/>
    <w:rsid w:val="00C925E0"/>
    <w:rsid w:val="00C92E35"/>
    <w:rsid w:val="00C9313D"/>
    <w:rsid w:val="00C93651"/>
    <w:rsid w:val="00C93F6B"/>
    <w:rsid w:val="00C947BD"/>
    <w:rsid w:val="00C94993"/>
    <w:rsid w:val="00C94FFB"/>
    <w:rsid w:val="00C951A8"/>
    <w:rsid w:val="00C956F9"/>
    <w:rsid w:val="00C9618A"/>
    <w:rsid w:val="00C96303"/>
    <w:rsid w:val="00C96421"/>
    <w:rsid w:val="00C96D80"/>
    <w:rsid w:val="00C972D5"/>
    <w:rsid w:val="00C9744B"/>
    <w:rsid w:val="00CA0E39"/>
    <w:rsid w:val="00CA0E91"/>
    <w:rsid w:val="00CA12AA"/>
    <w:rsid w:val="00CA1555"/>
    <w:rsid w:val="00CA1BBD"/>
    <w:rsid w:val="00CA4237"/>
    <w:rsid w:val="00CA43A4"/>
    <w:rsid w:val="00CA4714"/>
    <w:rsid w:val="00CA4B8B"/>
    <w:rsid w:val="00CA4F31"/>
    <w:rsid w:val="00CA556A"/>
    <w:rsid w:val="00CA56BF"/>
    <w:rsid w:val="00CA5896"/>
    <w:rsid w:val="00CA593E"/>
    <w:rsid w:val="00CA5A2C"/>
    <w:rsid w:val="00CA67BA"/>
    <w:rsid w:val="00CA6F88"/>
    <w:rsid w:val="00CA70F7"/>
    <w:rsid w:val="00CA72D0"/>
    <w:rsid w:val="00CA7309"/>
    <w:rsid w:val="00CA79E6"/>
    <w:rsid w:val="00CA7D49"/>
    <w:rsid w:val="00CA7F01"/>
    <w:rsid w:val="00CB05E0"/>
    <w:rsid w:val="00CB0DE1"/>
    <w:rsid w:val="00CB15DE"/>
    <w:rsid w:val="00CB16C0"/>
    <w:rsid w:val="00CB18B0"/>
    <w:rsid w:val="00CB19A0"/>
    <w:rsid w:val="00CB1A4A"/>
    <w:rsid w:val="00CB1ECC"/>
    <w:rsid w:val="00CB1F35"/>
    <w:rsid w:val="00CB218F"/>
    <w:rsid w:val="00CB225A"/>
    <w:rsid w:val="00CB26D5"/>
    <w:rsid w:val="00CB2837"/>
    <w:rsid w:val="00CB3764"/>
    <w:rsid w:val="00CB3967"/>
    <w:rsid w:val="00CB396C"/>
    <w:rsid w:val="00CB42CE"/>
    <w:rsid w:val="00CB4A73"/>
    <w:rsid w:val="00CB4AF1"/>
    <w:rsid w:val="00CB4D68"/>
    <w:rsid w:val="00CB6CE9"/>
    <w:rsid w:val="00CB6FEC"/>
    <w:rsid w:val="00CB70C2"/>
    <w:rsid w:val="00CC049A"/>
    <w:rsid w:val="00CC0A49"/>
    <w:rsid w:val="00CC0B6E"/>
    <w:rsid w:val="00CC0D5E"/>
    <w:rsid w:val="00CC1D13"/>
    <w:rsid w:val="00CC2C79"/>
    <w:rsid w:val="00CC34E6"/>
    <w:rsid w:val="00CC44D1"/>
    <w:rsid w:val="00CC4957"/>
    <w:rsid w:val="00CC52B9"/>
    <w:rsid w:val="00CC53E7"/>
    <w:rsid w:val="00CC5507"/>
    <w:rsid w:val="00CC6C6D"/>
    <w:rsid w:val="00CC6F45"/>
    <w:rsid w:val="00CC7539"/>
    <w:rsid w:val="00CC771F"/>
    <w:rsid w:val="00CD104E"/>
    <w:rsid w:val="00CD1101"/>
    <w:rsid w:val="00CD13C0"/>
    <w:rsid w:val="00CD14FE"/>
    <w:rsid w:val="00CD1DA4"/>
    <w:rsid w:val="00CD251F"/>
    <w:rsid w:val="00CD25D3"/>
    <w:rsid w:val="00CD2C1A"/>
    <w:rsid w:val="00CD330B"/>
    <w:rsid w:val="00CD335A"/>
    <w:rsid w:val="00CD39B8"/>
    <w:rsid w:val="00CD3AB6"/>
    <w:rsid w:val="00CD4502"/>
    <w:rsid w:val="00CD4ADF"/>
    <w:rsid w:val="00CD59AA"/>
    <w:rsid w:val="00CD5BBE"/>
    <w:rsid w:val="00CD5E4A"/>
    <w:rsid w:val="00CD67B7"/>
    <w:rsid w:val="00CE0166"/>
    <w:rsid w:val="00CE06FE"/>
    <w:rsid w:val="00CE077E"/>
    <w:rsid w:val="00CE1371"/>
    <w:rsid w:val="00CE1538"/>
    <w:rsid w:val="00CE234F"/>
    <w:rsid w:val="00CE236B"/>
    <w:rsid w:val="00CE2534"/>
    <w:rsid w:val="00CE341D"/>
    <w:rsid w:val="00CE344D"/>
    <w:rsid w:val="00CE35D3"/>
    <w:rsid w:val="00CE3873"/>
    <w:rsid w:val="00CE3E39"/>
    <w:rsid w:val="00CE4028"/>
    <w:rsid w:val="00CE4041"/>
    <w:rsid w:val="00CE4335"/>
    <w:rsid w:val="00CE4A53"/>
    <w:rsid w:val="00CE4C26"/>
    <w:rsid w:val="00CE4CC6"/>
    <w:rsid w:val="00CE50C9"/>
    <w:rsid w:val="00CE5101"/>
    <w:rsid w:val="00CE5299"/>
    <w:rsid w:val="00CE564A"/>
    <w:rsid w:val="00CE5715"/>
    <w:rsid w:val="00CE5910"/>
    <w:rsid w:val="00CE5BA8"/>
    <w:rsid w:val="00CE72A8"/>
    <w:rsid w:val="00CE7517"/>
    <w:rsid w:val="00CE7720"/>
    <w:rsid w:val="00CE7834"/>
    <w:rsid w:val="00CF0272"/>
    <w:rsid w:val="00CF0303"/>
    <w:rsid w:val="00CF143A"/>
    <w:rsid w:val="00CF191F"/>
    <w:rsid w:val="00CF193A"/>
    <w:rsid w:val="00CF1946"/>
    <w:rsid w:val="00CF1FE6"/>
    <w:rsid w:val="00CF232B"/>
    <w:rsid w:val="00CF30C1"/>
    <w:rsid w:val="00CF39D5"/>
    <w:rsid w:val="00CF44FD"/>
    <w:rsid w:val="00CF50EF"/>
    <w:rsid w:val="00CF564E"/>
    <w:rsid w:val="00CF576B"/>
    <w:rsid w:val="00CF59A2"/>
    <w:rsid w:val="00CF5B83"/>
    <w:rsid w:val="00CF5C88"/>
    <w:rsid w:val="00CF63BB"/>
    <w:rsid w:val="00CF687F"/>
    <w:rsid w:val="00CF70CB"/>
    <w:rsid w:val="00CF71A6"/>
    <w:rsid w:val="00CF71C9"/>
    <w:rsid w:val="00CF76A8"/>
    <w:rsid w:val="00CF7AA0"/>
    <w:rsid w:val="00D00C73"/>
    <w:rsid w:val="00D00D01"/>
    <w:rsid w:val="00D022C4"/>
    <w:rsid w:val="00D0245E"/>
    <w:rsid w:val="00D02C5B"/>
    <w:rsid w:val="00D02E31"/>
    <w:rsid w:val="00D031EA"/>
    <w:rsid w:val="00D03434"/>
    <w:rsid w:val="00D0379B"/>
    <w:rsid w:val="00D047E8"/>
    <w:rsid w:val="00D04FE3"/>
    <w:rsid w:val="00D05983"/>
    <w:rsid w:val="00D05A16"/>
    <w:rsid w:val="00D05F86"/>
    <w:rsid w:val="00D05FBC"/>
    <w:rsid w:val="00D061B0"/>
    <w:rsid w:val="00D0689B"/>
    <w:rsid w:val="00D07269"/>
    <w:rsid w:val="00D0756A"/>
    <w:rsid w:val="00D07AE2"/>
    <w:rsid w:val="00D10004"/>
    <w:rsid w:val="00D111A3"/>
    <w:rsid w:val="00D114EC"/>
    <w:rsid w:val="00D122D7"/>
    <w:rsid w:val="00D130F3"/>
    <w:rsid w:val="00D13714"/>
    <w:rsid w:val="00D13A98"/>
    <w:rsid w:val="00D13BC3"/>
    <w:rsid w:val="00D13D72"/>
    <w:rsid w:val="00D14CDB"/>
    <w:rsid w:val="00D14D63"/>
    <w:rsid w:val="00D153BD"/>
    <w:rsid w:val="00D16390"/>
    <w:rsid w:val="00D16AC6"/>
    <w:rsid w:val="00D16B1B"/>
    <w:rsid w:val="00D17278"/>
    <w:rsid w:val="00D17F6E"/>
    <w:rsid w:val="00D20C60"/>
    <w:rsid w:val="00D20FED"/>
    <w:rsid w:val="00D2108D"/>
    <w:rsid w:val="00D2118E"/>
    <w:rsid w:val="00D21D8E"/>
    <w:rsid w:val="00D22839"/>
    <w:rsid w:val="00D2285F"/>
    <w:rsid w:val="00D23576"/>
    <w:rsid w:val="00D239C8"/>
    <w:rsid w:val="00D24500"/>
    <w:rsid w:val="00D248FF"/>
    <w:rsid w:val="00D24A01"/>
    <w:rsid w:val="00D25410"/>
    <w:rsid w:val="00D25576"/>
    <w:rsid w:val="00D257F1"/>
    <w:rsid w:val="00D25E3F"/>
    <w:rsid w:val="00D26453"/>
    <w:rsid w:val="00D26680"/>
    <w:rsid w:val="00D27167"/>
    <w:rsid w:val="00D274A6"/>
    <w:rsid w:val="00D27C6C"/>
    <w:rsid w:val="00D27EC9"/>
    <w:rsid w:val="00D27F71"/>
    <w:rsid w:val="00D3094C"/>
    <w:rsid w:val="00D30987"/>
    <w:rsid w:val="00D30A04"/>
    <w:rsid w:val="00D32393"/>
    <w:rsid w:val="00D324F5"/>
    <w:rsid w:val="00D32A4B"/>
    <w:rsid w:val="00D32A58"/>
    <w:rsid w:val="00D3312B"/>
    <w:rsid w:val="00D34460"/>
    <w:rsid w:val="00D34531"/>
    <w:rsid w:val="00D3483E"/>
    <w:rsid w:val="00D34A2F"/>
    <w:rsid w:val="00D34BBB"/>
    <w:rsid w:val="00D34D46"/>
    <w:rsid w:val="00D34DED"/>
    <w:rsid w:val="00D35051"/>
    <w:rsid w:val="00D35477"/>
    <w:rsid w:val="00D35584"/>
    <w:rsid w:val="00D355FF"/>
    <w:rsid w:val="00D3560F"/>
    <w:rsid w:val="00D36565"/>
    <w:rsid w:val="00D36939"/>
    <w:rsid w:val="00D36AA8"/>
    <w:rsid w:val="00D36ECC"/>
    <w:rsid w:val="00D3719C"/>
    <w:rsid w:val="00D371A3"/>
    <w:rsid w:val="00D371D3"/>
    <w:rsid w:val="00D40366"/>
    <w:rsid w:val="00D4058D"/>
    <w:rsid w:val="00D406B0"/>
    <w:rsid w:val="00D40DE7"/>
    <w:rsid w:val="00D41663"/>
    <w:rsid w:val="00D42FAF"/>
    <w:rsid w:val="00D4317B"/>
    <w:rsid w:val="00D43287"/>
    <w:rsid w:val="00D432EA"/>
    <w:rsid w:val="00D43572"/>
    <w:rsid w:val="00D43EF3"/>
    <w:rsid w:val="00D446BE"/>
    <w:rsid w:val="00D44848"/>
    <w:rsid w:val="00D44CF5"/>
    <w:rsid w:val="00D45027"/>
    <w:rsid w:val="00D45063"/>
    <w:rsid w:val="00D453E7"/>
    <w:rsid w:val="00D45663"/>
    <w:rsid w:val="00D46236"/>
    <w:rsid w:val="00D4636F"/>
    <w:rsid w:val="00D46670"/>
    <w:rsid w:val="00D468AD"/>
    <w:rsid w:val="00D46B9D"/>
    <w:rsid w:val="00D474AA"/>
    <w:rsid w:val="00D4798F"/>
    <w:rsid w:val="00D47A39"/>
    <w:rsid w:val="00D50736"/>
    <w:rsid w:val="00D50C00"/>
    <w:rsid w:val="00D51155"/>
    <w:rsid w:val="00D51F7E"/>
    <w:rsid w:val="00D51FCD"/>
    <w:rsid w:val="00D52093"/>
    <w:rsid w:val="00D52628"/>
    <w:rsid w:val="00D52E28"/>
    <w:rsid w:val="00D52FC6"/>
    <w:rsid w:val="00D531CC"/>
    <w:rsid w:val="00D5360E"/>
    <w:rsid w:val="00D53711"/>
    <w:rsid w:val="00D54362"/>
    <w:rsid w:val="00D54752"/>
    <w:rsid w:val="00D54855"/>
    <w:rsid w:val="00D54E98"/>
    <w:rsid w:val="00D557AA"/>
    <w:rsid w:val="00D55840"/>
    <w:rsid w:val="00D55BE3"/>
    <w:rsid w:val="00D55F0D"/>
    <w:rsid w:val="00D56B13"/>
    <w:rsid w:val="00D56EA6"/>
    <w:rsid w:val="00D5729F"/>
    <w:rsid w:val="00D57FBE"/>
    <w:rsid w:val="00D61AF6"/>
    <w:rsid w:val="00D62D5E"/>
    <w:rsid w:val="00D630D4"/>
    <w:rsid w:val="00D632B0"/>
    <w:rsid w:val="00D64773"/>
    <w:rsid w:val="00D64E20"/>
    <w:rsid w:val="00D6521E"/>
    <w:rsid w:val="00D659B2"/>
    <w:rsid w:val="00D659DD"/>
    <w:rsid w:val="00D65A76"/>
    <w:rsid w:val="00D65C7D"/>
    <w:rsid w:val="00D660FC"/>
    <w:rsid w:val="00D6612D"/>
    <w:rsid w:val="00D668ED"/>
    <w:rsid w:val="00D6772D"/>
    <w:rsid w:val="00D677ED"/>
    <w:rsid w:val="00D7053D"/>
    <w:rsid w:val="00D7077E"/>
    <w:rsid w:val="00D71203"/>
    <w:rsid w:val="00D71B22"/>
    <w:rsid w:val="00D723E0"/>
    <w:rsid w:val="00D72A7A"/>
    <w:rsid w:val="00D73CCD"/>
    <w:rsid w:val="00D74194"/>
    <w:rsid w:val="00D7432A"/>
    <w:rsid w:val="00D74B22"/>
    <w:rsid w:val="00D7501A"/>
    <w:rsid w:val="00D75188"/>
    <w:rsid w:val="00D75277"/>
    <w:rsid w:val="00D75477"/>
    <w:rsid w:val="00D754A7"/>
    <w:rsid w:val="00D760FC"/>
    <w:rsid w:val="00D764CF"/>
    <w:rsid w:val="00D76B38"/>
    <w:rsid w:val="00D76B7C"/>
    <w:rsid w:val="00D76FC3"/>
    <w:rsid w:val="00D7779F"/>
    <w:rsid w:val="00D77915"/>
    <w:rsid w:val="00D77A3C"/>
    <w:rsid w:val="00D804E3"/>
    <w:rsid w:val="00D80AB7"/>
    <w:rsid w:val="00D80C5C"/>
    <w:rsid w:val="00D8135E"/>
    <w:rsid w:val="00D819ED"/>
    <w:rsid w:val="00D83065"/>
    <w:rsid w:val="00D830A6"/>
    <w:rsid w:val="00D83228"/>
    <w:rsid w:val="00D832D2"/>
    <w:rsid w:val="00D83AB6"/>
    <w:rsid w:val="00D84080"/>
    <w:rsid w:val="00D8432A"/>
    <w:rsid w:val="00D84511"/>
    <w:rsid w:val="00D84A77"/>
    <w:rsid w:val="00D84FEB"/>
    <w:rsid w:val="00D85313"/>
    <w:rsid w:val="00D86293"/>
    <w:rsid w:val="00D8688F"/>
    <w:rsid w:val="00D869F0"/>
    <w:rsid w:val="00D86C63"/>
    <w:rsid w:val="00D87AAB"/>
    <w:rsid w:val="00D87DB5"/>
    <w:rsid w:val="00D90B8C"/>
    <w:rsid w:val="00D916B7"/>
    <w:rsid w:val="00D91826"/>
    <w:rsid w:val="00D91A54"/>
    <w:rsid w:val="00D91D99"/>
    <w:rsid w:val="00D91DD8"/>
    <w:rsid w:val="00D926CC"/>
    <w:rsid w:val="00D92D7B"/>
    <w:rsid w:val="00D940B0"/>
    <w:rsid w:val="00D94597"/>
    <w:rsid w:val="00D948FE"/>
    <w:rsid w:val="00D94D1F"/>
    <w:rsid w:val="00D94F5B"/>
    <w:rsid w:val="00D960CE"/>
    <w:rsid w:val="00D961A6"/>
    <w:rsid w:val="00D97015"/>
    <w:rsid w:val="00D9708C"/>
    <w:rsid w:val="00D97214"/>
    <w:rsid w:val="00D97A3A"/>
    <w:rsid w:val="00D97C98"/>
    <w:rsid w:val="00D97EB3"/>
    <w:rsid w:val="00DA0747"/>
    <w:rsid w:val="00DA0D07"/>
    <w:rsid w:val="00DA0D30"/>
    <w:rsid w:val="00DA23F9"/>
    <w:rsid w:val="00DA256B"/>
    <w:rsid w:val="00DA2F63"/>
    <w:rsid w:val="00DA3488"/>
    <w:rsid w:val="00DA34DF"/>
    <w:rsid w:val="00DA38BC"/>
    <w:rsid w:val="00DA3AAB"/>
    <w:rsid w:val="00DA4ADB"/>
    <w:rsid w:val="00DA5815"/>
    <w:rsid w:val="00DA5D56"/>
    <w:rsid w:val="00DA62A0"/>
    <w:rsid w:val="00DA69B8"/>
    <w:rsid w:val="00DB053E"/>
    <w:rsid w:val="00DB0633"/>
    <w:rsid w:val="00DB0B8B"/>
    <w:rsid w:val="00DB0E2B"/>
    <w:rsid w:val="00DB0EED"/>
    <w:rsid w:val="00DB0EF1"/>
    <w:rsid w:val="00DB120C"/>
    <w:rsid w:val="00DB12DA"/>
    <w:rsid w:val="00DB2C47"/>
    <w:rsid w:val="00DB321D"/>
    <w:rsid w:val="00DB3277"/>
    <w:rsid w:val="00DB3A9E"/>
    <w:rsid w:val="00DB4C3C"/>
    <w:rsid w:val="00DB4E41"/>
    <w:rsid w:val="00DB5895"/>
    <w:rsid w:val="00DB5BAD"/>
    <w:rsid w:val="00DB5C32"/>
    <w:rsid w:val="00DB727F"/>
    <w:rsid w:val="00DB763F"/>
    <w:rsid w:val="00DC0A10"/>
    <w:rsid w:val="00DC18AC"/>
    <w:rsid w:val="00DC212C"/>
    <w:rsid w:val="00DC22A2"/>
    <w:rsid w:val="00DC2494"/>
    <w:rsid w:val="00DC2522"/>
    <w:rsid w:val="00DC2E82"/>
    <w:rsid w:val="00DC339C"/>
    <w:rsid w:val="00DC3D2F"/>
    <w:rsid w:val="00DC3F1F"/>
    <w:rsid w:val="00DC4577"/>
    <w:rsid w:val="00DC47BB"/>
    <w:rsid w:val="00DC481D"/>
    <w:rsid w:val="00DC48CC"/>
    <w:rsid w:val="00DC5978"/>
    <w:rsid w:val="00DC6645"/>
    <w:rsid w:val="00DC6A14"/>
    <w:rsid w:val="00DC6BE1"/>
    <w:rsid w:val="00DD0203"/>
    <w:rsid w:val="00DD0F4A"/>
    <w:rsid w:val="00DD1083"/>
    <w:rsid w:val="00DD1210"/>
    <w:rsid w:val="00DD1D5F"/>
    <w:rsid w:val="00DD248D"/>
    <w:rsid w:val="00DD2744"/>
    <w:rsid w:val="00DD27F5"/>
    <w:rsid w:val="00DD2D13"/>
    <w:rsid w:val="00DD3E6D"/>
    <w:rsid w:val="00DD40F1"/>
    <w:rsid w:val="00DD588C"/>
    <w:rsid w:val="00DD599E"/>
    <w:rsid w:val="00DD5A60"/>
    <w:rsid w:val="00DD6487"/>
    <w:rsid w:val="00DD66F2"/>
    <w:rsid w:val="00DD6BDB"/>
    <w:rsid w:val="00DD7810"/>
    <w:rsid w:val="00DD7D95"/>
    <w:rsid w:val="00DD7E8D"/>
    <w:rsid w:val="00DE000B"/>
    <w:rsid w:val="00DE07CC"/>
    <w:rsid w:val="00DE1375"/>
    <w:rsid w:val="00DE1BD6"/>
    <w:rsid w:val="00DE24FD"/>
    <w:rsid w:val="00DE2737"/>
    <w:rsid w:val="00DE2B01"/>
    <w:rsid w:val="00DE30D0"/>
    <w:rsid w:val="00DE3F29"/>
    <w:rsid w:val="00DE40A0"/>
    <w:rsid w:val="00DE40D2"/>
    <w:rsid w:val="00DE588A"/>
    <w:rsid w:val="00DE6A8D"/>
    <w:rsid w:val="00DE7461"/>
    <w:rsid w:val="00DE74FE"/>
    <w:rsid w:val="00DE785C"/>
    <w:rsid w:val="00DF069A"/>
    <w:rsid w:val="00DF0827"/>
    <w:rsid w:val="00DF0875"/>
    <w:rsid w:val="00DF1628"/>
    <w:rsid w:val="00DF1FAD"/>
    <w:rsid w:val="00DF2400"/>
    <w:rsid w:val="00DF2B84"/>
    <w:rsid w:val="00DF3F80"/>
    <w:rsid w:val="00DF4B66"/>
    <w:rsid w:val="00DF4B6B"/>
    <w:rsid w:val="00DF4FBD"/>
    <w:rsid w:val="00DF586A"/>
    <w:rsid w:val="00DF6004"/>
    <w:rsid w:val="00DF676C"/>
    <w:rsid w:val="00DF6D4F"/>
    <w:rsid w:val="00DF74BC"/>
    <w:rsid w:val="00DF770D"/>
    <w:rsid w:val="00E00229"/>
    <w:rsid w:val="00E00B6B"/>
    <w:rsid w:val="00E00B77"/>
    <w:rsid w:val="00E00B84"/>
    <w:rsid w:val="00E00D4F"/>
    <w:rsid w:val="00E0181B"/>
    <w:rsid w:val="00E019E0"/>
    <w:rsid w:val="00E01DCA"/>
    <w:rsid w:val="00E02B90"/>
    <w:rsid w:val="00E03239"/>
    <w:rsid w:val="00E03774"/>
    <w:rsid w:val="00E03AB3"/>
    <w:rsid w:val="00E049C0"/>
    <w:rsid w:val="00E04A2C"/>
    <w:rsid w:val="00E05022"/>
    <w:rsid w:val="00E050B0"/>
    <w:rsid w:val="00E0515D"/>
    <w:rsid w:val="00E05B60"/>
    <w:rsid w:val="00E061D1"/>
    <w:rsid w:val="00E06685"/>
    <w:rsid w:val="00E06725"/>
    <w:rsid w:val="00E06D86"/>
    <w:rsid w:val="00E07703"/>
    <w:rsid w:val="00E07796"/>
    <w:rsid w:val="00E07BD6"/>
    <w:rsid w:val="00E1019E"/>
    <w:rsid w:val="00E1098E"/>
    <w:rsid w:val="00E10BA2"/>
    <w:rsid w:val="00E11A21"/>
    <w:rsid w:val="00E11CF7"/>
    <w:rsid w:val="00E12116"/>
    <w:rsid w:val="00E1244D"/>
    <w:rsid w:val="00E12472"/>
    <w:rsid w:val="00E13BFD"/>
    <w:rsid w:val="00E1523E"/>
    <w:rsid w:val="00E1588B"/>
    <w:rsid w:val="00E15AD7"/>
    <w:rsid w:val="00E15E29"/>
    <w:rsid w:val="00E172B8"/>
    <w:rsid w:val="00E17583"/>
    <w:rsid w:val="00E17636"/>
    <w:rsid w:val="00E177F1"/>
    <w:rsid w:val="00E17E1E"/>
    <w:rsid w:val="00E204B5"/>
    <w:rsid w:val="00E212D8"/>
    <w:rsid w:val="00E217CE"/>
    <w:rsid w:val="00E218CC"/>
    <w:rsid w:val="00E21A76"/>
    <w:rsid w:val="00E21ABB"/>
    <w:rsid w:val="00E22385"/>
    <w:rsid w:val="00E2280F"/>
    <w:rsid w:val="00E22B44"/>
    <w:rsid w:val="00E22B8A"/>
    <w:rsid w:val="00E22FFF"/>
    <w:rsid w:val="00E230E9"/>
    <w:rsid w:val="00E231ED"/>
    <w:rsid w:val="00E23802"/>
    <w:rsid w:val="00E24191"/>
    <w:rsid w:val="00E242B5"/>
    <w:rsid w:val="00E2457A"/>
    <w:rsid w:val="00E24898"/>
    <w:rsid w:val="00E248B9"/>
    <w:rsid w:val="00E25946"/>
    <w:rsid w:val="00E259C5"/>
    <w:rsid w:val="00E25C0E"/>
    <w:rsid w:val="00E2626E"/>
    <w:rsid w:val="00E26AA3"/>
    <w:rsid w:val="00E26C9D"/>
    <w:rsid w:val="00E271A6"/>
    <w:rsid w:val="00E27693"/>
    <w:rsid w:val="00E27B74"/>
    <w:rsid w:val="00E27DE2"/>
    <w:rsid w:val="00E3004E"/>
    <w:rsid w:val="00E30526"/>
    <w:rsid w:val="00E30D98"/>
    <w:rsid w:val="00E31057"/>
    <w:rsid w:val="00E311C7"/>
    <w:rsid w:val="00E32938"/>
    <w:rsid w:val="00E337C7"/>
    <w:rsid w:val="00E33A75"/>
    <w:rsid w:val="00E3403D"/>
    <w:rsid w:val="00E34110"/>
    <w:rsid w:val="00E354A3"/>
    <w:rsid w:val="00E35911"/>
    <w:rsid w:val="00E36102"/>
    <w:rsid w:val="00E3757E"/>
    <w:rsid w:val="00E37953"/>
    <w:rsid w:val="00E4058A"/>
    <w:rsid w:val="00E406F7"/>
    <w:rsid w:val="00E41101"/>
    <w:rsid w:val="00E416C2"/>
    <w:rsid w:val="00E41E39"/>
    <w:rsid w:val="00E42277"/>
    <w:rsid w:val="00E4261F"/>
    <w:rsid w:val="00E42CAC"/>
    <w:rsid w:val="00E4302A"/>
    <w:rsid w:val="00E44A04"/>
    <w:rsid w:val="00E452C7"/>
    <w:rsid w:val="00E45378"/>
    <w:rsid w:val="00E4561F"/>
    <w:rsid w:val="00E45BFB"/>
    <w:rsid w:val="00E45FF5"/>
    <w:rsid w:val="00E463F4"/>
    <w:rsid w:val="00E475CD"/>
    <w:rsid w:val="00E47911"/>
    <w:rsid w:val="00E47A81"/>
    <w:rsid w:val="00E50127"/>
    <w:rsid w:val="00E502E9"/>
    <w:rsid w:val="00E50DAE"/>
    <w:rsid w:val="00E512BC"/>
    <w:rsid w:val="00E512F4"/>
    <w:rsid w:val="00E51BEA"/>
    <w:rsid w:val="00E52095"/>
    <w:rsid w:val="00E52174"/>
    <w:rsid w:val="00E52414"/>
    <w:rsid w:val="00E53736"/>
    <w:rsid w:val="00E53C85"/>
    <w:rsid w:val="00E5461F"/>
    <w:rsid w:val="00E552E0"/>
    <w:rsid w:val="00E553E6"/>
    <w:rsid w:val="00E55B54"/>
    <w:rsid w:val="00E569BB"/>
    <w:rsid w:val="00E56BA1"/>
    <w:rsid w:val="00E572DD"/>
    <w:rsid w:val="00E60232"/>
    <w:rsid w:val="00E609CE"/>
    <w:rsid w:val="00E6203A"/>
    <w:rsid w:val="00E62751"/>
    <w:rsid w:val="00E62A22"/>
    <w:rsid w:val="00E631C3"/>
    <w:rsid w:val="00E635CC"/>
    <w:rsid w:val="00E63A39"/>
    <w:rsid w:val="00E643C8"/>
    <w:rsid w:val="00E6475B"/>
    <w:rsid w:val="00E6546B"/>
    <w:rsid w:val="00E658F9"/>
    <w:rsid w:val="00E65D35"/>
    <w:rsid w:val="00E66154"/>
    <w:rsid w:val="00E66B10"/>
    <w:rsid w:val="00E66FB9"/>
    <w:rsid w:val="00E707CB"/>
    <w:rsid w:val="00E70B43"/>
    <w:rsid w:val="00E70CA5"/>
    <w:rsid w:val="00E70E03"/>
    <w:rsid w:val="00E72FF2"/>
    <w:rsid w:val="00E7347E"/>
    <w:rsid w:val="00E7355D"/>
    <w:rsid w:val="00E73C15"/>
    <w:rsid w:val="00E7482E"/>
    <w:rsid w:val="00E7510D"/>
    <w:rsid w:val="00E757EB"/>
    <w:rsid w:val="00E75F83"/>
    <w:rsid w:val="00E760DB"/>
    <w:rsid w:val="00E7613D"/>
    <w:rsid w:val="00E76716"/>
    <w:rsid w:val="00E76C54"/>
    <w:rsid w:val="00E7737C"/>
    <w:rsid w:val="00E7772A"/>
    <w:rsid w:val="00E77C73"/>
    <w:rsid w:val="00E803CC"/>
    <w:rsid w:val="00E80A43"/>
    <w:rsid w:val="00E8190A"/>
    <w:rsid w:val="00E81AA1"/>
    <w:rsid w:val="00E81C7D"/>
    <w:rsid w:val="00E82CEC"/>
    <w:rsid w:val="00E83848"/>
    <w:rsid w:val="00E83977"/>
    <w:rsid w:val="00E84501"/>
    <w:rsid w:val="00E850B8"/>
    <w:rsid w:val="00E85306"/>
    <w:rsid w:val="00E854D5"/>
    <w:rsid w:val="00E85624"/>
    <w:rsid w:val="00E85892"/>
    <w:rsid w:val="00E85A6E"/>
    <w:rsid w:val="00E86640"/>
    <w:rsid w:val="00E87646"/>
    <w:rsid w:val="00E87E7C"/>
    <w:rsid w:val="00E87F58"/>
    <w:rsid w:val="00E90A71"/>
    <w:rsid w:val="00E90C53"/>
    <w:rsid w:val="00E915DA"/>
    <w:rsid w:val="00E91A18"/>
    <w:rsid w:val="00E91E94"/>
    <w:rsid w:val="00E93271"/>
    <w:rsid w:val="00E9444C"/>
    <w:rsid w:val="00E94BCC"/>
    <w:rsid w:val="00E956B7"/>
    <w:rsid w:val="00E95B6A"/>
    <w:rsid w:val="00E96034"/>
    <w:rsid w:val="00E9648B"/>
    <w:rsid w:val="00E968EC"/>
    <w:rsid w:val="00E96AB4"/>
    <w:rsid w:val="00E96D2E"/>
    <w:rsid w:val="00E97238"/>
    <w:rsid w:val="00E97EE1"/>
    <w:rsid w:val="00E97F30"/>
    <w:rsid w:val="00EA0C9E"/>
    <w:rsid w:val="00EA1574"/>
    <w:rsid w:val="00EA15D0"/>
    <w:rsid w:val="00EA244B"/>
    <w:rsid w:val="00EA2560"/>
    <w:rsid w:val="00EA3AEC"/>
    <w:rsid w:val="00EA3FB2"/>
    <w:rsid w:val="00EA4476"/>
    <w:rsid w:val="00EA4E0E"/>
    <w:rsid w:val="00EA5265"/>
    <w:rsid w:val="00EA5316"/>
    <w:rsid w:val="00EA58F6"/>
    <w:rsid w:val="00EA6294"/>
    <w:rsid w:val="00EA695C"/>
    <w:rsid w:val="00EA6AD1"/>
    <w:rsid w:val="00EA6DBA"/>
    <w:rsid w:val="00EA73F4"/>
    <w:rsid w:val="00EA777A"/>
    <w:rsid w:val="00EA7BF0"/>
    <w:rsid w:val="00EA7F50"/>
    <w:rsid w:val="00EB018C"/>
    <w:rsid w:val="00EB0790"/>
    <w:rsid w:val="00EB095A"/>
    <w:rsid w:val="00EB0F93"/>
    <w:rsid w:val="00EB12F0"/>
    <w:rsid w:val="00EB1707"/>
    <w:rsid w:val="00EB1EFE"/>
    <w:rsid w:val="00EB2018"/>
    <w:rsid w:val="00EB237F"/>
    <w:rsid w:val="00EB24DE"/>
    <w:rsid w:val="00EB2921"/>
    <w:rsid w:val="00EB2C33"/>
    <w:rsid w:val="00EB322C"/>
    <w:rsid w:val="00EB37CB"/>
    <w:rsid w:val="00EB480D"/>
    <w:rsid w:val="00EB4B6B"/>
    <w:rsid w:val="00EB4FE2"/>
    <w:rsid w:val="00EB52AB"/>
    <w:rsid w:val="00EB5BA3"/>
    <w:rsid w:val="00EB6393"/>
    <w:rsid w:val="00EB64E2"/>
    <w:rsid w:val="00EB656D"/>
    <w:rsid w:val="00EC07BD"/>
    <w:rsid w:val="00EC08E8"/>
    <w:rsid w:val="00EC0D0B"/>
    <w:rsid w:val="00EC1996"/>
    <w:rsid w:val="00EC1DED"/>
    <w:rsid w:val="00EC1E4E"/>
    <w:rsid w:val="00EC1EEA"/>
    <w:rsid w:val="00EC21F2"/>
    <w:rsid w:val="00EC227B"/>
    <w:rsid w:val="00EC236E"/>
    <w:rsid w:val="00EC23A6"/>
    <w:rsid w:val="00EC31E6"/>
    <w:rsid w:val="00EC321B"/>
    <w:rsid w:val="00EC4705"/>
    <w:rsid w:val="00EC4847"/>
    <w:rsid w:val="00EC565B"/>
    <w:rsid w:val="00EC597C"/>
    <w:rsid w:val="00EC671C"/>
    <w:rsid w:val="00EC7A7E"/>
    <w:rsid w:val="00ED054A"/>
    <w:rsid w:val="00ED0FC7"/>
    <w:rsid w:val="00ED1029"/>
    <w:rsid w:val="00ED18E3"/>
    <w:rsid w:val="00ED1B05"/>
    <w:rsid w:val="00ED2374"/>
    <w:rsid w:val="00ED2583"/>
    <w:rsid w:val="00ED3702"/>
    <w:rsid w:val="00ED3F1C"/>
    <w:rsid w:val="00ED3F48"/>
    <w:rsid w:val="00ED4842"/>
    <w:rsid w:val="00ED49EF"/>
    <w:rsid w:val="00ED5456"/>
    <w:rsid w:val="00ED57CC"/>
    <w:rsid w:val="00ED5A7E"/>
    <w:rsid w:val="00ED6A0E"/>
    <w:rsid w:val="00ED6A1D"/>
    <w:rsid w:val="00ED6EB1"/>
    <w:rsid w:val="00ED6FC1"/>
    <w:rsid w:val="00ED730E"/>
    <w:rsid w:val="00ED73F5"/>
    <w:rsid w:val="00EE0064"/>
    <w:rsid w:val="00EE0338"/>
    <w:rsid w:val="00EE0E50"/>
    <w:rsid w:val="00EE0F2F"/>
    <w:rsid w:val="00EE1220"/>
    <w:rsid w:val="00EE1309"/>
    <w:rsid w:val="00EE1DB5"/>
    <w:rsid w:val="00EE22C7"/>
    <w:rsid w:val="00EE2F96"/>
    <w:rsid w:val="00EE3B3B"/>
    <w:rsid w:val="00EE49C0"/>
    <w:rsid w:val="00EE4AFE"/>
    <w:rsid w:val="00EE5630"/>
    <w:rsid w:val="00EE59E2"/>
    <w:rsid w:val="00EE61C1"/>
    <w:rsid w:val="00EE6A51"/>
    <w:rsid w:val="00EE6D6C"/>
    <w:rsid w:val="00EE7848"/>
    <w:rsid w:val="00EE7ECE"/>
    <w:rsid w:val="00EF046C"/>
    <w:rsid w:val="00EF0941"/>
    <w:rsid w:val="00EF0A04"/>
    <w:rsid w:val="00EF0CF6"/>
    <w:rsid w:val="00EF0DB8"/>
    <w:rsid w:val="00EF1B50"/>
    <w:rsid w:val="00EF215B"/>
    <w:rsid w:val="00EF3232"/>
    <w:rsid w:val="00EF43EC"/>
    <w:rsid w:val="00EF444F"/>
    <w:rsid w:val="00EF454D"/>
    <w:rsid w:val="00EF4D9E"/>
    <w:rsid w:val="00EF4FC1"/>
    <w:rsid w:val="00EF56BA"/>
    <w:rsid w:val="00EF56D2"/>
    <w:rsid w:val="00EF5723"/>
    <w:rsid w:val="00EF5859"/>
    <w:rsid w:val="00EF5B6C"/>
    <w:rsid w:val="00EF5C26"/>
    <w:rsid w:val="00EF5E9F"/>
    <w:rsid w:val="00EF6AA4"/>
    <w:rsid w:val="00EF6CDA"/>
    <w:rsid w:val="00EF7317"/>
    <w:rsid w:val="00EF7516"/>
    <w:rsid w:val="00EF7672"/>
    <w:rsid w:val="00EF7ABA"/>
    <w:rsid w:val="00EF7CE9"/>
    <w:rsid w:val="00F00F71"/>
    <w:rsid w:val="00F00FD0"/>
    <w:rsid w:val="00F0142C"/>
    <w:rsid w:val="00F0170F"/>
    <w:rsid w:val="00F01B80"/>
    <w:rsid w:val="00F033B4"/>
    <w:rsid w:val="00F03A68"/>
    <w:rsid w:val="00F044F8"/>
    <w:rsid w:val="00F0474B"/>
    <w:rsid w:val="00F0518D"/>
    <w:rsid w:val="00F0532B"/>
    <w:rsid w:val="00F055D7"/>
    <w:rsid w:val="00F057D2"/>
    <w:rsid w:val="00F06396"/>
    <w:rsid w:val="00F0743F"/>
    <w:rsid w:val="00F07599"/>
    <w:rsid w:val="00F0782B"/>
    <w:rsid w:val="00F0783B"/>
    <w:rsid w:val="00F07D96"/>
    <w:rsid w:val="00F10133"/>
    <w:rsid w:val="00F10479"/>
    <w:rsid w:val="00F10715"/>
    <w:rsid w:val="00F10977"/>
    <w:rsid w:val="00F10BD2"/>
    <w:rsid w:val="00F10D2B"/>
    <w:rsid w:val="00F112FB"/>
    <w:rsid w:val="00F118A6"/>
    <w:rsid w:val="00F12136"/>
    <w:rsid w:val="00F1217F"/>
    <w:rsid w:val="00F12F79"/>
    <w:rsid w:val="00F13916"/>
    <w:rsid w:val="00F13AC2"/>
    <w:rsid w:val="00F1417B"/>
    <w:rsid w:val="00F144A8"/>
    <w:rsid w:val="00F147FB"/>
    <w:rsid w:val="00F14C86"/>
    <w:rsid w:val="00F150A7"/>
    <w:rsid w:val="00F15282"/>
    <w:rsid w:val="00F15515"/>
    <w:rsid w:val="00F1652C"/>
    <w:rsid w:val="00F165F9"/>
    <w:rsid w:val="00F16AD0"/>
    <w:rsid w:val="00F176EF"/>
    <w:rsid w:val="00F179F6"/>
    <w:rsid w:val="00F203D4"/>
    <w:rsid w:val="00F20978"/>
    <w:rsid w:val="00F209FC"/>
    <w:rsid w:val="00F218F1"/>
    <w:rsid w:val="00F22940"/>
    <w:rsid w:val="00F232B9"/>
    <w:rsid w:val="00F2382F"/>
    <w:rsid w:val="00F2393F"/>
    <w:rsid w:val="00F2427F"/>
    <w:rsid w:val="00F24BBD"/>
    <w:rsid w:val="00F25246"/>
    <w:rsid w:val="00F25536"/>
    <w:rsid w:val="00F26414"/>
    <w:rsid w:val="00F26D19"/>
    <w:rsid w:val="00F2763B"/>
    <w:rsid w:val="00F27D91"/>
    <w:rsid w:val="00F30205"/>
    <w:rsid w:val="00F30653"/>
    <w:rsid w:val="00F30FAF"/>
    <w:rsid w:val="00F30FC6"/>
    <w:rsid w:val="00F319DA"/>
    <w:rsid w:val="00F31EA3"/>
    <w:rsid w:val="00F33978"/>
    <w:rsid w:val="00F33D2E"/>
    <w:rsid w:val="00F33EB0"/>
    <w:rsid w:val="00F33EF7"/>
    <w:rsid w:val="00F34504"/>
    <w:rsid w:val="00F34CEF"/>
    <w:rsid w:val="00F34EED"/>
    <w:rsid w:val="00F35700"/>
    <w:rsid w:val="00F35D07"/>
    <w:rsid w:val="00F3624F"/>
    <w:rsid w:val="00F36CDD"/>
    <w:rsid w:val="00F370FA"/>
    <w:rsid w:val="00F37343"/>
    <w:rsid w:val="00F3752F"/>
    <w:rsid w:val="00F378A3"/>
    <w:rsid w:val="00F407A6"/>
    <w:rsid w:val="00F4093D"/>
    <w:rsid w:val="00F40BB8"/>
    <w:rsid w:val="00F41367"/>
    <w:rsid w:val="00F41C34"/>
    <w:rsid w:val="00F421B0"/>
    <w:rsid w:val="00F421EE"/>
    <w:rsid w:val="00F42497"/>
    <w:rsid w:val="00F42569"/>
    <w:rsid w:val="00F425B0"/>
    <w:rsid w:val="00F42998"/>
    <w:rsid w:val="00F42B12"/>
    <w:rsid w:val="00F42B23"/>
    <w:rsid w:val="00F42E96"/>
    <w:rsid w:val="00F42FCE"/>
    <w:rsid w:val="00F43821"/>
    <w:rsid w:val="00F43824"/>
    <w:rsid w:val="00F43981"/>
    <w:rsid w:val="00F43E2C"/>
    <w:rsid w:val="00F44992"/>
    <w:rsid w:val="00F450CD"/>
    <w:rsid w:val="00F45842"/>
    <w:rsid w:val="00F459E3"/>
    <w:rsid w:val="00F459EF"/>
    <w:rsid w:val="00F46087"/>
    <w:rsid w:val="00F46AD0"/>
    <w:rsid w:val="00F46FE0"/>
    <w:rsid w:val="00F47696"/>
    <w:rsid w:val="00F47DB5"/>
    <w:rsid w:val="00F5018F"/>
    <w:rsid w:val="00F50F40"/>
    <w:rsid w:val="00F5126E"/>
    <w:rsid w:val="00F51B73"/>
    <w:rsid w:val="00F51FE8"/>
    <w:rsid w:val="00F52139"/>
    <w:rsid w:val="00F52A8E"/>
    <w:rsid w:val="00F52A95"/>
    <w:rsid w:val="00F53ACD"/>
    <w:rsid w:val="00F53BFB"/>
    <w:rsid w:val="00F53E64"/>
    <w:rsid w:val="00F543CF"/>
    <w:rsid w:val="00F547EF"/>
    <w:rsid w:val="00F54BDB"/>
    <w:rsid w:val="00F54E49"/>
    <w:rsid w:val="00F54E9E"/>
    <w:rsid w:val="00F55087"/>
    <w:rsid w:val="00F55B31"/>
    <w:rsid w:val="00F55DB1"/>
    <w:rsid w:val="00F565F6"/>
    <w:rsid w:val="00F568C1"/>
    <w:rsid w:val="00F56B69"/>
    <w:rsid w:val="00F56C1C"/>
    <w:rsid w:val="00F56C85"/>
    <w:rsid w:val="00F56E77"/>
    <w:rsid w:val="00F570AB"/>
    <w:rsid w:val="00F57D2E"/>
    <w:rsid w:val="00F57DF7"/>
    <w:rsid w:val="00F60019"/>
    <w:rsid w:val="00F6013A"/>
    <w:rsid w:val="00F60506"/>
    <w:rsid w:val="00F60B53"/>
    <w:rsid w:val="00F613D7"/>
    <w:rsid w:val="00F6172F"/>
    <w:rsid w:val="00F61A4C"/>
    <w:rsid w:val="00F62A13"/>
    <w:rsid w:val="00F62ACB"/>
    <w:rsid w:val="00F62B07"/>
    <w:rsid w:val="00F63219"/>
    <w:rsid w:val="00F642F9"/>
    <w:rsid w:val="00F65ABA"/>
    <w:rsid w:val="00F65E0F"/>
    <w:rsid w:val="00F663E1"/>
    <w:rsid w:val="00F67672"/>
    <w:rsid w:val="00F67B81"/>
    <w:rsid w:val="00F70F82"/>
    <w:rsid w:val="00F71274"/>
    <w:rsid w:val="00F714AD"/>
    <w:rsid w:val="00F71A8A"/>
    <w:rsid w:val="00F72485"/>
    <w:rsid w:val="00F72681"/>
    <w:rsid w:val="00F7278F"/>
    <w:rsid w:val="00F729D7"/>
    <w:rsid w:val="00F72E0F"/>
    <w:rsid w:val="00F74821"/>
    <w:rsid w:val="00F74FC7"/>
    <w:rsid w:val="00F7524B"/>
    <w:rsid w:val="00F7546C"/>
    <w:rsid w:val="00F7762C"/>
    <w:rsid w:val="00F77EC7"/>
    <w:rsid w:val="00F807B4"/>
    <w:rsid w:val="00F807B8"/>
    <w:rsid w:val="00F80A12"/>
    <w:rsid w:val="00F811FA"/>
    <w:rsid w:val="00F81229"/>
    <w:rsid w:val="00F81299"/>
    <w:rsid w:val="00F81456"/>
    <w:rsid w:val="00F81B87"/>
    <w:rsid w:val="00F81D07"/>
    <w:rsid w:val="00F81DD4"/>
    <w:rsid w:val="00F81E0A"/>
    <w:rsid w:val="00F82563"/>
    <w:rsid w:val="00F82736"/>
    <w:rsid w:val="00F827EE"/>
    <w:rsid w:val="00F8281A"/>
    <w:rsid w:val="00F82FF4"/>
    <w:rsid w:val="00F83595"/>
    <w:rsid w:val="00F83B89"/>
    <w:rsid w:val="00F83B8D"/>
    <w:rsid w:val="00F844B2"/>
    <w:rsid w:val="00F8491D"/>
    <w:rsid w:val="00F86091"/>
    <w:rsid w:val="00F8617D"/>
    <w:rsid w:val="00F863BE"/>
    <w:rsid w:val="00F863E5"/>
    <w:rsid w:val="00F864B6"/>
    <w:rsid w:val="00F86640"/>
    <w:rsid w:val="00F86DA2"/>
    <w:rsid w:val="00F87630"/>
    <w:rsid w:val="00F87EF1"/>
    <w:rsid w:val="00F87EFF"/>
    <w:rsid w:val="00F9007A"/>
    <w:rsid w:val="00F901AB"/>
    <w:rsid w:val="00F909FF"/>
    <w:rsid w:val="00F90A94"/>
    <w:rsid w:val="00F90CDE"/>
    <w:rsid w:val="00F91621"/>
    <w:rsid w:val="00F921C9"/>
    <w:rsid w:val="00F9233C"/>
    <w:rsid w:val="00F92404"/>
    <w:rsid w:val="00F9241A"/>
    <w:rsid w:val="00F928B0"/>
    <w:rsid w:val="00F92D1F"/>
    <w:rsid w:val="00F92D2F"/>
    <w:rsid w:val="00F93270"/>
    <w:rsid w:val="00F93553"/>
    <w:rsid w:val="00F935A6"/>
    <w:rsid w:val="00F93A3B"/>
    <w:rsid w:val="00F94933"/>
    <w:rsid w:val="00F94BD2"/>
    <w:rsid w:val="00F94C7D"/>
    <w:rsid w:val="00F950CA"/>
    <w:rsid w:val="00F955CD"/>
    <w:rsid w:val="00F958AB"/>
    <w:rsid w:val="00F95999"/>
    <w:rsid w:val="00F963EA"/>
    <w:rsid w:val="00F96717"/>
    <w:rsid w:val="00F96958"/>
    <w:rsid w:val="00F96AEE"/>
    <w:rsid w:val="00F96E1C"/>
    <w:rsid w:val="00F97169"/>
    <w:rsid w:val="00F97226"/>
    <w:rsid w:val="00F9724B"/>
    <w:rsid w:val="00F97897"/>
    <w:rsid w:val="00F97C09"/>
    <w:rsid w:val="00FA0306"/>
    <w:rsid w:val="00FA084D"/>
    <w:rsid w:val="00FA0C67"/>
    <w:rsid w:val="00FA0E74"/>
    <w:rsid w:val="00FA0EF5"/>
    <w:rsid w:val="00FA1D2E"/>
    <w:rsid w:val="00FA1D59"/>
    <w:rsid w:val="00FA1E5A"/>
    <w:rsid w:val="00FA2D05"/>
    <w:rsid w:val="00FA2FFC"/>
    <w:rsid w:val="00FA4D26"/>
    <w:rsid w:val="00FA5274"/>
    <w:rsid w:val="00FA662F"/>
    <w:rsid w:val="00FA7A41"/>
    <w:rsid w:val="00FB1290"/>
    <w:rsid w:val="00FB16F1"/>
    <w:rsid w:val="00FB18C8"/>
    <w:rsid w:val="00FB1927"/>
    <w:rsid w:val="00FB2171"/>
    <w:rsid w:val="00FB2D87"/>
    <w:rsid w:val="00FB2EF1"/>
    <w:rsid w:val="00FB3387"/>
    <w:rsid w:val="00FB453A"/>
    <w:rsid w:val="00FB457E"/>
    <w:rsid w:val="00FB4BBA"/>
    <w:rsid w:val="00FB55A6"/>
    <w:rsid w:val="00FB7117"/>
    <w:rsid w:val="00FB7F82"/>
    <w:rsid w:val="00FC04D5"/>
    <w:rsid w:val="00FC150A"/>
    <w:rsid w:val="00FC1807"/>
    <w:rsid w:val="00FC1E2F"/>
    <w:rsid w:val="00FC2B22"/>
    <w:rsid w:val="00FC48E2"/>
    <w:rsid w:val="00FC49D4"/>
    <w:rsid w:val="00FC4D5A"/>
    <w:rsid w:val="00FC52D5"/>
    <w:rsid w:val="00FC52E7"/>
    <w:rsid w:val="00FC5B78"/>
    <w:rsid w:val="00FC5C57"/>
    <w:rsid w:val="00FC5D1F"/>
    <w:rsid w:val="00FC5EC3"/>
    <w:rsid w:val="00FC6569"/>
    <w:rsid w:val="00FC6A19"/>
    <w:rsid w:val="00FC6D13"/>
    <w:rsid w:val="00FC6E7A"/>
    <w:rsid w:val="00FC7275"/>
    <w:rsid w:val="00FC7403"/>
    <w:rsid w:val="00FC7546"/>
    <w:rsid w:val="00FC7E1F"/>
    <w:rsid w:val="00FC7F2A"/>
    <w:rsid w:val="00FD0774"/>
    <w:rsid w:val="00FD11E2"/>
    <w:rsid w:val="00FD1B33"/>
    <w:rsid w:val="00FD1C9A"/>
    <w:rsid w:val="00FD1DCB"/>
    <w:rsid w:val="00FD1F41"/>
    <w:rsid w:val="00FD3271"/>
    <w:rsid w:val="00FD338F"/>
    <w:rsid w:val="00FD4854"/>
    <w:rsid w:val="00FD4CCB"/>
    <w:rsid w:val="00FD4EE5"/>
    <w:rsid w:val="00FD56A3"/>
    <w:rsid w:val="00FD58D8"/>
    <w:rsid w:val="00FD5973"/>
    <w:rsid w:val="00FD5CAF"/>
    <w:rsid w:val="00FD5F4E"/>
    <w:rsid w:val="00FD7AC3"/>
    <w:rsid w:val="00FD7DCE"/>
    <w:rsid w:val="00FD7F4B"/>
    <w:rsid w:val="00FE127D"/>
    <w:rsid w:val="00FE175E"/>
    <w:rsid w:val="00FE1E8A"/>
    <w:rsid w:val="00FE218A"/>
    <w:rsid w:val="00FE2280"/>
    <w:rsid w:val="00FE2568"/>
    <w:rsid w:val="00FE2652"/>
    <w:rsid w:val="00FE2847"/>
    <w:rsid w:val="00FE342E"/>
    <w:rsid w:val="00FE38ED"/>
    <w:rsid w:val="00FE3BC5"/>
    <w:rsid w:val="00FE3D2E"/>
    <w:rsid w:val="00FE40EE"/>
    <w:rsid w:val="00FE4D16"/>
    <w:rsid w:val="00FE519D"/>
    <w:rsid w:val="00FE5593"/>
    <w:rsid w:val="00FE5782"/>
    <w:rsid w:val="00FE5B78"/>
    <w:rsid w:val="00FE6BAC"/>
    <w:rsid w:val="00FE6DCF"/>
    <w:rsid w:val="00FE716B"/>
    <w:rsid w:val="00FE7671"/>
    <w:rsid w:val="00FE7A26"/>
    <w:rsid w:val="00FE7EC7"/>
    <w:rsid w:val="00FF0817"/>
    <w:rsid w:val="00FF0871"/>
    <w:rsid w:val="00FF0B23"/>
    <w:rsid w:val="00FF1771"/>
    <w:rsid w:val="00FF1D9C"/>
    <w:rsid w:val="00FF25E3"/>
    <w:rsid w:val="00FF2F9C"/>
    <w:rsid w:val="00FF310F"/>
    <w:rsid w:val="00FF39E3"/>
    <w:rsid w:val="00FF3A87"/>
    <w:rsid w:val="00FF3BB6"/>
    <w:rsid w:val="00FF42D3"/>
    <w:rsid w:val="00FF4A06"/>
    <w:rsid w:val="00FF4BEE"/>
    <w:rsid w:val="00FF5A2B"/>
    <w:rsid w:val="00FF6590"/>
    <w:rsid w:val="00FF65D4"/>
    <w:rsid w:val="00FF66ED"/>
    <w:rsid w:val="00FF67E8"/>
    <w:rsid w:val="00FF6866"/>
    <w:rsid w:val="00FF7402"/>
    <w:rsid w:val="00FF776F"/>
    <w:rsid w:val="00FF7948"/>
    <w:rsid w:val="00FF7BE0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7847B4D"/>
  <w15:docId w15:val="{870159CA-4DE4-458C-B10D-ACAB35EED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51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A41DA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A41DA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34B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434B57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434B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669FE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434B57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434B57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434B57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434B57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rsid w:val="005A41DA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434B5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A41D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6780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41DA"/>
    <w:rPr>
      <w:rFonts w:cs="Times New Roman"/>
      <w:b/>
      <w:bCs/>
    </w:rPr>
  </w:style>
  <w:style w:type="paragraph" w:styleId="ListBullet">
    <w:name w:val="List Bullet"/>
    <w:basedOn w:val="Normal"/>
    <w:rsid w:val="005A41DA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41DA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41DA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41DA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5A41DA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5A41DA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5A41DA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5A41DA"/>
    <w:pPr>
      <w:ind w:left="284"/>
    </w:pPr>
  </w:style>
  <w:style w:type="paragraph" w:customStyle="1" w:styleId="AAFrameAddress">
    <w:name w:val="AA Frame Address"/>
    <w:basedOn w:val="Heading1"/>
    <w:uiPriority w:val="99"/>
    <w:rsid w:val="005A41DA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5A41DA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5A41DA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5A41DA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5A41DA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5A41DA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5A41DA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5A41DA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5A41DA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A41DA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5A41DA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5A41DA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5A41DA"/>
    <w:pPr>
      <w:ind w:left="2552" w:hanging="284"/>
    </w:pPr>
  </w:style>
  <w:style w:type="paragraph" w:styleId="TOC2">
    <w:name w:val="toc 2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41DA"/>
    <w:pPr>
      <w:ind w:left="851"/>
    </w:pPr>
  </w:style>
  <w:style w:type="paragraph" w:styleId="TOC5">
    <w:name w:val="toc 5"/>
    <w:basedOn w:val="Normal"/>
    <w:next w:val="Normal"/>
    <w:uiPriority w:val="99"/>
    <w:semiHidden/>
    <w:rsid w:val="005A41DA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5A41DA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5A41DA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5A41DA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5A41DA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5A41DA"/>
    <w:pPr>
      <w:ind w:left="567" w:hanging="567"/>
    </w:pPr>
  </w:style>
  <w:style w:type="paragraph" w:styleId="ListBullet5">
    <w:name w:val="List Bullet 5"/>
    <w:basedOn w:val="Normal"/>
    <w:uiPriority w:val="99"/>
    <w:rsid w:val="005A41DA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5A41DA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5A41DA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434B57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5A41DA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434B5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5A41DA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434B5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5A41D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5A41DA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5A41DA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5A41DA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5A41DA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5A41DA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41D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A41DA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5A41DA"/>
    <w:pPr>
      <w:framePr w:h="443" w:wrap="around" w:y="8223"/>
    </w:pPr>
  </w:style>
  <w:style w:type="paragraph" w:customStyle="1" w:styleId="a">
    <w:name w:val="¢éÍ¤ÇÒ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5A41DA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5A41D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5A41DA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5A41D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5A41D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A41D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5A41DA"/>
  </w:style>
  <w:style w:type="paragraph" w:customStyle="1" w:styleId="3">
    <w:name w:val="?????3?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434B57"/>
    <w:rPr>
      <w:rFonts w:cs="EucrosiaUPC"/>
      <w:sz w:val="30"/>
      <w:szCs w:val="30"/>
    </w:rPr>
  </w:style>
  <w:style w:type="paragraph" w:customStyle="1" w:styleId="a1">
    <w:name w:val="ºÇ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434B57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434B57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434B57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265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-80" w:right="-143"/>
      <w:jc w:val="center"/>
    </w:pPr>
    <w:rPr>
      <w:rFonts w:ascii="Angsana New" w:hAnsi="Angsana New"/>
      <w:b/>
      <w:i/>
      <w:iCs/>
      <w:sz w:val="30"/>
      <w:szCs w:val="30"/>
      <w:lang w:val="x-none" w:eastAsia="en-GB"/>
    </w:rPr>
  </w:style>
  <w:style w:type="character" w:customStyle="1" w:styleId="AccPolicyalternativeChar">
    <w:name w:val="Acc Policy alternative Char"/>
    <w:link w:val="AccPolicyalternative"/>
    <w:rsid w:val="00A265B4"/>
    <w:rPr>
      <w:rFonts w:ascii="Angsana New" w:hAnsi="Angsana New" w:cs="Angsana New"/>
      <w:b/>
      <w:i/>
      <w:iCs/>
      <w:sz w:val="30"/>
      <w:szCs w:val="30"/>
      <w:lang w:eastAsia="en-GB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paragraph" w:customStyle="1" w:styleId="acctmainheading">
    <w:name w:val="acct main heading"/>
    <w:aliases w:val="am"/>
    <w:basedOn w:val="Normal"/>
    <w:rsid w:val="00A419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E452C7"/>
    <w:rPr>
      <w:rFonts w:ascii="Arial" w:hAnsi="Arial" w:cs="Angsana New"/>
      <w:sz w:val="22"/>
      <w:szCs w:val="22"/>
    </w:rPr>
  </w:style>
  <w:style w:type="paragraph" w:customStyle="1" w:styleId="headingcentred">
    <w:name w:val="heading centred"/>
    <w:aliases w:val="hc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30">
    <w:name w:val="µÒÃÒ§3ªèÍ§"/>
    <w:basedOn w:val="Normal"/>
    <w:uiPriority w:val="99"/>
    <w:rsid w:val="00121E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Emphasis">
    <w:name w:val="Emphasis"/>
    <w:uiPriority w:val="20"/>
    <w:qFormat/>
    <w:rsid w:val="00B45224"/>
    <w:rPr>
      <w:i/>
      <w:iCs/>
    </w:rPr>
  </w:style>
  <w:style w:type="character" w:customStyle="1" w:styleId="apple-converted-space">
    <w:name w:val="apple-converted-space"/>
    <w:basedOn w:val="DefaultParagraphFont"/>
    <w:rsid w:val="00B45224"/>
  </w:style>
  <w:style w:type="paragraph" w:styleId="PlainText">
    <w:name w:val="Plain Text"/>
    <w:basedOn w:val="Normal"/>
    <w:link w:val="PlainTextChar"/>
    <w:uiPriority w:val="99"/>
    <w:unhideWhenUsed/>
    <w:rsid w:val="007702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/>
      <w:sz w:val="22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77024D"/>
    <w:rPr>
      <w:rFonts w:ascii="Calibri" w:eastAsia="Calibri" w:hAnsi="Calibri" w:cs="Cordia New"/>
      <w:sz w:val="22"/>
      <w:szCs w:val="26"/>
    </w:rPr>
  </w:style>
  <w:style w:type="paragraph" w:styleId="NoSpacing">
    <w:name w:val="No Spacing"/>
    <w:uiPriority w:val="1"/>
    <w:qFormat/>
    <w:rsid w:val="009B2E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4">
    <w:name w:val="?????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434B57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434B57"/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434B57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434B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34B57"/>
    <w:pPr>
      <w:spacing w:after="0"/>
    </w:pPr>
  </w:style>
  <w:style w:type="paragraph" w:customStyle="1" w:styleId="acctdividends">
    <w:name w:val="acct dividends"/>
    <w:aliases w:val="a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34B57"/>
    <w:pPr>
      <w:spacing w:after="0"/>
    </w:pPr>
  </w:style>
  <w:style w:type="paragraph" w:customStyle="1" w:styleId="acctindent">
    <w:name w:val="acct indent"/>
    <w:aliases w:val="ai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34B5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34B5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34B5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34B5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34B5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34B57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34B5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34B57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34B57"/>
    <w:pPr>
      <w:spacing w:after="0"/>
    </w:pPr>
  </w:style>
  <w:style w:type="paragraph" w:customStyle="1" w:styleId="List1a">
    <w:name w:val="List 1a"/>
    <w:aliases w:val="1a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434B57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semiHidden/>
    <w:rsid w:val="00434B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434B5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34B57"/>
  </w:style>
  <w:style w:type="paragraph" w:customStyle="1" w:styleId="zreportaddinfo">
    <w:name w:val="zreport addinfo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34B5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34B5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34B5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34B57"/>
    <w:rPr>
      <w:b/>
      <w:bCs/>
    </w:rPr>
  </w:style>
  <w:style w:type="paragraph" w:customStyle="1" w:styleId="nineptbodytext">
    <w:name w:val="nine pt body text"/>
    <w:aliases w:val="9bt"/>
    <w:basedOn w:val="nineptnormal"/>
    <w:rsid w:val="00434B57"/>
    <w:pPr>
      <w:spacing w:after="220"/>
    </w:pPr>
  </w:style>
  <w:style w:type="paragraph" w:customStyle="1" w:styleId="nineptnormal">
    <w:name w:val="nine pt normal"/>
    <w:aliases w:val="9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34B57"/>
    <w:pPr>
      <w:jc w:val="center"/>
    </w:pPr>
  </w:style>
  <w:style w:type="paragraph" w:customStyle="1" w:styleId="heading">
    <w:name w:val="heading"/>
    <w:aliases w:val="h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centred">
    <w:name w:val="Normal centred"/>
    <w:aliases w:val="nc"/>
    <w:basedOn w:val="acctcolumnheadingnospaceafter"/>
    <w:rsid w:val="00434B57"/>
  </w:style>
  <w:style w:type="paragraph" w:customStyle="1" w:styleId="nineptheadingcentredbold">
    <w:name w:val="nine pt heading centred bold"/>
    <w:aliases w:val="9hc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34B5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34B57"/>
    <w:pPr>
      <w:spacing w:after="80"/>
    </w:pPr>
  </w:style>
  <w:style w:type="paragraph" w:customStyle="1" w:styleId="nineptcolumntab1">
    <w:name w:val="nine pt column tab1"/>
    <w:aliases w:val="a91"/>
    <w:basedOn w:val="nineptnormal"/>
    <w:rsid w:val="00434B5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34B5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34B57"/>
    <w:pPr>
      <w:jc w:val="center"/>
    </w:pPr>
  </w:style>
  <w:style w:type="paragraph" w:customStyle="1" w:styleId="Normalheading">
    <w:name w:val="Normal heading"/>
    <w:aliases w:val="nh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34B57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34B5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34B5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34B5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34B5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34B5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34B5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34B5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34B5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34B57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34B5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34B57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34B5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34B5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34B5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34B57"/>
    <w:pPr>
      <w:spacing w:after="0"/>
    </w:pPr>
  </w:style>
  <w:style w:type="paragraph" w:customStyle="1" w:styleId="smallreturn">
    <w:name w:val="small return"/>
    <w:aliases w:val="sr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34B57"/>
    <w:pPr>
      <w:spacing w:after="0"/>
    </w:pPr>
  </w:style>
  <w:style w:type="paragraph" w:customStyle="1" w:styleId="headingbolditalic">
    <w:name w:val="heading bold italic"/>
    <w:aliases w:val="hbi"/>
    <w:basedOn w:val="heading"/>
    <w:rsid w:val="00434B5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34B5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34B57"/>
    <w:pPr>
      <w:spacing w:after="0"/>
    </w:pPr>
  </w:style>
  <w:style w:type="paragraph" w:customStyle="1" w:styleId="blockbullet">
    <w:name w:val="block bullet"/>
    <w:aliases w:val="bb"/>
    <w:basedOn w:val="block"/>
    <w:rsid w:val="00434B57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34B5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34B57"/>
    <w:pPr>
      <w:spacing w:after="0"/>
    </w:pPr>
  </w:style>
  <w:style w:type="paragraph" w:customStyle="1" w:styleId="eightptnormal">
    <w:name w:val="eight pt normal"/>
    <w:aliases w:val="8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34B5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34B5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34B5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34B57"/>
    <w:rPr>
      <w:b/>
      <w:bCs/>
    </w:rPr>
  </w:style>
  <w:style w:type="paragraph" w:customStyle="1" w:styleId="eightptbodytext">
    <w:name w:val="eight pt body text"/>
    <w:aliases w:val="8bt"/>
    <w:basedOn w:val="eightptnormal"/>
    <w:rsid w:val="00434B5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34B5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34B5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34B5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34B57"/>
    <w:pPr>
      <w:spacing w:after="0"/>
    </w:pPr>
  </w:style>
  <w:style w:type="paragraph" w:customStyle="1" w:styleId="eightptblock">
    <w:name w:val="eight pt block"/>
    <w:aliases w:val="8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34B5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34B5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34B5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34B57"/>
    <w:pPr>
      <w:spacing w:after="0"/>
    </w:pPr>
  </w:style>
  <w:style w:type="paragraph" w:customStyle="1" w:styleId="blockindent">
    <w:name w:val="block indent"/>
    <w:aliases w:val="bi"/>
    <w:basedOn w:val="block"/>
    <w:rsid w:val="00434B57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34B57"/>
    <w:pPr>
      <w:jc w:val="center"/>
    </w:pPr>
  </w:style>
  <w:style w:type="paragraph" w:customStyle="1" w:styleId="nineptcol">
    <w:name w:val="nine pt %col"/>
    <w:aliases w:val="9%"/>
    <w:basedOn w:val="nineptnormal"/>
    <w:rsid w:val="00434B5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34B5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34B5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34B57"/>
    <w:pPr>
      <w:spacing w:after="0"/>
    </w:pPr>
  </w:style>
  <w:style w:type="paragraph" w:customStyle="1" w:styleId="nineptblocklist">
    <w:name w:val="nine pt block list"/>
    <w:aliases w:val="9bl"/>
    <w:basedOn w:val="nineptblock"/>
    <w:rsid w:val="00434B5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34B5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34B5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34B5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34B5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34B5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34B5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34B57"/>
    <w:pPr>
      <w:spacing w:after="20"/>
    </w:pPr>
  </w:style>
  <w:style w:type="paragraph" w:customStyle="1" w:styleId="blockbulletnospaceafter">
    <w:name w:val="block bullet no space after"/>
    <w:aliases w:val="bbn,block bullet no sp"/>
    <w:rsid w:val="00434B57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34B5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34B5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34B57"/>
    <w:pPr>
      <w:spacing w:after="80"/>
    </w:pPr>
  </w:style>
  <w:style w:type="paragraph" w:customStyle="1" w:styleId="nineptratecol">
    <w:name w:val="nine pt rate col"/>
    <w:aliases w:val="a9r"/>
    <w:basedOn w:val="nineptnormal"/>
    <w:rsid w:val="00434B5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34B5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34B5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34B5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34B5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34B5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34B5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34B5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34B5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34B5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34B5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34B57"/>
    <w:pPr>
      <w:ind w:left="907" w:hanging="340"/>
    </w:pPr>
  </w:style>
  <w:style w:type="paragraph" w:customStyle="1" w:styleId="List3i">
    <w:name w:val="List 3i"/>
    <w:aliases w:val="3i"/>
    <w:basedOn w:val="List2i"/>
    <w:rsid w:val="00434B5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34B5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34B5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34B5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34B5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34B5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34B5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34B57"/>
    <w:pPr>
      <w:spacing w:after="80"/>
    </w:pPr>
  </w:style>
  <w:style w:type="paragraph" w:customStyle="1" w:styleId="blockbullet2">
    <w:name w:val="block bullet 2"/>
    <w:aliases w:val="bb2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34B5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34B5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434B57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434B57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34B57"/>
    <w:rPr>
      <w:rFonts w:cs="Times New Roman"/>
      <w:sz w:val="29"/>
      <w:szCs w:val="29"/>
    </w:rPr>
  </w:style>
  <w:style w:type="character" w:customStyle="1" w:styleId="hps">
    <w:name w:val="hps"/>
    <w:uiPriority w:val="99"/>
    <w:rsid w:val="00434B57"/>
    <w:rPr>
      <w:rFonts w:cs="Times New Roman"/>
    </w:rPr>
  </w:style>
  <w:style w:type="character" w:customStyle="1" w:styleId="gt-icon-text1">
    <w:name w:val="gt-icon-text1"/>
    <w:uiPriority w:val="99"/>
    <w:rsid w:val="00434B57"/>
    <w:rPr>
      <w:rFonts w:cs="Times New Roman"/>
    </w:rPr>
  </w:style>
  <w:style w:type="character" w:customStyle="1" w:styleId="shorttext">
    <w:name w:val="short_text"/>
    <w:uiPriority w:val="99"/>
    <w:rsid w:val="00434B57"/>
    <w:rPr>
      <w:rFonts w:cs="Times New Roman"/>
    </w:rPr>
  </w:style>
  <w:style w:type="paragraph" w:customStyle="1" w:styleId="Default">
    <w:name w:val="Default"/>
    <w:rsid w:val="00434B5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434B57"/>
    <w:rPr>
      <w:rFonts w:cs="Times New Roman"/>
    </w:rPr>
  </w:style>
  <w:style w:type="character" w:styleId="CommentReference">
    <w:name w:val="annotation reference"/>
    <w:uiPriority w:val="99"/>
    <w:rsid w:val="00434B5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34B5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434B5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34B57"/>
    <w:rPr>
      <w:b/>
      <w:bCs/>
    </w:rPr>
  </w:style>
  <w:style w:type="character" w:customStyle="1" w:styleId="CommentSubjectChar">
    <w:name w:val="Comment Subject Char"/>
    <w:link w:val="CommentSubject"/>
    <w:rsid w:val="00434B57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34B57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34B5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34B5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34B5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34B5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34B57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34B57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34B57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434B57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34B57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434B57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84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8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68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91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198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416266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7824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251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0746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2766222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7129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5632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61819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953632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72072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63448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35388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54214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2739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215740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2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45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77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78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2750137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65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9174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692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7256968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4842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3598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53038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19661555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90498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61169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27493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4467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02802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721282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1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77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8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05FB81-7EAF-4ACB-A00E-740A8917B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954</TotalTime>
  <Pages>20</Pages>
  <Words>3486</Words>
  <Characters>19875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23315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Chanon, Jutakanon</dc:creator>
  <cp:lastModifiedBy>Kornsiri, Chongaksorn</cp:lastModifiedBy>
  <cp:revision>294</cp:revision>
  <cp:lastPrinted>2021-11-05T05:59:00Z</cp:lastPrinted>
  <dcterms:created xsi:type="dcterms:W3CDTF">2021-11-01T02:59:00Z</dcterms:created>
  <dcterms:modified xsi:type="dcterms:W3CDTF">2021-11-12T03:42:00Z</dcterms:modified>
</cp:coreProperties>
</file>