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68"/>
        <w:gridCol w:w="270"/>
        <w:gridCol w:w="8010"/>
      </w:tblGrid>
      <w:tr w:rsidR="00576061" w:rsidRPr="00EA592D" w14:paraId="3B12B9AE" w14:textId="77777777" w:rsidTr="006C7557">
        <w:tc>
          <w:tcPr>
            <w:tcW w:w="1368" w:type="dxa"/>
          </w:tcPr>
          <w:p w14:paraId="4A79E574" w14:textId="77777777" w:rsidR="00576061" w:rsidRPr="00EA592D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A592D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41648269" w14:textId="77777777" w:rsidR="00576061" w:rsidRPr="00EA592D" w:rsidRDefault="00576061" w:rsidP="006C755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7EBC5DE" w14:textId="77777777" w:rsidR="00576061" w:rsidRPr="00EA592D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576061" w:rsidRPr="00EA592D" w14:paraId="4AC348EF" w14:textId="77777777" w:rsidTr="006C7557">
        <w:trPr>
          <w:trHeight w:val="227"/>
        </w:trPr>
        <w:tc>
          <w:tcPr>
            <w:tcW w:w="1368" w:type="dxa"/>
          </w:tcPr>
          <w:p w14:paraId="586A0E7E" w14:textId="77777777" w:rsidR="00576061" w:rsidRPr="00EA592D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BAE025" w14:textId="77777777" w:rsidR="00576061" w:rsidRPr="00EA592D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735EC9E" w14:textId="77777777" w:rsidR="00576061" w:rsidRPr="00EA592D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576061" w:rsidRPr="00EA592D" w14:paraId="6FABAE8A" w14:textId="77777777" w:rsidTr="006C7557">
        <w:tc>
          <w:tcPr>
            <w:tcW w:w="1368" w:type="dxa"/>
          </w:tcPr>
          <w:p w14:paraId="40D1C301" w14:textId="77777777" w:rsidR="00576061" w:rsidRPr="00EA592D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A32D075" w14:textId="77777777" w:rsidR="00576061" w:rsidRPr="00EA592D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A740334" w14:textId="77777777" w:rsidR="00576061" w:rsidRPr="00EA592D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576061" w:rsidRPr="00EA592D" w14:paraId="0EE99235" w14:textId="77777777" w:rsidTr="006C7557">
        <w:tc>
          <w:tcPr>
            <w:tcW w:w="1368" w:type="dxa"/>
          </w:tcPr>
          <w:p w14:paraId="2853DD5E" w14:textId="77777777" w:rsidR="00576061" w:rsidRPr="00EA592D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4603518" w14:textId="77777777" w:rsidR="00576061" w:rsidRPr="00EA592D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9E19A4E" w14:textId="77777777" w:rsidR="00576061" w:rsidRPr="00EE783D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576061" w:rsidRPr="00EA592D" w14:paraId="2EC020EC" w14:textId="77777777" w:rsidTr="006C7557">
        <w:tc>
          <w:tcPr>
            <w:tcW w:w="1368" w:type="dxa"/>
          </w:tcPr>
          <w:p w14:paraId="319AB600" w14:textId="77777777" w:rsidR="00576061" w:rsidRPr="00EA592D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157E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744E110" w14:textId="77777777" w:rsidR="00576061" w:rsidRPr="00EA592D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87AEC18" w14:textId="77777777" w:rsidR="00576061" w:rsidRPr="00EA592D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5236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Pr="000F0B2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E733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 w:rsidRPr="001F1E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(</w:t>
            </w:r>
            <w:r w:rsidRPr="00A5236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OVID</w:t>
            </w:r>
            <w:r w:rsidRPr="00A5236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 w:rsidRPr="00A5236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</w:tr>
      <w:tr w:rsidR="00576061" w:rsidRPr="00EA592D" w14:paraId="68FCBD49" w14:textId="77777777" w:rsidTr="006C7557">
        <w:tc>
          <w:tcPr>
            <w:tcW w:w="1368" w:type="dxa"/>
          </w:tcPr>
          <w:p w14:paraId="1BBBCD29" w14:textId="77777777" w:rsidR="00576061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EBA660E" w14:textId="77777777" w:rsidR="00576061" w:rsidRPr="00EA592D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FE9D77E" w14:textId="77777777" w:rsidR="00576061" w:rsidRPr="00EA592D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160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เงินลงทุนในอสังหาริมทรัพย์ตามมูลค่ายุติธรรม</w:t>
            </w:r>
          </w:p>
        </w:tc>
      </w:tr>
      <w:tr w:rsidR="00576061" w:rsidRPr="00EA592D" w14:paraId="2ADC5528" w14:textId="77777777" w:rsidTr="006C7557">
        <w:tc>
          <w:tcPr>
            <w:tcW w:w="1368" w:type="dxa"/>
          </w:tcPr>
          <w:p w14:paraId="42F6826B" w14:textId="77777777" w:rsidR="00576061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5F6281A" w14:textId="77777777" w:rsidR="00576061" w:rsidRPr="00EA592D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F6D3022" w14:textId="77777777" w:rsidR="00576061" w:rsidRPr="00D9160C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C7BE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ค่าใช้จ่ายรอตัดบัญชี</w:t>
            </w:r>
          </w:p>
        </w:tc>
      </w:tr>
      <w:tr w:rsidR="00576061" w:rsidRPr="00EA592D" w14:paraId="3F0FCDA6" w14:textId="77777777" w:rsidTr="006C7557">
        <w:tc>
          <w:tcPr>
            <w:tcW w:w="1368" w:type="dxa"/>
          </w:tcPr>
          <w:p w14:paraId="61BB99F9" w14:textId="77777777" w:rsidR="00576061" w:rsidRPr="00B14F41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50ED95E" w14:textId="77777777" w:rsidR="00576061" w:rsidRPr="00EA592D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5B5EB46" w14:textId="77777777" w:rsidR="00576061" w:rsidRPr="0079310B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84DC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เงินกู้ยืมระยะยาว</w:t>
            </w:r>
          </w:p>
        </w:tc>
      </w:tr>
      <w:tr w:rsidR="00576061" w:rsidRPr="00EA592D" w14:paraId="65A45B28" w14:textId="77777777" w:rsidTr="006C7557">
        <w:tc>
          <w:tcPr>
            <w:tcW w:w="1368" w:type="dxa"/>
          </w:tcPr>
          <w:p w14:paraId="5C511E63" w14:textId="77777777" w:rsidR="00576061" w:rsidRPr="00EA592D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F07A7F0" w14:textId="77777777" w:rsidR="00576061" w:rsidRPr="00EA592D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3C27236" w14:textId="77777777" w:rsidR="00576061" w:rsidRPr="00EA592D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</w:t>
            </w:r>
          </w:p>
        </w:tc>
      </w:tr>
      <w:tr w:rsidR="00576061" w:rsidRPr="00EA592D" w14:paraId="42EE8E9D" w14:textId="77777777" w:rsidTr="006C7557">
        <w:tc>
          <w:tcPr>
            <w:tcW w:w="1368" w:type="dxa"/>
            <w:shd w:val="clear" w:color="auto" w:fill="auto"/>
          </w:tcPr>
          <w:p w14:paraId="6D49E9B1" w14:textId="77777777" w:rsidR="00576061" w:rsidRPr="00EB57B0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797152D" w14:textId="77777777" w:rsidR="00576061" w:rsidRPr="00EB57B0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0A142C27" w14:textId="77777777" w:rsidR="00576061" w:rsidRPr="00CD0A4B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610E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</w:t>
            </w:r>
            <w:r w:rsidRPr="00D9160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576061" w:rsidRPr="00EA592D" w14:paraId="6532ACCB" w14:textId="77777777" w:rsidTr="006C7557">
        <w:tc>
          <w:tcPr>
            <w:tcW w:w="1368" w:type="dxa"/>
            <w:shd w:val="clear" w:color="auto" w:fill="auto"/>
          </w:tcPr>
          <w:p w14:paraId="54E1EA96" w14:textId="77777777" w:rsidR="00576061" w:rsidRPr="00595FFC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9F15641" w14:textId="77777777" w:rsidR="00576061" w:rsidRPr="00595FFC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3A86ECAE" w14:textId="77777777" w:rsidR="00576061" w:rsidRPr="00595FFC" w:rsidRDefault="00576061" w:rsidP="006C7557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D0A4B">
              <w:rPr>
                <w:rFonts w:ascii="Angsana New" w:hAnsi="Angsana New"/>
                <w:sz w:val="30"/>
                <w:szCs w:val="30"/>
                <w:cs/>
              </w:rPr>
              <w:t>การแบ่งปันส่วนทุนให้ผู้ถือหน่วย</w:t>
            </w:r>
            <w:r w:rsidRPr="003B60F1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ทรัสต์</w:t>
            </w:r>
          </w:p>
        </w:tc>
      </w:tr>
      <w:tr w:rsidR="00576061" w:rsidRPr="00EA592D" w14:paraId="4C3E9DC3" w14:textId="77777777" w:rsidTr="006C7557">
        <w:tc>
          <w:tcPr>
            <w:tcW w:w="1368" w:type="dxa"/>
            <w:shd w:val="clear" w:color="auto" w:fill="auto"/>
          </w:tcPr>
          <w:p w14:paraId="641BE2ED" w14:textId="77777777" w:rsidR="00576061" w:rsidRPr="00E73399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CDD8F9E" w14:textId="77777777" w:rsidR="00576061" w:rsidRPr="00595FFC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7ADB5AFD" w14:textId="77777777" w:rsidR="00576061" w:rsidRPr="00CD0A4B" w:rsidRDefault="00576061" w:rsidP="006C7557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การคืนทุนให้</w:t>
            </w:r>
            <w:r w:rsidRPr="00B36885">
              <w:rPr>
                <w:rFonts w:ascii="Angsana New" w:hAnsi="Angsana New"/>
                <w:sz w:val="30"/>
                <w:szCs w:val="30"/>
                <w:cs/>
              </w:rPr>
              <w:t>ผู้ถือหน่วยทรัสต์</w:t>
            </w:r>
          </w:p>
        </w:tc>
      </w:tr>
      <w:tr w:rsidR="00576061" w:rsidRPr="00EA592D" w14:paraId="6F803FC4" w14:textId="77777777" w:rsidTr="006C7557">
        <w:tc>
          <w:tcPr>
            <w:tcW w:w="1368" w:type="dxa"/>
            <w:shd w:val="clear" w:color="auto" w:fill="auto"/>
          </w:tcPr>
          <w:p w14:paraId="19371370" w14:textId="77777777" w:rsidR="00576061" w:rsidRPr="00EB57B0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70F1821B" w14:textId="77777777" w:rsidR="00576061" w:rsidRPr="00595FFC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7C193E84" w14:textId="77777777" w:rsidR="00576061" w:rsidRPr="0049665F" w:rsidRDefault="00576061" w:rsidP="006C7557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ข้อมูลเกี่ยวกับการซื้อขายเงินลงทุน</w:t>
            </w:r>
          </w:p>
        </w:tc>
      </w:tr>
      <w:tr w:rsidR="00576061" w:rsidRPr="00EA592D" w14:paraId="597768C0" w14:textId="77777777" w:rsidTr="006C7557">
        <w:tc>
          <w:tcPr>
            <w:tcW w:w="1368" w:type="dxa"/>
          </w:tcPr>
          <w:p w14:paraId="261B3F1C" w14:textId="77777777" w:rsidR="00576061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7E50E737" w14:textId="77777777" w:rsidR="00576061" w:rsidRPr="00EA592D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0C32537" w14:textId="77777777" w:rsidR="00576061" w:rsidRPr="0049665F" w:rsidRDefault="00576061" w:rsidP="006C7557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ข้อมูล</w:t>
            </w:r>
            <w:r w:rsidRPr="0074276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576061" w:rsidRPr="00EA592D" w14:paraId="4964B77C" w14:textId="77777777" w:rsidTr="006C7557">
        <w:tc>
          <w:tcPr>
            <w:tcW w:w="1368" w:type="dxa"/>
          </w:tcPr>
          <w:p w14:paraId="54FA6950" w14:textId="77777777" w:rsidR="00576061" w:rsidRPr="00245732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4157E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5A70605" w14:textId="77777777" w:rsidR="00576061" w:rsidRPr="00EA592D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39EAD22" w14:textId="77777777" w:rsidR="00576061" w:rsidRPr="00742768" w:rsidRDefault="00576061" w:rsidP="006C7557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2768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ข้อมูลเกี่ยวกับระดับและวิธีวัดมูลค่ายุติธรรมของเงินลงทุน</w:t>
            </w:r>
          </w:p>
        </w:tc>
      </w:tr>
      <w:tr w:rsidR="00576061" w:rsidRPr="00EA592D" w14:paraId="60C1A6A7" w14:textId="77777777" w:rsidTr="006C7557">
        <w:tc>
          <w:tcPr>
            <w:tcW w:w="1368" w:type="dxa"/>
          </w:tcPr>
          <w:p w14:paraId="37DFEA7C" w14:textId="77777777" w:rsidR="00576061" w:rsidRPr="00E73399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24337A1B" w14:textId="77777777" w:rsidR="00576061" w:rsidRPr="00EA592D" w:rsidRDefault="00576061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5E0163A" w14:textId="77777777" w:rsidR="00576061" w:rsidRPr="00742768" w:rsidRDefault="00576061" w:rsidP="006C7557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ภาระผูกพัน</w:t>
            </w:r>
            <w:r w:rsidRPr="001610EA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กับบุคคลหรือกิจการที่ไม่เกี่ยวข้องกัน</w:t>
            </w:r>
          </w:p>
        </w:tc>
      </w:tr>
      <w:tr w:rsidR="001E0267" w:rsidRPr="00EA592D" w14:paraId="4C60341E" w14:textId="77777777" w:rsidTr="006C7557">
        <w:tc>
          <w:tcPr>
            <w:tcW w:w="1368" w:type="dxa"/>
          </w:tcPr>
          <w:p w14:paraId="6C22719A" w14:textId="77777777" w:rsidR="001E0267" w:rsidRPr="000F0B2B" w:rsidRDefault="001E0267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6D12FE" w14:textId="77777777" w:rsidR="001E0267" w:rsidRPr="00EA592D" w:rsidRDefault="001E0267" w:rsidP="006C7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37E3911" w14:textId="77777777" w:rsidR="001E0267" w:rsidRDefault="001E0267" w:rsidP="006C7557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</w:tbl>
    <w:p w14:paraId="112E79BE" w14:textId="77777777" w:rsidR="00576061" w:rsidRPr="008414D9" w:rsidRDefault="00576061" w:rsidP="00576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br w:type="page"/>
      </w:r>
      <w:r w:rsidRPr="008414D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เ</w:t>
      </w:r>
      <w:r w:rsidRPr="008414D9">
        <w:rPr>
          <w:rFonts w:asciiTheme="majorBidi" w:hAnsiTheme="majorBidi" w:cstheme="majorBidi"/>
          <w:sz w:val="30"/>
          <w:szCs w:val="30"/>
          <w:cs/>
        </w:rPr>
        <w:t>ป็นส่วนหนึ่งของงบการเงินระหว่างกาลนี้</w:t>
      </w:r>
    </w:p>
    <w:p w14:paraId="3F011F54" w14:textId="77777777" w:rsidR="00576061" w:rsidRPr="00E81923" w:rsidRDefault="00576061" w:rsidP="00576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91BA0ED" w14:textId="6CFF541A" w:rsidR="00576061" w:rsidRPr="008414D9" w:rsidRDefault="00576061" w:rsidP="00576061">
      <w:pPr>
        <w:pStyle w:val="BodyTextInden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414D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งบการเงินระหว่างกาลนี้ได้รับอนุมัติให้ออกงบการเงินจากกรรมการ</w:t>
      </w:r>
      <w:r>
        <w:rPr>
          <w:rFonts w:asciiTheme="majorBidi" w:hAnsiTheme="majorBidi" w:cstheme="majorBidi" w:hint="cs"/>
          <w:sz w:val="30"/>
          <w:szCs w:val="30"/>
          <w:cs/>
        </w:rPr>
        <w:t>ผู้มีอำนาจ</w:t>
      </w:r>
      <w:r w:rsidRPr="008414D9">
        <w:rPr>
          <w:rFonts w:asciiTheme="majorBidi" w:hAnsiTheme="majorBidi" w:cstheme="majorBidi"/>
          <w:sz w:val="30"/>
          <w:szCs w:val="30"/>
          <w:cs/>
        </w:rPr>
        <w:t xml:space="preserve">ของผู้จัดการกองทรัสต์เมื่อวันที่ </w:t>
      </w:r>
      <w:r w:rsidRPr="008414D9">
        <w:rPr>
          <w:rFonts w:asciiTheme="majorBidi" w:hAnsiTheme="majorBidi" w:cstheme="majorBidi"/>
          <w:sz w:val="30"/>
          <w:szCs w:val="30"/>
          <w:cs/>
        </w:rPr>
        <w:br/>
      </w:r>
      <w:r w:rsidR="005140EA" w:rsidRPr="005140EA">
        <w:rPr>
          <w:rFonts w:asciiTheme="majorBidi" w:hAnsiTheme="majorBidi" w:cstheme="majorBidi"/>
          <w:sz w:val="30"/>
          <w:szCs w:val="30"/>
        </w:rPr>
        <w:t>12</w:t>
      </w:r>
      <w:r w:rsidRPr="005140EA">
        <w:rPr>
          <w:rFonts w:asciiTheme="majorBidi" w:hAnsiTheme="majorBidi" w:cstheme="majorBidi"/>
          <w:sz w:val="30"/>
          <w:szCs w:val="30"/>
        </w:rPr>
        <w:t xml:space="preserve"> </w:t>
      </w:r>
      <w:r w:rsidR="005140EA" w:rsidRPr="005140EA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5140EA">
        <w:rPr>
          <w:rFonts w:asciiTheme="majorBidi" w:hAnsiTheme="majorBidi" w:cstheme="majorBidi"/>
          <w:sz w:val="30"/>
          <w:szCs w:val="30"/>
        </w:rPr>
        <w:t xml:space="preserve"> 2564</w:t>
      </w:r>
    </w:p>
    <w:p w14:paraId="23F95B8C" w14:textId="77777777" w:rsidR="00576061" w:rsidRPr="00E81923" w:rsidRDefault="00576061" w:rsidP="00576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039CD39" w14:textId="77777777" w:rsidR="00576061" w:rsidRPr="008414D9" w:rsidRDefault="00576061" w:rsidP="00576061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8414D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3482C27F" w14:textId="77777777" w:rsidR="00576061" w:rsidRPr="00607564" w:rsidRDefault="00576061" w:rsidP="00576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76C6438" w14:textId="77777777" w:rsidR="00576061" w:rsidRPr="00CE726B" w:rsidRDefault="00576061" w:rsidP="00576061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ทรัสต์เพื่อการลงทุนในอสังหาริมทรัพย์และสิทธิการเช่าดุสิตธานี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</w:rPr>
        <w:t>(</w:t>
      </w:r>
      <w:r>
        <w:rPr>
          <w:rFonts w:asciiTheme="majorBidi" w:hAnsiTheme="majorBidi" w:cstheme="majorBidi"/>
          <w:sz w:val="30"/>
          <w:szCs w:val="30"/>
        </w:rPr>
        <w:t>“</w:t>
      </w:r>
      <w:r w:rsidRPr="00CE726B">
        <w:rPr>
          <w:rFonts w:asciiTheme="majorBidi" w:hAnsiTheme="majorBidi" w:cstheme="majorBidi"/>
          <w:sz w:val="30"/>
          <w:szCs w:val="30"/>
          <w:cs/>
        </w:rPr>
        <w:t>กองทรัสต์”) จัดตั้งขึ้นเป็นทรัสต์เพื่อการลงทุนในอสังหาริมทรัพย์ประเภทไม่รับซื้อคืนหน่วยลงทุน ซึ่งไม่มีการกำหนดอายุโครงการ</w:t>
      </w:r>
      <w:r w:rsidRPr="008F0798">
        <w:rPr>
          <w:rFonts w:asciiTheme="majorBidi" w:hAnsiTheme="majorBidi" w:cstheme="majorBidi"/>
          <w:sz w:val="30"/>
          <w:szCs w:val="30"/>
          <w:cs/>
        </w:rPr>
        <w:t>โดยแปลงสภาพจากกองทุนรวมอสังหาริมทรัพย์ และสิทธิการเช่าดุสิตธานี ("กองทุนรวม") และ</w:t>
      </w:r>
      <w:r w:rsidRPr="00CE726B">
        <w:rPr>
          <w:rFonts w:asciiTheme="majorBidi" w:hAnsiTheme="majorBidi" w:cstheme="majorBidi"/>
          <w:sz w:val="30"/>
          <w:szCs w:val="30"/>
          <w:cs/>
        </w:rPr>
        <w:t>จดทะเบียนเป็นกองทรัสต์เมื่อวันที่</w:t>
      </w:r>
      <w:r w:rsidRPr="00CE72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E73399">
        <w:rPr>
          <w:rFonts w:asciiTheme="majorBidi" w:hAnsiTheme="majorBidi" w:cstheme="majorBidi"/>
          <w:sz w:val="30"/>
          <w:szCs w:val="30"/>
        </w:rPr>
        <w:t>9</w:t>
      </w:r>
      <w:r w:rsidRPr="00B14F41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0F0B2B">
        <w:rPr>
          <w:rFonts w:asciiTheme="majorBidi" w:hAnsiTheme="majorBidi" w:cstheme="majorBidi"/>
          <w:sz w:val="30"/>
          <w:szCs w:val="30"/>
        </w:rPr>
        <w:t>25</w:t>
      </w:r>
      <w:r w:rsidRPr="00E73399">
        <w:rPr>
          <w:rFonts w:asciiTheme="majorBidi" w:hAnsiTheme="majorBidi" w:cstheme="majorBidi"/>
          <w:sz w:val="30"/>
          <w:szCs w:val="30"/>
        </w:rPr>
        <w:t>60</w:t>
      </w:r>
      <w:r w:rsidRPr="00B14F4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</w:rPr>
        <w:t>โดยมีจำนวน</w:t>
      </w:r>
      <w:r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D77F9F">
        <w:rPr>
          <w:rFonts w:asciiTheme="majorBidi" w:hAnsiTheme="majorBidi"/>
          <w:sz w:val="30"/>
          <w:szCs w:val="30"/>
          <w:cs/>
        </w:rPr>
        <w:t>ทุน</w:t>
      </w:r>
      <w:r>
        <w:rPr>
          <w:rFonts w:asciiTheme="majorBidi" w:hAnsiTheme="majorBidi" w:hint="cs"/>
          <w:sz w:val="30"/>
          <w:szCs w:val="30"/>
          <w:cs/>
        </w:rPr>
        <w:t>จด</w:t>
      </w:r>
      <w:r w:rsidRPr="007A0A22">
        <w:rPr>
          <w:rFonts w:asciiTheme="majorBidi" w:hAnsiTheme="majorBidi" w:hint="cs"/>
          <w:sz w:val="30"/>
          <w:szCs w:val="30"/>
          <w:cs/>
        </w:rPr>
        <w:t xml:space="preserve">ทะเบียน </w:t>
      </w:r>
      <w:r w:rsidRPr="004157EA">
        <w:rPr>
          <w:rFonts w:asciiTheme="majorBidi" w:hAnsiTheme="majorBidi"/>
          <w:sz w:val="30"/>
          <w:szCs w:val="30"/>
        </w:rPr>
        <w:t>3</w:t>
      </w:r>
      <w:r w:rsidRPr="007A0A22">
        <w:rPr>
          <w:rFonts w:asciiTheme="majorBidi" w:hAnsiTheme="majorBidi"/>
          <w:sz w:val="30"/>
          <w:szCs w:val="30"/>
        </w:rPr>
        <w:t>,</w:t>
      </w:r>
      <w:r w:rsidRPr="00E73399">
        <w:rPr>
          <w:rFonts w:asciiTheme="majorBidi" w:hAnsiTheme="majorBidi"/>
          <w:sz w:val="30"/>
          <w:szCs w:val="30"/>
        </w:rPr>
        <w:t>6</w:t>
      </w:r>
      <w:r w:rsidRPr="000F0B2B">
        <w:rPr>
          <w:rFonts w:asciiTheme="majorBidi" w:hAnsiTheme="majorBidi"/>
          <w:sz w:val="30"/>
          <w:szCs w:val="30"/>
        </w:rPr>
        <w:t>5</w:t>
      </w:r>
      <w:r w:rsidRPr="00E73399">
        <w:rPr>
          <w:rFonts w:asciiTheme="majorBidi" w:hAnsiTheme="majorBidi"/>
          <w:sz w:val="30"/>
          <w:szCs w:val="30"/>
        </w:rPr>
        <w:t>6</w:t>
      </w:r>
      <w:r w:rsidRPr="007A0A22">
        <w:rPr>
          <w:rFonts w:asciiTheme="majorBidi" w:hAnsiTheme="majorBidi"/>
          <w:sz w:val="30"/>
          <w:szCs w:val="30"/>
        </w:rPr>
        <w:t>.</w:t>
      </w:r>
      <w:r w:rsidRPr="00E73399">
        <w:rPr>
          <w:rFonts w:asciiTheme="majorBidi" w:hAnsiTheme="majorBidi"/>
          <w:sz w:val="30"/>
          <w:szCs w:val="30"/>
        </w:rPr>
        <w:t>0</w:t>
      </w:r>
      <w:r w:rsidRPr="000F0B2B">
        <w:rPr>
          <w:rFonts w:asciiTheme="majorBidi" w:hAnsiTheme="majorBidi"/>
          <w:sz w:val="30"/>
          <w:szCs w:val="30"/>
        </w:rPr>
        <w:t>5</w:t>
      </w:r>
      <w:r w:rsidRPr="007A0A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A0A22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7A0A22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7A0A22">
        <w:rPr>
          <w:rFonts w:asciiTheme="majorBidi" w:hAnsiTheme="majorBidi" w:cstheme="majorBidi" w:hint="cs"/>
          <w:sz w:val="30"/>
          <w:szCs w:val="30"/>
          <w:cs/>
        </w:rPr>
        <w:t>(</w:t>
      </w:r>
      <w:r w:rsidRPr="007A0A22">
        <w:rPr>
          <w:rFonts w:asciiTheme="majorBidi" w:hAnsiTheme="majorBidi" w:cstheme="majorBidi"/>
          <w:sz w:val="30"/>
          <w:szCs w:val="30"/>
          <w:cs/>
        </w:rPr>
        <w:t xml:space="preserve">แบ่งเป็น </w:t>
      </w:r>
      <w:r w:rsidRPr="000F0B2B">
        <w:rPr>
          <w:rFonts w:asciiTheme="majorBidi" w:hAnsiTheme="majorBidi" w:cstheme="majorBidi"/>
          <w:sz w:val="30"/>
          <w:szCs w:val="30"/>
        </w:rPr>
        <w:t>4</w:t>
      </w:r>
      <w:r w:rsidRPr="00E73399">
        <w:rPr>
          <w:rFonts w:asciiTheme="majorBidi" w:hAnsiTheme="majorBidi" w:cstheme="majorBidi"/>
          <w:sz w:val="30"/>
          <w:szCs w:val="30"/>
        </w:rPr>
        <w:t>09</w:t>
      </w:r>
      <w:r w:rsidRPr="007A0A22">
        <w:rPr>
          <w:rFonts w:asciiTheme="majorBidi" w:hAnsiTheme="majorBidi" w:cstheme="majorBidi"/>
          <w:sz w:val="30"/>
          <w:szCs w:val="30"/>
        </w:rPr>
        <w:t>.</w:t>
      </w:r>
      <w:r w:rsidRPr="000F0B2B">
        <w:rPr>
          <w:rFonts w:asciiTheme="majorBidi" w:hAnsiTheme="majorBidi" w:cstheme="majorBidi"/>
          <w:sz w:val="30"/>
          <w:szCs w:val="30"/>
        </w:rPr>
        <w:t>4</w:t>
      </w:r>
      <w:r w:rsidRPr="00E73399">
        <w:rPr>
          <w:rFonts w:asciiTheme="majorBidi" w:hAnsiTheme="majorBidi" w:cstheme="majorBidi"/>
          <w:sz w:val="30"/>
          <w:szCs w:val="30"/>
        </w:rPr>
        <w:t>0</w:t>
      </w:r>
      <w:r w:rsidRPr="007A0A22">
        <w:rPr>
          <w:rFonts w:asciiTheme="majorBidi" w:hAnsiTheme="majorBidi" w:cstheme="majorBidi"/>
          <w:sz w:val="30"/>
          <w:szCs w:val="30"/>
        </w:rPr>
        <w:t xml:space="preserve"> </w:t>
      </w:r>
      <w:r w:rsidRPr="007A0A22">
        <w:rPr>
          <w:rFonts w:asciiTheme="majorBidi" w:hAnsiTheme="majorBidi" w:cstheme="majorBidi"/>
          <w:sz w:val="30"/>
          <w:szCs w:val="30"/>
          <w:cs/>
        </w:rPr>
        <w:t xml:space="preserve">ล้านหน่วย มูลค่าหน่วยละ </w:t>
      </w:r>
      <w:bookmarkStart w:id="0" w:name="_Hlk46853457"/>
      <w:r w:rsidRPr="00E73399">
        <w:rPr>
          <w:rFonts w:asciiTheme="majorBidi" w:hAnsiTheme="majorBidi" w:cstheme="majorBidi"/>
          <w:sz w:val="30"/>
          <w:szCs w:val="30"/>
        </w:rPr>
        <w:t>8</w:t>
      </w:r>
      <w:r w:rsidRPr="007A0A22">
        <w:rPr>
          <w:rFonts w:asciiTheme="majorBidi" w:hAnsiTheme="majorBidi" w:cstheme="majorBidi"/>
          <w:sz w:val="30"/>
          <w:szCs w:val="30"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9</w:t>
      </w:r>
      <w:r w:rsidRPr="004157EA">
        <w:rPr>
          <w:rFonts w:asciiTheme="majorBidi" w:hAnsiTheme="majorBidi" w:cstheme="majorBidi"/>
          <w:sz w:val="30"/>
          <w:szCs w:val="30"/>
        </w:rPr>
        <w:t>3</w:t>
      </w:r>
      <w:r w:rsidRPr="00E73399">
        <w:rPr>
          <w:rFonts w:asciiTheme="majorBidi" w:hAnsiTheme="majorBidi" w:cstheme="majorBidi"/>
          <w:sz w:val="30"/>
          <w:szCs w:val="30"/>
        </w:rPr>
        <w:t>0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7A0A22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7A0A22">
        <w:rPr>
          <w:rFonts w:asciiTheme="majorBidi" w:hAnsiTheme="majorBidi" w:cstheme="majorBidi"/>
          <w:sz w:val="30"/>
          <w:szCs w:val="30"/>
          <w:cs/>
        </w:rPr>
        <w:t>บาท) โดยมี</w:t>
      </w:r>
      <w:r w:rsidRPr="007A0A22" w:rsidDel="002B30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A0A22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7A0A22">
        <w:rPr>
          <w:rFonts w:asciiTheme="majorBidi" w:hAnsiTheme="majorBidi" w:cstheme="majorBidi" w:hint="cs"/>
          <w:sz w:val="30"/>
          <w:szCs w:val="30"/>
          <w:cs/>
        </w:rPr>
        <w:t>ดุสิตธานี พร็อพเพอร์ตี้ส์ รีท</w:t>
      </w:r>
      <w:r w:rsidRPr="00CE726B">
        <w:rPr>
          <w:rFonts w:asciiTheme="majorBidi" w:hAnsiTheme="majorBidi" w:cstheme="majorBidi" w:hint="cs"/>
          <w:sz w:val="30"/>
          <w:szCs w:val="30"/>
          <w:cs/>
        </w:rPr>
        <w:t xml:space="preserve"> จำกัด</w:t>
      </w:r>
      <w:r w:rsidRPr="00CE726B">
        <w:rPr>
          <w:rFonts w:asciiTheme="majorBidi" w:hAnsiTheme="majorBidi" w:cstheme="majorBidi"/>
          <w:sz w:val="30"/>
          <w:szCs w:val="30"/>
        </w:rPr>
        <w:t xml:space="preserve"> (“</w:t>
      </w:r>
      <w:r w:rsidRPr="00CE726B">
        <w:rPr>
          <w:rFonts w:asciiTheme="majorBidi" w:hAnsiTheme="majorBidi" w:cstheme="majorBidi" w:hint="cs"/>
          <w:sz w:val="30"/>
          <w:szCs w:val="30"/>
          <w:cs/>
        </w:rPr>
        <w:t>ผู้จัดการกองทรัสต์”)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เป็นผู้จัดการกองทรัสต์และบริษัทหลักทรัพย์จัดการกองทุน</w:t>
      </w:r>
      <w:r w:rsidRPr="00CE726B">
        <w:rPr>
          <w:rFonts w:asciiTheme="majorBidi" w:hAnsiTheme="majorBidi" w:cstheme="majorBidi" w:hint="cs"/>
          <w:sz w:val="30"/>
          <w:szCs w:val="30"/>
          <w:cs/>
        </w:rPr>
        <w:t>กรุงไทย จำกัด (มหาชน)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726B">
        <w:rPr>
          <w:rFonts w:asciiTheme="majorBidi" w:hAnsiTheme="majorBidi" w:cstheme="majorBidi" w:hint="cs"/>
          <w:sz w:val="30"/>
          <w:szCs w:val="30"/>
          <w:cs/>
        </w:rPr>
        <w:t xml:space="preserve">(“ทรัสตี”) </w:t>
      </w:r>
      <w:r w:rsidRPr="00CE726B">
        <w:rPr>
          <w:rFonts w:asciiTheme="majorBidi" w:hAnsiTheme="majorBidi" w:cstheme="majorBidi"/>
          <w:sz w:val="30"/>
          <w:szCs w:val="30"/>
          <w:cs/>
        </w:rPr>
        <w:t>เป็นทรัสตีของกองทรัสต์</w:t>
      </w:r>
    </w:p>
    <w:p w14:paraId="344D8944" w14:textId="77777777" w:rsidR="00576061" w:rsidRPr="00E81923" w:rsidRDefault="00576061" w:rsidP="00576061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D97D623" w14:textId="77777777" w:rsidR="00576061" w:rsidRPr="00CE726B" w:rsidRDefault="00576061" w:rsidP="00576061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กองทรัสต์มีนโยบายจ่ายเงินปันผลตามหลักเกณฑ์และวิธีการที่กำหนดในหนังสือชี้ชวน</w:t>
      </w:r>
    </w:p>
    <w:p w14:paraId="64FECDC9" w14:textId="77777777" w:rsidR="00576061" w:rsidRPr="00E81923" w:rsidRDefault="00576061" w:rsidP="00576061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E298664" w14:textId="77777777" w:rsidR="00576061" w:rsidRDefault="00576061" w:rsidP="00576061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E7CB0">
        <w:rPr>
          <w:rFonts w:asciiTheme="majorBidi" w:hAnsiTheme="majorBidi" w:cstheme="majorBidi"/>
          <w:sz w:val="30"/>
          <w:szCs w:val="30"/>
          <w:cs/>
        </w:rPr>
        <w:t>งบการเงินรวมนี้ได้รวมงบการเงินของทรัสต์เพื่อการลงทุนในอสังหาริมทรัพย์และสิทธิการเช่าดุสิตธานี และบริษัทย่อย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(“กลุ่มกองทรัสต์”) </w:t>
      </w:r>
      <w:r w:rsidRPr="004E7CB0">
        <w:rPr>
          <w:rFonts w:asciiTheme="majorBidi" w:hAnsiTheme="majorBidi" w:cstheme="majorBidi"/>
          <w:sz w:val="30"/>
          <w:szCs w:val="30"/>
          <w:cs/>
        </w:rPr>
        <w:t>ดังต่อ</w:t>
      </w:r>
      <w:r>
        <w:rPr>
          <w:rFonts w:asciiTheme="majorBidi" w:hAnsiTheme="majorBidi" w:cstheme="majorBidi" w:hint="cs"/>
          <w:sz w:val="30"/>
          <w:szCs w:val="30"/>
          <w:cs/>
        </w:rPr>
        <w:t>ไปนี้</w:t>
      </w:r>
    </w:p>
    <w:p w14:paraId="3A157329" w14:textId="77777777" w:rsidR="00576061" w:rsidRPr="00E81923" w:rsidRDefault="00576061" w:rsidP="00576061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3"/>
        <w:gridCol w:w="1987"/>
        <w:gridCol w:w="1860"/>
        <w:gridCol w:w="1650"/>
        <w:gridCol w:w="1674"/>
      </w:tblGrid>
      <w:tr w:rsidR="00576061" w14:paraId="7DE670EB" w14:textId="77777777" w:rsidTr="006C7557">
        <w:tc>
          <w:tcPr>
            <w:tcW w:w="2243" w:type="dxa"/>
          </w:tcPr>
          <w:p w14:paraId="63EFB4A6" w14:textId="77777777" w:rsidR="00576061" w:rsidRDefault="00576061" w:rsidP="006C7557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CB0">
              <w:rPr>
                <w:rFonts w:asciiTheme="majorBidi" w:hAnsiTheme="majorBidi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987" w:type="dxa"/>
          </w:tcPr>
          <w:p w14:paraId="7DF22C74" w14:textId="77777777" w:rsidR="00576061" w:rsidRDefault="00576061" w:rsidP="006C7557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CB0">
              <w:rPr>
                <w:rFonts w:asciiTheme="majorBidi" w:hAnsi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60" w:type="dxa"/>
          </w:tcPr>
          <w:p w14:paraId="4EA04A69" w14:textId="77777777" w:rsidR="00576061" w:rsidRDefault="00576061" w:rsidP="006C7557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CB0">
              <w:rPr>
                <w:rFonts w:asciiTheme="majorBidi" w:hAnsiTheme="majorBidi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324" w:type="dxa"/>
            <w:gridSpan w:val="2"/>
          </w:tcPr>
          <w:p w14:paraId="76538A1D" w14:textId="77777777" w:rsidR="00576061" w:rsidRPr="004E7CB0" w:rsidRDefault="00576061" w:rsidP="006C7557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E7CB0">
              <w:rPr>
                <w:rFonts w:asciiTheme="majorBidi" w:hAnsi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576061" w14:paraId="264217D7" w14:textId="77777777" w:rsidTr="006C7557">
        <w:tc>
          <w:tcPr>
            <w:tcW w:w="2243" w:type="dxa"/>
          </w:tcPr>
          <w:p w14:paraId="0C86E747" w14:textId="77777777" w:rsidR="00576061" w:rsidRPr="004E7CB0" w:rsidRDefault="00576061" w:rsidP="006C755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2E6344AB" w14:textId="77777777" w:rsidR="00576061" w:rsidRPr="004E7CB0" w:rsidRDefault="00576061" w:rsidP="006C755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60" w:type="dxa"/>
          </w:tcPr>
          <w:p w14:paraId="314E1E9A" w14:textId="77777777" w:rsidR="00576061" w:rsidRPr="004E7CB0" w:rsidRDefault="00576061" w:rsidP="006C755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650" w:type="dxa"/>
          </w:tcPr>
          <w:p w14:paraId="1CF8C28E" w14:textId="1E7F8B3C" w:rsidR="00576061" w:rsidRPr="004E7CB0" w:rsidRDefault="00576061" w:rsidP="006C7557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157EA">
              <w:rPr>
                <w:rFonts w:asciiTheme="majorBidi" w:hAnsiTheme="majorBidi"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sz w:val="30"/>
                <w:szCs w:val="30"/>
              </w:rPr>
              <w:t>0</w:t>
            </w:r>
            <w:r w:rsidRPr="00BD75DB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C40482">
              <w:rPr>
                <w:rFonts w:asciiTheme="majorBidi" w:hAnsi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ยน</w:t>
            </w:r>
            <w:r w:rsidRPr="00BD75DB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0F0B2B">
              <w:rPr>
                <w:rFonts w:asciiTheme="majorBidi" w:hAnsi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/>
                <w:sz w:val="30"/>
                <w:szCs w:val="30"/>
              </w:rPr>
              <w:t>6</w:t>
            </w:r>
            <w:r w:rsidRPr="000F0B2B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1674" w:type="dxa"/>
          </w:tcPr>
          <w:p w14:paraId="0E4C7571" w14:textId="77777777" w:rsidR="00576061" w:rsidRPr="004E7CB0" w:rsidRDefault="00576061" w:rsidP="00576061">
            <w:pPr>
              <w:pStyle w:val="BodyTextIndent"/>
              <w:spacing w:after="0"/>
              <w:ind w:left="0" w:right="4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157EA">
              <w:rPr>
                <w:rFonts w:asciiTheme="majorBidi" w:hAnsiTheme="majorBidi"/>
                <w:sz w:val="30"/>
                <w:szCs w:val="30"/>
              </w:rPr>
              <w:t>3</w:t>
            </w:r>
            <w:r w:rsidRPr="000F0B2B">
              <w:rPr>
                <w:rFonts w:asciiTheme="majorBidi" w:hAnsiTheme="majorBidi"/>
                <w:sz w:val="30"/>
                <w:szCs w:val="30"/>
              </w:rPr>
              <w:t>1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0F0B2B">
              <w:rPr>
                <w:rFonts w:asciiTheme="majorBidi" w:hAnsi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/>
                <w:sz w:val="30"/>
                <w:szCs w:val="30"/>
              </w:rPr>
              <w:t>6</w:t>
            </w:r>
            <w:r w:rsidRPr="004157EA">
              <w:rPr>
                <w:rFonts w:asciiTheme="majorBidi" w:hAnsiTheme="majorBidi"/>
                <w:sz w:val="30"/>
                <w:szCs w:val="30"/>
              </w:rPr>
              <w:t>3</w:t>
            </w:r>
          </w:p>
        </w:tc>
      </w:tr>
      <w:tr w:rsidR="00576061" w14:paraId="291F3795" w14:textId="77777777" w:rsidTr="006C7557">
        <w:tc>
          <w:tcPr>
            <w:tcW w:w="2243" w:type="dxa"/>
          </w:tcPr>
          <w:p w14:paraId="509957E4" w14:textId="77777777" w:rsidR="00576061" w:rsidRPr="004E7CB0" w:rsidRDefault="00576061" w:rsidP="006C755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25CD95EE" w14:textId="77777777" w:rsidR="00576061" w:rsidRPr="004E7CB0" w:rsidRDefault="00576061" w:rsidP="006C755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60" w:type="dxa"/>
          </w:tcPr>
          <w:p w14:paraId="5AFD859B" w14:textId="77777777" w:rsidR="00576061" w:rsidRPr="004E7CB0" w:rsidRDefault="00576061" w:rsidP="006C755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324" w:type="dxa"/>
            <w:gridSpan w:val="2"/>
          </w:tcPr>
          <w:p w14:paraId="4AFB6359" w14:textId="77777777" w:rsidR="00576061" w:rsidRPr="00E81923" w:rsidRDefault="00576061" w:rsidP="006C7557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E81923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576061" w14:paraId="344DFD5F" w14:textId="77777777" w:rsidTr="006C7557">
        <w:tc>
          <w:tcPr>
            <w:tcW w:w="2243" w:type="dxa"/>
          </w:tcPr>
          <w:p w14:paraId="2DA41856" w14:textId="77777777" w:rsidR="00576061" w:rsidRDefault="00576061" w:rsidP="006C755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ดุสิตธานี รีท จำกัด</w:t>
            </w:r>
          </w:p>
        </w:tc>
        <w:tc>
          <w:tcPr>
            <w:tcW w:w="1987" w:type="dxa"/>
          </w:tcPr>
          <w:p w14:paraId="0B46607B" w14:textId="77777777" w:rsidR="00576061" w:rsidRDefault="00576061" w:rsidP="006C755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1860" w:type="dxa"/>
          </w:tcPr>
          <w:p w14:paraId="25EFFBDE" w14:textId="77777777" w:rsidR="00576061" w:rsidRDefault="00576061" w:rsidP="006C755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650" w:type="dxa"/>
          </w:tcPr>
          <w:p w14:paraId="029E3B6F" w14:textId="77777777" w:rsidR="00576061" w:rsidRDefault="00576061" w:rsidP="006C7557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74" w:type="dxa"/>
          </w:tcPr>
          <w:p w14:paraId="0B5AC541" w14:textId="77777777" w:rsidR="00576061" w:rsidRDefault="00576061" w:rsidP="006C7557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576061" w14:paraId="0A88668B" w14:textId="77777777" w:rsidTr="006C7557">
        <w:tc>
          <w:tcPr>
            <w:tcW w:w="2243" w:type="dxa"/>
          </w:tcPr>
          <w:p w14:paraId="2EFDFD2B" w14:textId="77777777" w:rsidR="00576061" w:rsidRDefault="00576061" w:rsidP="006C755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ดุสิตมัลดีฟส์</w:t>
            </w:r>
          </w:p>
        </w:tc>
        <w:tc>
          <w:tcPr>
            <w:tcW w:w="1987" w:type="dxa"/>
          </w:tcPr>
          <w:p w14:paraId="60E63924" w14:textId="77777777" w:rsidR="00576061" w:rsidRDefault="00576061" w:rsidP="006C755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0" w:type="dxa"/>
          </w:tcPr>
          <w:p w14:paraId="7B2B0C74" w14:textId="77777777" w:rsidR="00576061" w:rsidRDefault="00576061" w:rsidP="006C755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0" w:type="dxa"/>
          </w:tcPr>
          <w:p w14:paraId="3D89B5BA" w14:textId="77777777" w:rsidR="00576061" w:rsidRDefault="00576061" w:rsidP="006C7557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4" w:type="dxa"/>
          </w:tcPr>
          <w:p w14:paraId="670D7683" w14:textId="77777777" w:rsidR="00576061" w:rsidRDefault="00576061" w:rsidP="006C7557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6061" w14:paraId="3D227F05" w14:textId="77777777" w:rsidTr="006C7557">
        <w:tc>
          <w:tcPr>
            <w:tcW w:w="2243" w:type="dxa"/>
          </w:tcPr>
          <w:p w14:paraId="2DD2AC01" w14:textId="77777777" w:rsidR="00576061" w:rsidRDefault="00576061" w:rsidP="006C755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อินเวสเม้นท์ จำกัด</w:t>
            </w:r>
          </w:p>
        </w:tc>
        <w:tc>
          <w:tcPr>
            <w:tcW w:w="1987" w:type="dxa"/>
          </w:tcPr>
          <w:p w14:paraId="061D5D1C" w14:textId="77777777" w:rsidR="00576061" w:rsidRDefault="00576061" w:rsidP="006C755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1860" w:type="dxa"/>
          </w:tcPr>
          <w:p w14:paraId="2F89BE3C" w14:textId="77777777" w:rsidR="00576061" w:rsidRDefault="00576061" w:rsidP="006C755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สาธารณรัฐมัลดีฟส์</w:t>
            </w:r>
          </w:p>
        </w:tc>
        <w:tc>
          <w:tcPr>
            <w:tcW w:w="1650" w:type="dxa"/>
          </w:tcPr>
          <w:p w14:paraId="5253CD13" w14:textId="77777777" w:rsidR="00576061" w:rsidRDefault="00576061" w:rsidP="006C7557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74" w:type="dxa"/>
          </w:tcPr>
          <w:p w14:paraId="73EF4477" w14:textId="77777777" w:rsidR="00576061" w:rsidRDefault="00576061" w:rsidP="006C7557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6F6FAAF8" w14:textId="77777777" w:rsidR="00576061" w:rsidRDefault="00576061" w:rsidP="00576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29FEE93A" w14:textId="77777777" w:rsidR="00576061" w:rsidRPr="00CE726B" w:rsidRDefault="00576061" w:rsidP="0057606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0B2B">
        <w:rPr>
          <w:rFonts w:asciiTheme="majorBidi" w:hAnsiTheme="majorBidi" w:cstheme="majorBidi"/>
          <w:sz w:val="30"/>
          <w:szCs w:val="30"/>
        </w:rPr>
        <w:lastRenderedPageBreak/>
        <w:t>2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CE726B">
        <w:rPr>
          <w:rFonts w:asciiTheme="majorBidi" w:hAnsiTheme="majorBidi" w:cstheme="majorBidi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334616BC" w14:textId="77777777" w:rsidR="00576061" w:rsidRPr="00E81923" w:rsidRDefault="00576061" w:rsidP="00576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2E2FAC6" w14:textId="77777777" w:rsidR="00576061" w:rsidRPr="008F53C2" w:rsidRDefault="00576061" w:rsidP="00576061">
      <w:pPr>
        <w:ind w:left="540" w:right="-45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EA4E94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z w:val="30"/>
          <w:szCs w:val="30"/>
          <w:cs/>
        </w:rPr>
        <w:br/>
      </w:r>
      <w:r w:rsidRPr="00EA4E94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4157EA">
        <w:rPr>
          <w:rFonts w:ascii="Angsana New" w:hAnsi="Angsana New"/>
          <w:sz w:val="30"/>
          <w:szCs w:val="30"/>
        </w:rPr>
        <w:t>3</w:t>
      </w:r>
      <w:r w:rsidRPr="000F0B2B">
        <w:rPr>
          <w:rFonts w:ascii="Angsana New" w:hAnsi="Angsana New"/>
          <w:sz w:val="30"/>
          <w:szCs w:val="30"/>
        </w:rPr>
        <w:t>4</w:t>
      </w:r>
      <w:r w:rsidRPr="00EA4E94">
        <w:rPr>
          <w:rFonts w:ascii="Angsana New" w:hAnsi="Angsana New"/>
          <w:sz w:val="30"/>
          <w:szCs w:val="30"/>
        </w:rPr>
        <w:t xml:space="preserve"> </w:t>
      </w:r>
      <w:r w:rsidRPr="00EA4E94">
        <w:rPr>
          <w:rFonts w:ascii="Angsana New" w:hAnsi="Angsana New"/>
          <w:sz w:val="30"/>
          <w:szCs w:val="30"/>
          <w:cs/>
        </w:rPr>
        <w:t xml:space="preserve">เรื่อง </w:t>
      </w:r>
      <w:r w:rsidRPr="00EA4E94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A4E94">
        <w:rPr>
          <w:rFonts w:ascii="Angsana New" w:hAnsi="Angsana New"/>
          <w:sz w:val="30"/>
          <w:szCs w:val="30"/>
          <w:cs/>
        </w:rPr>
        <w:t xml:space="preserve"> รวมถึงแนวปฏิบัติทางบัญชีสำหรับกองทุนรวมอสังหาริมทรัพย์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กองทุนรวมโครงสร้างพื้นฐานและทรัสต์เพื่อการลงทุนในโครงสร้างพื้นฐานที่สมาคมบริษัทจัดการลงทุน</w:t>
      </w:r>
      <w:r w:rsidRPr="00EA4E94">
        <w:rPr>
          <w:rFonts w:ascii="Angsana New" w:hAnsi="Angsana New"/>
          <w:sz w:val="30"/>
          <w:szCs w:val="30"/>
        </w:rPr>
        <w:t xml:space="preserve"> (“</w:t>
      </w:r>
      <w:r w:rsidRPr="00EA4E94">
        <w:rPr>
          <w:rFonts w:ascii="Angsana New" w:hAnsi="Angsana New"/>
          <w:sz w:val="30"/>
          <w:szCs w:val="30"/>
          <w:cs/>
        </w:rPr>
        <w:t>สมาคม</w:t>
      </w:r>
      <w:r w:rsidRPr="00EA4E94">
        <w:rPr>
          <w:rFonts w:ascii="Angsana New" w:hAnsi="Angsana New"/>
          <w:sz w:val="30"/>
          <w:szCs w:val="30"/>
        </w:rPr>
        <w:t xml:space="preserve">”) </w:t>
      </w:r>
      <w:r w:rsidRPr="00EA4E94">
        <w:rPr>
          <w:rFonts w:ascii="Angsana New" w:hAnsi="Angsana New"/>
          <w:sz w:val="30"/>
          <w:szCs w:val="30"/>
          <w:cs/>
        </w:rPr>
        <w:t xml:space="preserve">กำหนดโดยได้รับความเห็นชอบจากสำนักงานคณะกรรมการกำกับหลักทรัพย์และตลาดหลักทรัพย์ ในกรณีเรื่องที่แนวปฏิบัติทางบัญชีฉบับนี้ไม่ได้กำหนดไว้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6E3B86">
        <w:rPr>
          <w:rFonts w:ascii="Angsana New" w:hAnsi="Angsana New"/>
          <w:sz w:val="30"/>
          <w:szCs w:val="30"/>
          <w:cs/>
        </w:rPr>
        <w:t>กองทรัสต์ต้อง</w:t>
      </w:r>
      <w:r w:rsidRPr="00EA4E94">
        <w:rPr>
          <w:rFonts w:ascii="Angsana New" w:hAnsi="Angsana New"/>
          <w:sz w:val="30"/>
          <w:szCs w:val="30"/>
          <w:cs/>
        </w:rPr>
        <w:t xml:space="preserve">ปฏิบัติตามมาตรฐานการรายงานทางการเงินที่ออกโดยสภาวิชาชีพบัญชี </w:t>
      </w:r>
      <w:r w:rsidRPr="00EA4E94">
        <w:rPr>
          <w:rFonts w:ascii="Angsana New" w:hAnsi="Angsana New"/>
          <w:sz w:val="30"/>
          <w:szCs w:val="30"/>
        </w:rPr>
        <w:t>(“</w:t>
      </w:r>
      <w:r w:rsidRPr="00EA4E94">
        <w:rPr>
          <w:rFonts w:ascii="Angsana New" w:hAnsi="Angsana New"/>
          <w:sz w:val="30"/>
          <w:szCs w:val="30"/>
          <w:cs/>
        </w:rPr>
        <w:t>แนวปฏิบัติทางบัญชี</w:t>
      </w:r>
      <w:r w:rsidRPr="00EA4E94">
        <w:rPr>
          <w:rFonts w:ascii="Angsana New" w:hAnsi="Angsana New"/>
          <w:sz w:val="30"/>
          <w:szCs w:val="30"/>
        </w:rPr>
        <w:t>”)</w:t>
      </w:r>
      <w:r>
        <w:rPr>
          <w:rFonts w:ascii="Angsana New" w:hAnsi="Angsana New" w:hint="cs"/>
          <w:sz w:val="30"/>
          <w:szCs w:val="30"/>
          <w:cs/>
        </w:rPr>
        <w:t xml:space="preserve"> โดยงบการเงินระหว่างกาลนี้ </w:t>
      </w:r>
      <w:r w:rsidRPr="008F53C2">
        <w:rPr>
          <w:rFonts w:ascii="Angsana New" w:hAnsi="Angsana New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เพื่อไม่ให้ซ้ำซ้อนกับข้อมูลที่ได้เคยนำเสนอไปแล้ว</w:t>
      </w:r>
      <w:r>
        <w:rPr>
          <w:rFonts w:ascii="Angsana New" w:hAnsi="Angsana New" w:hint="cs"/>
          <w:sz w:val="30"/>
          <w:szCs w:val="30"/>
          <w:cs/>
        </w:rPr>
        <w:t>ใน</w:t>
      </w:r>
      <w:r w:rsidRPr="008F53C2">
        <w:rPr>
          <w:rFonts w:ascii="Angsana New" w:hAnsi="Angsana New"/>
          <w:sz w:val="30"/>
          <w:szCs w:val="30"/>
          <w:cs/>
        </w:rPr>
        <w:t>งบการเงินประจำปี ดังนั้นการอ่านงบการเงินระหว่างกาลนี้จึงควรอ่านควบคู่กับงบการเงินของ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8F53C2">
        <w:rPr>
          <w:rFonts w:ascii="Angsana New" w:hAnsi="Angsana New"/>
          <w:sz w:val="30"/>
          <w:szCs w:val="30"/>
          <w:cs/>
        </w:rPr>
        <w:t xml:space="preserve">กองทรัสต์สำหรับปีสิ้นสุดวันที่ </w:t>
      </w:r>
      <w:r w:rsidRPr="004157EA">
        <w:rPr>
          <w:rFonts w:ascii="Angsana New" w:hAnsi="Angsana New"/>
          <w:sz w:val="30"/>
          <w:szCs w:val="30"/>
        </w:rPr>
        <w:t>3</w:t>
      </w:r>
      <w:r w:rsidRPr="000F0B2B">
        <w:rPr>
          <w:rFonts w:ascii="Angsana New" w:hAnsi="Angsana New"/>
          <w:sz w:val="30"/>
          <w:szCs w:val="30"/>
        </w:rPr>
        <w:t>1</w:t>
      </w:r>
      <w:r w:rsidRPr="008F53C2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0F0B2B">
        <w:rPr>
          <w:rFonts w:ascii="Angsana New" w:hAnsi="Angsana New"/>
          <w:sz w:val="30"/>
          <w:szCs w:val="30"/>
        </w:rPr>
        <w:t>25</w:t>
      </w:r>
      <w:r w:rsidRPr="00E73399">
        <w:rPr>
          <w:rFonts w:ascii="Angsana New" w:hAnsi="Angsana New"/>
          <w:sz w:val="30"/>
          <w:szCs w:val="30"/>
        </w:rPr>
        <w:t>6</w:t>
      </w:r>
      <w:r w:rsidRPr="004157EA">
        <w:rPr>
          <w:rFonts w:ascii="Angsana New" w:hAnsi="Angsana New"/>
          <w:sz w:val="30"/>
          <w:szCs w:val="30"/>
        </w:rPr>
        <w:t>3</w:t>
      </w:r>
    </w:p>
    <w:p w14:paraId="78BB348D" w14:textId="77777777" w:rsidR="00576061" w:rsidRPr="00E81923" w:rsidRDefault="00576061" w:rsidP="00576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A360FC5" w14:textId="77777777" w:rsidR="001E0267" w:rsidRDefault="00576061" w:rsidP="00576061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</w:t>
      </w:r>
      <w:r w:rsidRPr="00B34F9D">
        <w:rPr>
          <w:rFonts w:asciiTheme="majorBidi" w:hAnsiTheme="majorBidi"/>
          <w:sz w:val="30"/>
          <w:szCs w:val="30"/>
          <w:cs/>
        </w:rPr>
        <w:t>ผู้จัดการ</w:t>
      </w:r>
      <w:r>
        <w:rPr>
          <w:rFonts w:asciiTheme="majorBidi" w:hAnsiTheme="majorBidi" w:hint="cs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>ได้มีการใช้วิจารณญาณและการประมาณการในการประมาณมูลค่ายุติธรรมของสินทรัพย์ตามนโยบายการบัญชีของ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กองทรัสต์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4157EA">
        <w:rPr>
          <w:rFonts w:asciiTheme="majorBidi" w:hAnsiTheme="majorBidi" w:cstheme="majorBidi"/>
          <w:sz w:val="30"/>
          <w:szCs w:val="30"/>
        </w:rPr>
        <w:t>3</w:t>
      </w:r>
      <w:r w:rsidRPr="000F0B2B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0F0B2B">
        <w:rPr>
          <w:rFonts w:asciiTheme="majorBidi" w:hAnsiTheme="majorBidi" w:cstheme="majorBidi"/>
          <w:sz w:val="30"/>
          <w:szCs w:val="30"/>
        </w:rPr>
        <w:t>25</w:t>
      </w:r>
      <w:r w:rsidRPr="00E73399">
        <w:rPr>
          <w:rFonts w:asciiTheme="majorBidi" w:hAnsiTheme="majorBidi" w:cstheme="majorBidi"/>
          <w:sz w:val="30"/>
          <w:szCs w:val="30"/>
        </w:rPr>
        <w:t>6</w:t>
      </w:r>
      <w:r w:rsidRPr="004157EA">
        <w:rPr>
          <w:rFonts w:asciiTheme="majorBidi" w:hAnsiTheme="majorBidi" w:cstheme="majorBidi"/>
          <w:sz w:val="30"/>
          <w:szCs w:val="30"/>
        </w:rPr>
        <w:t>3</w:t>
      </w:r>
    </w:p>
    <w:p w14:paraId="40DBEF06" w14:textId="52A68B2D" w:rsidR="00576061" w:rsidRDefault="00576061" w:rsidP="00576061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06D7EF0" w14:textId="77777777" w:rsidR="00576061" w:rsidRPr="00CE726B" w:rsidRDefault="00576061" w:rsidP="0057606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157EA">
        <w:rPr>
          <w:rFonts w:asciiTheme="majorBidi" w:hAnsiTheme="majorBidi" w:cstheme="majorBidi"/>
          <w:sz w:val="30"/>
          <w:szCs w:val="30"/>
        </w:rPr>
        <w:lastRenderedPageBreak/>
        <w:t>3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4416D4">
        <w:rPr>
          <w:rFonts w:asciiTheme="majorBidi" w:hAnsiTheme="majorBidi" w:cs="Angsana New"/>
          <w:sz w:val="30"/>
          <w:szCs w:val="30"/>
          <w:cs/>
          <w:lang w:val="th-TH"/>
        </w:rPr>
        <w:t xml:space="preserve">ผลกระทบจากการแพร่ระบาดของโรคติดเชื้อไวรัสโคโรนา </w:t>
      </w:r>
      <w:r w:rsidRPr="000F0B2B">
        <w:rPr>
          <w:rFonts w:ascii="Angsana New" w:hAnsi="Angsana New"/>
          <w:sz w:val="30"/>
          <w:szCs w:val="30"/>
        </w:rPr>
        <w:t>2</w:t>
      </w:r>
      <w:r w:rsidRPr="00E73399">
        <w:rPr>
          <w:rFonts w:ascii="Angsana New" w:hAnsi="Angsana New"/>
          <w:sz w:val="30"/>
          <w:szCs w:val="30"/>
        </w:rPr>
        <w:t>0</w:t>
      </w:r>
      <w:r w:rsidRPr="000F0B2B">
        <w:rPr>
          <w:rFonts w:ascii="Angsana New" w:hAnsi="Angsana New"/>
          <w:sz w:val="30"/>
          <w:szCs w:val="30"/>
        </w:rPr>
        <w:t>1</w:t>
      </w:r>
      <w:r w:rsidRPr="00E73399">
        <w:rPr>
          <w:rFonts w:ascii="Angsana New" w:hAnsi="Angsana New"/>
          <w:sz w:val="30"/>
          <w:szCs w:val="30"/>
        </w:rPr>
        <w:t>9</w:t>
      </w:r>
      <w:r w:rsidRPr="004416D4">
        <w:rPr>
          <w:rFonts w:asciiTheme="majorBidi" w:hAnsiTheme="majorBidi" w:cs="Angsana New"/>
          <w:sz w:val="30"/>
          <w:szCs w:val="30"/>
          <w:cs/>
          <w:lang w:val="th-TH"/>
        </w:rPr>
        <w:t xml:space="preserve"> (</w:t>
      </w:r>
      <w:r w:rsidRPr="004416D4">
        <w:rPr>
          <w:rFonts w:asciiTheme="majorBidi" w:hAnsiTheme="majorBidi" w:cstheme="majorBidi"/>
          <w:sz w:val="30"/>
          <w:szCs w:val="30"/>
          <w:lang w:val="th-TH"/>
        </w:rPr>
        <w:t>C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OVID</w:t>
      </w:r>
      <w:r w:rsidRPr="004416D4">
        <w:rPr>
          <w:rFonts w:asciiTheme="majorBidi" w:hAnsiTheme="majorBidi" w:cstheme="majorBidi"/>
          <w:sz w:val="30"/>
          <w:szCs w:val="30"/>
          <w:lang w:val="th-TH"/>
        </w:rPr>
        <w:t>-</w:t>
      </w:r>
      <w:r w:rsidRPr="000F0B2B">
        <w:rPr>
          <w:rFonts w:asciiTheme="majorBidi" w:hAnsiTheme="majorBidi" w:cs="Angsana New"/>
          <w:sz w:val="30"/>
          <w:szCs w:val="30"/>
        </w:rPr>
        <w:t>1</w:t>
      </w:r>
      <w:r w:rsidRPr="00E73399">
        <w:rPr>
          <w:rFonts w:asciiTheme="majorBidi" w:hAnsiTheme="majorBidi" w:cs="Angsana New"/>
          <w:sz w:val="30"/>
          <w:szCs w:val="30"/>
        </w:rPr>
        <w:t>9</w:t>
      </w:r>
      <w:r w:rsidRPr="004416D4">
        <w:rPr>
          <w:rFonts w:asciiTheme="majorBidi" w:hAnsiTheme="majorBidi" w:cs="Angsana New"/>
          <w:sz w:val="30"/>
          <w:szCs w:val="30"/>
          <w:cs/>
          <w:lang w:val="th-TH"/>
        </w:rPr>
        <w:t>)</w:t>
      </w:r>
    </w:p>
    <w:p w14:paraId="13AB9B27" w14:textId="77777777" w:rsidR="00576061" w:rsidRPr="00EA264C" w:rsidRDefault="00576061" w:rsidP="00576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6BD21A" w14:textId="01E98AB0" w:rsidR="00576061" w:rsidRDefault="00576061" w:rsidP="00576061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226F0">
        <w:rPr>
          <w:rFonts w:ascii="Angsana New" w:eastAsia="MS Mincho" w:hAnsi="Angsana New" w:hint="cs"/>
          <w:color w:val="000000"/>
          <w:sz w:val="30"/>
          <w:szCs w:val="30"/>
          <w:cs/>
        </w:rPr>
        <w:t xml:space="preserve">ในปี </w:t>
      </w:r>
      <w:r w:rsidRPr="000F0B2B">
        <w:rPr>
          <w:rFonts w:ascii="Angsana New" w:eastAsia="MS Mincho" w:hAnsi="Angsana New"/>
          <w:color w:val="000000"/>
          <w:sz w:val="30"/>
          <w:szCs w:val="30"/>
        </w:rPr>
        <w:t>25</w:t>
      </w:r>
      <w:r w:rsidRPr="006226F0">
        <w:rPr>
          <w:rFonts w:ascii="Angsana New" w:eastAsia="MS Mincho" w:hAnsi="Angsana New"/>
          <w:color w:val="000000"/>
          <w:sz w:val="30"/>
          <w:szCs w:val="30"/>
        </w:rPr>
        <w:t>6</w:t>
      </w:r>
      <w:r w:rsidRPr="000F0B2B">
        <w:rPr>
          <w:rFonts w:ascii="Angsana New" w:eastAsia="MS Mincho" w:hAnsi="Angsana New"/>
          <w:color w:val="000000"/>
          <w:sz w:val="30"/>
          <w:szCs w:val="30"/>
        </w:rPr>
        <w:t>4</w:t>
      </w:r>
      <w:r w:rsidRPr="006226F0">
        <w:rPr>
          <w:rFonts w:ascii="Angsana New" w:eastAsia="MS Mincho" w:hAnsi="Angsana New"/>
          <w:color w:val="000000"/>
          <w:sz w:val="30"/>
          <w:szCs w:val="30"/>
        </w:rPr>
        <w:t xml:space="preserve"> </w:t>
      </w:r>
      <w:r w:rsidRPr="006226F0">
        <w:rPr>
          <w:rFonts w:ascii="Angsana New" w:eastAsia="MS Mincho" w:hAnsi="Angsana New" w:hint="cs"/>
          <w:color w:val="000000"/>
          <w:sz w:val="30"/>
          <w:szCs w:val="30"/>
          <w:cs/>
        </w:rPr>
        <w:t>สถาน</w:t>
      </w:r>
      <w:r w:rsidRPr="006226F0">
        <w:rPr>
          <w:rFonts w:ascii="Angsana New" w:hAnsi="Angsana New" w:hint="cs"/>
          <w:sz w:val="30"/>
          <w:szCs w:val="30"/>
          <w:cs/>
        </w:rPr>
        <w:t xml:space="preserve">การณ์การแพร่ระบาดของ </w:t>
      </w:r>
      <w:r w:rsidRPr="006226F0">
        <w:rPr>
          <w:rFonts w:ascii="Angsana New" w:hAnsi="Angsana New"/>
          <w:sz w:val="30"/>
          <w:szCs w:val="30"/>
        </w:rPr>
        <w:t>COVID-</w:t>
      </w:r>
      <w:r w:rsidRPr="000F0B2B">
        <w:rPr>
          <w:rFonts w:ascii="Angsana New" w:hAnsi="Angsana New"/>
          <w:sz w:val="30"/>
          <w:szCs w:val="30"/>
        </w:rPr>
        <w:t>1</w:t>
      </w:r>
      <w:r w:rsidRPr="006226F0">
        <w:rPr>
          <w:rFonts w:ascii="Angsana New" w:hAnsi="Angsana New"/>
          <w:sz w:val="30"/>
          <w:szCs w:val="30"/>
        </w:rPr>
        <w:t xml:space="preserve">9 </w:t>
      </w:r>
      <w:r w:rsidRPr="006226F0">
        <w:rPr>
          <w:rFonts w:ascii="Angsana New" w:hAnsi="Angsana New" w:hint="cs"/>
          <w:sz w:val="30"/>
          <w:szCs w:val="30"/>
          <w:cs/>
        </w:rPr>
        <w:t xml:space="preserve">ยังคงเกิดขึ้นอย่างต่อเนื่อง </w:t>
      </w:r>
      <w:r w:rsidRPr="006226F0">
        <w:rPr>
          <w:rFonts w:ascii="Angsana New" w:eastAsia="MS Mincho" w:hAnsi="Angsana New"/>
          <w:color w:val="000000"/>
          <w:sz w:val="30"/>
          <w:szCs w:val="30"/>
        </w:rPr>
        <w:t>แ</w:t>
      </w:r>
      <w:r w:rsidRPr="006226F0">
        <w:rPr>
          <w:rFonts w:ascii="Angsana New" w:eastAsia="MS Mincho" w:hAnsi="Angsana New" w:hint="cs"/>
          <w:color w:val="000000"/>
          <w:sz w:val="30"/>
          <w:szCs w:val="30"/>
          <w:cs/>
        </w:rPr>
        <w:t>ละ</w:t>
      </w:r>
      <w:r w:rsidRPr="006226F0">
        <w:rPr>
          <w:rFonts w:ascii="Angsana New" w:hAnsi="Angsana New" w:hint="cs"/>
          <w:sz w:val="30"/>
          <w:szCs w:val="30"/>
          <w:cs/>
        </w:rPr>
        <w:t>เริ่มมีการแจกจ่ายวัคซีนแล้ว ทั้งนี้</w:t>
      </w:r>
      <w:r w:rsidRPr="006226F0">
        <w:rPr>
          <w:rFonts w:ascii="Angsana New" w:hAnsi="Angsana New"/>
          <w:sz w:val="30"/>
          <w:szCs w:val="30"/>
        </w:rPr>
        <w:t xml:space="preserve"> </w:t>
      </w:r>
      <w:r w:rsidRPr="006226F0">
        <w:rPr>
          <w:rFonts w:ascii="Angsana New" w:hAnsi="Angsana New" w:hint="cs"/>
          <w:sz w:val="30"/>
          <w:szCs w:val="30"/>
          <w:cs/>
        </w:rPr>
        <w:t>จากความไม่แน่นอนของสถานการณ์ดังกล่าว</w:t>
      </w:r>
      <w:r w:rsidRPr="006226F0">
        <w:rPr>
          <w:rFonts w:ascii="Angsana New" w:hAnsi="Angsana New"/>
          <w:sz w:val="30"/>
          <w:szCs w:val="30"/>
        </w:rPr>
        <w:t xml:space="preserve"> </w:t>
      </w:r>
      <w:r w:rsidRPr="006226F0">
        <w:rPr>
          <w:rFonts w:ascii="Angsana New" w:hAnsi="Angsana New" w:hint="cs"/>
          <w:sz w:val="30"/>
          <w:szCs w:val="30"/>
          <w:cs/>
        </w:rPr>
        <w:t>กลุ่มกองทรัสต์</w:t>
      </w:r>
      <w:r w:rsidRPr="006226F0">
        <w:rPr>
          <w:rFonts w:ascii="Angsana New" w:hAnsi="Angsana New"/>
          <w:sz w:val="30"/>
          <w:szCs w:val="30"/>
          <w:cs/>
        </w:rPr>
        <w:t>จึง</w:t>
      </w:r>
      <w:r w:rsidRPr="006226F0">
        <w:rPr>
          <w:rFonts w:ascii="Angsana New" w:hAnsi="Angsana New" w:hint="cs"/>
          <w:sz w:val="30"/>
          <w:szCs w:val="30"/>
          <w:cs/>
        </w:rPr>
        <w:t xml:space="preserve">จัดทำงบการเงินสำหรับปีสิ้นสุด </w:t>
      </w:r>
      <w:r w:rsidRPr="004157EA">
        <w:rPr>
          <w:rFonts w:ascii="Angsana New" w:hAnsi="Angsana New"/>
          <w:sz w:val="30"/>
          <w:szCs w:val="30"/>
        </w:rPr>
        <w:t>3</w:t>
      </w:r>
      <w:r w:rsidRPr="000F0B2B">
        <w:rPr>
          <w:rFonts w:ascii="Angsana New" w:hAnsi="Angsana New"/>
          <w:sz w:val="30"/>
          <w:szCs w:val="30"/>
        </w:rPr>
        <w:t>1</w:t>
      </w:r>
      <w:r w:rsidRPr="006226F0">
        <w:rPr>
          <w:rFonts w:ascii="Angsana New" w:hAnsi="Angsana New"/>
          <w:sz w:val="30"/>
          <w:szCs w:val="30"/>
        </w:rPr>
        <w:t xml:space="preserve"> </w:t>
      </w:r>
      <w:r w:rsidRPr="006226F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0F0B2B">
        <w:rPr>
          <w:rFonts w:ascii="Angsana New" w:hAnsi="Angsana New"/>
          <w:sz w:val="30"/>
          <w:szCs w:val="30"/>
        </w:rPr>
        <w:t>25</w:t>
      </w:r>
      <w:r w:rsidRPr="006226F0">
        <w:rPr>
          <w:rFonts w:ascii="Angsana New" w:hAnsi="Angsana New"/>
          <w:sz w:val="30"/>
          <w:szCs w:val="30"/>
        </w:rPr>
        <w:t>6</w:t>
      </w:r>
      <w:r w:rsidRPr="004157EA">
        <w:rPr>
          <w:rFonts w:ascii="Angsana New" w:hAnsi="Angsana New"/>
          <w:sz w:val="30"/>
          <w:szCs w:val="30"/>
        </w:rPr>
        <w:t>3</w:t>
      </w:r>
      <w:r w:rsidRPr="006226F0">
        <w:rPr>
          <w:rFonts w:ascii="Angsana New" w:hAnsi="Angsana New"/>
          <w:sz w:val="30"/>
          <w:szCs w:val="30"/>
        </w:rPr>
        <w:t xml:space="preserve"> </w:t>
      </w:r>
      <w:r w:rsidRPr="006226F0">
        <w:rPr>
          <w:rFonts w:ascii="Angsana New" w:hAnsi="Angsana New" w:hint="cs"/>
          <w:sz w:val="30"/>
          <w:szCs w:val="30"/>
          <w:cs/>
        </w:rPr>
        <w:t>โดยถือปฏิบัติตาม</w:t>
      </w:r>
      <w:r w:rsidRPr="006226F0">
        <w:rPr>
          <w:rFonts w:ascii="Angsana New" w:hAnsi="Angsana New"/>
          <w:sz w:val="30"/>
          <w:szCs w:val="30"/>
          <w:cs/>
        </w:rPr>
        <w:t xml:space="preserve">แนวปฏิบัติทางการบัญชี เรื่อง </w:t>
      </w:r>
      <w:r w:rsidRPr="006226F0">
        <w:rPr>
          <w:rFonts w:ascii="Angsana New" w:hAnsi="Angsana New"/>
          <w:i/>
          <w:iCs/>
          <w:sz w:val="30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0F0B2B">
        <w:rPr>
          <w:rFonts w:ascii="Angsana New" w:hAnsi="Angsana New"/>
          <w:i/>
          <w:iCs/>
          <w:sz w:val="30"/>
          <w:szCs w:val="30"/>
        </w:rPr>
        <w:t>2</w:t>
      </w:r>
      <w:r w:rsidRPr="006226F0">
        <w:rPr>
          <w:rFonts w:ascii="Angsana New" w:hAnsi="Angsana New"/>
          <w:i/>
          <w:iCs/>
          <w:sz w:val="30"/>
          <w:szCs w:val="30"/>
        </w:rPr>
        <w:t>0</w:t>
      </w:r>
      <w:r w:rsidRPr="000F0B2B">
        <w:rPr>
          <w:rFonts w:ascii="Angsana New" w:hAnsi="Angsana New"/>
          <w:i/>
          <w:iCs/>
          <w:sz w:val="30"/>
          <w:szCs w:val="30"/>
        </w:rPr>
        <w:t>1</w:t>
      </w:r>
      <w:r w:rsidRPr="006226F0">
        <w:rPr>
          <w:rFonts w:ascii="Angsana New" w:hAnsi="Angsana New"/>
          <w:i/>
          <w:iCs/>
          <w:sz w:val="30"/>
          <w:szCs w:val="30"/>
        </w:rPr>
        <w:t>9</w:t>
      </w:r>
      <w:r w:rsidRPr="006226F0">
        <w:rPr>
          <w:rFonts w:ascii="Angsana New" w:hAnsi="Angsana New"/>
          <w:sz w:val="30"/>
          <w:szCs w:val="30"/>
          <w:cs/>
        </w:rPr>
        <w:t xml:space="preserve"> </w:t>
      </w:r>
      <w:r w:rsidRPr="006226F0">
        <w:rPr>
          <w:rFonts w:ascii="Angsana New" w:hAnsi="Angsana New" w:hint="cs"/>
          <w:sz w:val="30"/>
          <w:szCs w:val="30"/>
          <w:cs/>
        </w:rPr>
        <w:t xml:space="preserve">ในเรื่องการไม่นำสถานการณ์ </w:t>
      </w:r>
      <w:r w:rsidRPr="006226F0">
        <w:rPr>
          <w:rFonts w:ascii="Angsana New" w:hAnsi="Angsana New"/>
          <w:sz w:val="30"/>
          <w:szCs w:val="30"/>
        </w:rPr>
        <w:t>COVID-</w:t>
      </w:r>
      <w:r w:rsidRPr="000F0B2B">
        <w:rPr>
          <w:rFonts w:ascii="Angsana New" w:hAnsi="Angsana New"/>
          <w:sz w:val="30"/>
          <w:szCs w:val="30"/>
        </w:rPr>
        <w:t>1</w:t>
      </w:r>
      <w:r w:rsidRPr="006226F0">
        <w:rPr>
          <w:rFonts w:ascii="Angsana New" w:hAnsi="Angsana New"/>
          <w:sz w:val="30"/>
          <w:szCs w:val="30"/>
        </w:rPr>
        <w:t xml:space="preserve">9 </w:t>
      </w:r>
      <w:r w:rsidRPr="006226F0">
        <w:rPr>
          <w:rFonts w:ascii="Angsana New" w:hAnsi="Angsana New" w:hint="cs"/>
          <w:sz w:val="30"/>
          <w:szCs w:val="30"/>
          <w:cs/>
        </w:rPr>
        <w:t>มาพิจารณาในการวัดมูลค่ายุติธรรมของเงินลงทุนในอสังหาริมทรัพย์</w:t>
      </w:r>
      <w:r w:rsidRPr="006226F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6226F0">
        <w:rPr>
          <w:rFonts w:ascii="Angsana New" w:hAnsi="Angsana New" w:hint="cs"/>
          <w:sz w:val="30"/>
          <w:szCs w:val="30"/>
          <w:cs/>
        </w:rPr>
        <w:t xml:space="preserve">แนวปฏิบัติดังกล่าวสิ้นสุดการมีผลบังคับใช้ ณ วันที่ </w:t>
      </w:r>
      <w:r w:rsidRPr="004157EA">
        <w:rPr>
          <w:rFonts w:ascii="Angsana New" w:hAnsi="Angsana New"/>
          <w:sz w:val="30"/>
          <w:szCs w:val="30"/>
        </w:rPr>
        <w:t>3</w:t>
      </w:r>
      <w:r w:rsidRPr="000F0B2B">
        <w:rPr>
          <w:rFonts w:ascii="Angsana New" w:hAnsi="Angsana New"/>
          <w:sz w:val="30"/>
          <w:szCs w:val="30"/>
        </w:rPr>
        <w:t>1</w:t>
      </w:r>
      <w:r w:rsidRPr="006226F0">
        <w:rPr>
          <w:rFonts w:ascii="Angsana New" w:hAnsi="Angsana New"/>
          <w:sz w:val="30"/>
          <w:szCs w:val="30"/>
        </w:rPr>
        <w:t xml:space="preserve"> </w:t>
      </w:r>
      <w:r w:rsidRPr="006226F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0F0B2B">
        <w:rPr>
          <w:rFonts w:ascii="Angsana New" w:hAnsi="Angsana New"/>
          <w:sz w:val="30"/>
          <w:szCs w:val="30"/>
        </w:rPr>
        <w:t>25</w:t>
      </w:r>
      <w:r w:rsidRPr="006226F0">
        <w:rPr>
          <w:rFonts w:ascii="Angsana New" w:hAnsi="Angsana New"/>
          <w:sz w:val="30"/>
          <w:szCs w:val="30"/>
        </w:rPr>
        <w:t>6</w:t>
      </w:r>
      <w:r w:rsidRPr="004157EA">
        <w:rPr>
          <w:rFonts w:ascii="Angsana New" w:hAnsi="Angsana New"/>
          <w:sz w:val="30"/>
          <w:szCs w:val="30"/>
        </w:rPr>
        <w:t>3</w:t>
      </w:r>
      <w:r w:rsidRPr="006226F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ทั้งนี้ ณ วันที่ </w:t>
      </w:r>
      <w:r w:rsidRPr="004157EA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0 </w:t>
      </w:r>
      <w:r w:rsidR="00590A18">
        <w:rPr>
          <w:rFonts w:ascii="Angsana New" w:hAnsi="Angsana New" w:hint="cs"/>
          <w:sz w:val="30"/>
          <w:szCs w:val="30"/>
          <w:cs/>
        </w:rPr>
        <w:t>กันยา</w:t>
      </w:r>
      <w:r>
        <w:rPr>
          <w:rFonts w:ascii="Angsana New" w:hAnsi="Angsana New" w:hint="cs"/>
          <w:sz w:val="30"/>
          <w:szCs w:val="30"/>
          <w:cs/>
        </w:rPr>
        <w:t xml:space="preserve">ยน </w:t>
      </w:r>
      <w:r w:rsidRPr="000F0B2B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</w:t>
      </w:r>
      <w:r w:rsidRPr="000F0B2B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การประเมินราคามูลค่ายุติธรรมของเงินลงทุนใน</w:t>
      </w:r>
      <w:r w:rsidRPr="003B6274">
        <w:rPr>
          <w:rFonts w:ascii="Angsana New" w:hAnsi="Angsana New" w:hint="cs"/>
          <w:sz w:val="30"/>
          <w:szCs w:val="30"/>
          <w:cs/>
        </w:rPr>
        <w:t>อสังหาริมทรัพย์สำหรับโ</w:t>
      </w:r>
      <w:r>
        <w:rPr>
          <w:rFonts w:ascii="Angsana New" w:hAnsi="Angsana New" w:hint="cs"/>
          <w:sz w:val="30"/>
          <w:szCs w:val="30"/>
          <w:cs/>
        </w:rPr>
        <w:t>รงแรม</w:t>
      </w:r>
      <w:r w:rsidRPr="003B6274">
        <w:rPr>
          <w:rFonts w:ascii="Angsana New" w:hAnsi="Angsana New" w:hint="cs"/>
          <w:sz w:val="30"/>
          <w:szCs w:val="30"/>
          <w:cs/>
        </w:rPr>
        <w:t xml:space="preserve">ในประเทศไทยได้ดำเนินการเสร็จแล้ว (ดูหมายเหตุข้อ </w:t>
      </w:r>
      <w:r w:rsidRPr="000F0B2B">
        <w:rPr>
          <w:rFonts w:ascii="Angsana New" w:hAnsi="Angsana New"/>
          <w:sz w:val="30"/>
          <w:szCs w:val="30"/>
        </w:rPr>
        <w:t>4</w:t>
      </w:r>
      <w:r w:rsidRPr="003B6274">
        <w:rPr>
          <w:rFonts w:ascii="Angsana New" w:hAnsi="Angsana New" w:hint="cs"/>
          <w:sz w:val="30"/>
          <w:szCs w:val="30"/>
          <w:cs/>
        </w:rPr>
        <w:t xml:space="preserve">) </w:t>
      </w:r>
      <w:r>
        <w:rPr>
          <w:rFonts w:asciiTheme="majorBidi" w:hAnsiTheme="majorBidi" w:hint="cs"/>
          <w:sz w:val="30"/>
          <w:szCs w:val="30"/>
          <w:cs/>
        </w:rPr>
        <w:t>ส่วน</w:t>
      </w:r>
      <w:r w:rsidRPr="003B6274">
        <w:rPr>
          <w:rFonts w:asciiTheme="majorBidi" w:hAnsiTheme="majorBidi" w:hint="cs"/>
          <w:sz w:val="30"/>
          <w:szCs w:val="30"/>
          <w:cs/>
        </w:rPr>
        <w:t>การประเมินราคามูลค่ายุติธรรมของเงินลงทุนในอสังหาริมทรัพย์สำหรับโรงแรมในประเทศมัลดีฟส์ยังคงไม่สามารถเริ่มดำเนินการประเมินมูลค่ายุติธรรมได้</w:t>
      </w:r>
      <w:r w:rsidRPr="003B6274">
        <w:rPr>
          <w:rFonts w:asciiTheme="majorBidi" w:hAnsiTheme="majorBidi"/>
          <w:sz w:val="30"/>
          <w:szCs w:val="30"/>
        </w:rPr>
        <w:t xml:space="preserve"> </w:t>
      </w:r>
      <w:r w:rsidRPr="003B6274">
        <w:rPr>
          <w:rFonts w:asciiTheme="majorBidi" w:hAnsiTheme="majorBidi" w:hint="cs"/>
          <w:sz w:val="30"/>
          <w:szCs w:val="30"/>
          <w:cs/>
        </w:rPr>
        <w:t>กลุ่ม</w:t>
      </w:r>
      <w:r w:rsidRPr="003B6274">
        <w:rPr>
          <w:rFonts w:asciiTheme="majorBidi" w:hAnsiTheme="majorBidi" w:cstheme="majorBidi" w:hint="cs"/>
          <w:sz w:val="30"/>
          <w:szCs w:val="30"/>
          <w:cs/>
        </w:rPr>
        <w:t>กองทรัสต์จึงวัดมูลค่ายุติธรรมของเงินลงทุนในอสังหาริมทรัพย์</w:t>
      </w:r>
      <w:r>
        <w:rPr>
          <w:rFonts w:asciiTheme="majorBidi" w:hAnsiTheme="majorBidi" w:cstheme="majorBidi" w:hint="cs"/>
          <w:sz w:val="30"/>
          <w:szCs w:val="30"/>
          <w:cs/>
        </w:rPr>
        <w:t>สำหรับโรงแรมในประเทศมัลดีฟส์</w:t>
      </w:r>
      <w:r w:rsidRPr="003B6274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Pr="004157EA">
        <w:rPr>
          <w:rFonts w:asciiTheme="majorBidi" w:hAnsiTheme="majorBidi" w:cstheme="majorBidi"/>
          <w:sz w:val="30"/>
          <w:szCs w:val="30"/>
        </w:rPr>
        <w:t>3</w:t>
      </w:r>
      <w:r w:rsidRPr="003B6274">
        <w:rPr>
          <w:rFonts w:asciiTheme="majorBidi" w:hAnsiTheme="majorBidi" w:cstheme="majorBidi"/>
          <w:sz w:val="30"/>
          <w:szCs w:val="30"/>
        </w:rPr>
        <w:t xml:space="preserve">0 </w:t>
      </w:r>
      <w:r w:rsidR="00590A18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Pr="003B6274">
        <w:rPr>
          <w:rFonts w:asciiTheme="majorBidi" w:hAnsiTheme="majorBidi" w:cstheme="majorBidi" w:hint="cs"/>
          <w:sz w:val="30"/>
          <w:szCs w:val="30"/>
          <w:cs/>
        </w:rPr>
        <w:t xml:space="preserve">ยน </w:t>
      </w:r>
      <w:r w:rsidRPr="000F0B2B">
        <w:rPr>
          <w:rFonts w:asciiTheme="majorBidi" w:hAnsiTheme="majorBidi" w:cstheme="majorBidi"/>
          <w:sz w:val="30"/>
          <w:szCs w:val="30"/>
        </w:rPr>
        <w:t>25</w:t>
      </w:r>
      <w:r w:rsidRPr="003B6274">
        <w:rPr>
          <w:rFonts w:asciiTheme="majorBidi" w:hAnsiTheme="majorBidi" w:cstheme="majorBidi"/>
          <w:sz w:val="30"/>
          <w:szCs w:val="30"/>
        </w:rPr>
        <w:t>6</w:t>
      </w:r>
      <w:r w:rsidRPr="000F0B2B">
        <w:rPr>
          <w:rFonts w:asciiTheme="majorBidi" w:hAnsiTheme="majorBidi" w:cstheme="majorBidi"/>
          <w:sz w:val="30"/>
          <w:szCs w:val="30"/>
        </w:rPr>
        <w:t>4</w:t>
      </w:r>
      <w:r w:rsidRPr="003B6274">
        <w:rPr>
          <w:rFonts w:asciiTheme="majorBidi" w:hAnsiTheme="majorBidi" w:cstheme="majorBidi"/>
          <w:sz w:val="30"/>
          <w:szCs w:val="30"/>
        </w:rPr>
        <w:t xml:space="preserve"> </w:t>
      </w:r>
      <w:r w:rsidRPr="003B6274">
        <w:rPr>
          <w:rFonts w:asciiTheme="majorBidi" w:hAnsiTheme="majorBidi" w:cstheme="majorBidi" w:hint="cs"/>
          <w:sz w:val="30"/>
          <w:szCs w:val="30"/>
          <w:cs/>
        </w:rPr>
        <w:t xml:space="preserve">และวันที่ </w:t>
      </w:r>
      <w:r w:rsidRPr="004157EA">
        <w:rPr>
          <w:rFonts w:asciiTheme="majorBidi" w:hAnsiTheme="majorBidi" w:cstheme="majorBidi"/>
          <w:sz w:val="30"/>
          <w:szCs w:val="30"/>
        </w:rPr>
        <w:t>3</w:t>
      </w:r>
      <w:r w:rsidRPr="000F0B2B">
        <w:rPr>
          <w:rFonts w:asciiTheme="majorBidi" w:hAnsiTheme="majorBidi" w:cstheme="majorBidi"/>
          <w:sz w:val="30"/>
          <w:szCs w:val="30"/>
        </w:rPr>
        <w:t>1</w:t>
      </w:r>
      <w:r w:rsidRPr="003B6274">
        <w:rPr>
          <w:rFonts w:asciiTheme="majorBidi" w:hAnsiTheme="majorBidi" w:cstheme="majorBidi"/>
          <w:sz w:val="30"/>
          <w:szCs w:val="30"/>
        </w:rPr>
        <w:t xml:space="preserve"> </w:t>
      </w:r>
      <w:r w:rsidRPr="003B627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0F0B2B">
        <w:rPr>
          <w:rFonts w:asciiTheme="majorBidi" w:hAnsiTheme="majorBidi" w:cstheme="majorBidi"/>
          <w:sz w:val="30"/>
          <w:szCs w:val="30"/>
        </w:rPr>
        <w:t>25</w:t>
      </w:r>
      <w:r w:rsidRPr="003B6274">
        <w:rPr>
          <w:rFonts w:asciiTheme="majorBidi" w:hAnsiTheme="majorBidi" w:cstheme="majorBidi"/>
          <w:sz w:val="30"/>
          <w:szCs w:val="30"/>
        </w:rPr>
        <w:t>6</w:t>
      </w:r>
      <w:r w:rsidRPr="004157EA">
        <w:rPr>
          <w:rFonts w:asciiTheme="majorBidi" w:hAnsiTheme="majorBidi" w:cstheme="majorBidi"/>
          <w:sz w:val="30"/>
          <w:szCs w:val="30"/>
        </w:rPr>
        <w:t>3</w:t>
      </w:r>
      <w:r w:rsidRPr="003B6274">
        <w:rPr>
          <w:rFonts w:asciiTheme="majorBidi" w:hAnsiTheme="majorBidi" w:cstheme="majorBidi"/>
          <w:sz w:val="30"/>
          <w:szCs w:val="30"/>
        </w:rPr>
        <w:t xml:space="preserve"> </w:t>
      </w:r>
      <w:r w:rsidRPr="003B6274">
        <w:rPr>
          <w:rFonts w:asciiTheme="majorBidi" w:hAnsiTheme="majorBidi" w:cstheme="majorBidi" w:hint="cs"/>
          <w:sz w:val="30"/>
          <w:szCs w:val="30"/>
          <w:cs/>
        </w:rPr>
        <w:t xml:space="preserve">โดยใช้ราคาประเมินที่ผู้ประเมินราคาอิสระได้ประเมินล่าสุดเมื่อวันที่ </w:t>
      </w:r>
      <w:r w:rsidRPr="000F0B2B">
        <w:rPr>
          <w:rFonts w:asciiTheme="majorBidi" w:hAnsiTheme="majorBidi" w:cstheme="majorBidi" w:hint="cs"/>
          <w:sz w:val="30"/>
          <w:szCs w:val="30"/>
        </w:rPr>
        <w:t>25</w:t>
      </w:r>
      <w:r w:rsidRPr="003B6274">
        <w:rPr>
          <w:rFonts w:asciiTheme="majorBidi" w:hAnsiTheme="majorBidi" w:cstheme="majorBidi" w:hint="cs"/>
          <w:sz w:val="30"/>
          <w:szCs w:val="30"/>
          <w:cs/>
        </w:rPr>
        <w:t xml:space="preserve"> กันยายน </w:t>
      </w:r>
      <w:r w:rsidRPr="000F0B2B">
        <w:rPr>
          <w:rFonts w:asciiTheme="majorBidi" w:hAnsiTheme="majorBidi" w:cstheme="majorBidi" w:hint="cs"/>
          <w:sz w:val="30"/>
          <w:szCs w:val="30"/>
        </w:rPr>
        <w:t>25</w:t>
      </w:r>
      <w:r w:rsidRPr="003B6274">
        <w:rPr>
          <w:rFonts w:asciiTheme="majorBidi" w:hAnsiTheme="majorBidi" w:cstheme="majorBidi" w:hint="cs"/>
          <w:sz w:val="30"/>
          <w:szCs w:val="30"/>
        </w:rPr>
        <w:t>6</w:t>
      </w:r>
      <w:r w:rsidRPr="000F0B2B">
        <w:rPr>
          <w:rFonts w:asciiTheme="majorBidi" w:hAnsiTheme="majorBidi" w:cstheme="majorBidi" w:hint="cs"/>
          <w:sz w:val="30"/>
          <w:szCs w:val="30"/>
        </w:rPr>
        <w:t>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B6274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0F0B2B">
        <w:rPr>
          <w:rFonts w:asciiTheme="majorBidi" w:hAnsiTheme="majorBidi" w:cstheme="majorBidi"/>
          <w:sz w:val="30"/>
          <w:szCs w:val="30"/>
        </w:rPr>
        <w:t>25</w:t>
      </w:r>
      <w:r w:rsidRPr="003B6274">
        <w:rPr>
          <w:rFonts w:asciiTheme="majorBidi" w:hAnsiTheme="majorBidi" w:cstheme="majorBidi"/>
          <w:sz w:val="30"/>
          <w:szCs w:val="30"/>
        </w:rPr>
        <w:t xml:space="preserve"> </w:t>
      </w:r>
      <w:r w:rsidRPr="003B6274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0F0B2B">
        <w:rPr>
          <w:rFonts w:asciiTheme="majorBidi" w:hAnsiTheme="majorBidi" w:cstheme="majorBidi"/>
          <w:sz w:val="30"/>
          <w:szCs w:val="30"/>
        </w:rPr>
        <w:t>25</w:t>
      </w:r>
      <w:r w:rsidRPr="003B6274">
        <w:rPr>
          <w:rFonts w:asciiTheme="majorBidi" w:hAnsiTheme="majorBidi" w:cstheme="majorBidi"/>
          <w:sz w:val="30"/>
          <w:szCs w:val="30"/>
        </w:rPr>
        <w:t>6</w:t>
      </w:r>
      <w:r w:rsidRPr="000F0B2B">
        <w:rPr>
          <w:rFonts w:asciiTheme="majorBidi" w:hAnsiTheme="majorBidi" w:cstheme="majorBidi"/>
          <w:sz w:val="30"/>
          <w:szCs w:val="30"/>
        </w:rPr>
        <w:t>4</w:t>
      </w:r>
      <w:r w:rsidRPr="003B6274">
        <w:rPr>
          <w:rFonts w:asciiTheme="majorBidi" w:hAnsiTheme="majorBidi" w:cstheme="majorBidi"/>
          <w:sz w:val="30"/>
          <w:szCs w:val="30"/>
        </w:rPr>
        <w:t xml:space="preserve"> </w:t>
      </w:r>
      <w:r w:rsidRPr="003B6274">
        <w:rPr>
          <w:rFonts w:asciiTheme="majorBidi" w:hAnsiTheme="majorBidi" w:cstheme="majorBidi" w:hint="cs"/>
          <w:sz w:val="30"/>
          <w:szCs w:val="30"/>
          <w:cs/>
        </w:rPr>
        <w:t>กลุ่มกองทรัสต์ได้ส่งหนังสือขอผ่อนผันการประเมินโครงการ</w:t>
      </w:r>
      <w:r w:rsidRPr="003B6274">
        <w:rPr>
          <w:rFonts w:asciiTheme="majorBidi" w:hAnsiTheme="majorBidi"/>
          <w:sz w:val="30"/>
          <w:szCs w:val="30"/>
          <w:cs/>
        </w:rPr>
        <w:t>โรงแรมดุสิตธานี มัลดีฟส์</w:t>
      </w:r>
      <w:r w:rsidRPr="003B6274">
        <w:rPr>
          <w:rFonts w:asciiTheme="majorBidi" w:hAnsiTheme="majorBidi" w:cstheme="majorBidi"/>
          <w:sz w:val="30"/>
          <w:szCs w:val="30"/>
        </w:rPr>
        <w:t xml:space="preserve"> </w:t>
      </w:r>
      <w:r w:rsidRPr="003B6274">
        <w:rPr>
          <w:rFonts w:asciiTheme="majorBidi" w:hAnsiTheme="majorBidi" w:cstheme="majorBidi" w:hint="cs"/>
          <w:sz w:val="30"/>
          <w:szCs w:val="30"/>
          <w:cs/>
        </w:rPr>
        <w:t xml:space="preserve">ให้ขยายเวลาการประเมินออกไปเป็นให้แล้วเสร็จภายในเดือนธันวาคม </w:t>
      </w:r>
      <w:r w:rsidRPr="000F0B2B">
        <w:rPr>
          <w:rFonts w:asciiTheme="majorBidi" w:hAnsiTheme="majorBidi" w:cstheme="majorBidi"/>
          <w:sz w:val="30"/>
          <w:szCs w:val="30"/>
        </w:rPr>
        <w:t>25</w:t>
      </w:r>
      <w:r w:rsidRPr="003B6274">
        <w:rPr>
          <w:rFonts w:asciiTheme="majorBidi" w:hAnsiTheme="majorBidi" w:cstheme="majorBidi"/>
          <w:sz w:val="30"/>
          <w:szCs w:val="30"/>
        </w:rPr>
        <w:t>6</w:t>
      </w:r>
      <w:r w:rsidRPr="000F0B2B">
        <w:rPr>
          <w:rFonts w:asciiTheme="majorBidi" w:hAnsiTheme="majorBidi" w:cstheme="majorBidi"/>
          <w:sz w:val="30"/>
          <w:szCs w:val="30"/>
        </w:rPr>
        <w:t>4</w:t>
      </w:r>
      <w:r w:rsidRPr="003B6274">
        <w:rPr>
          <w:rFonts w:asciiTheme="majorBidi" w:hAnsiTheme="majorBidi" w:cstheme="majorBidi" w:hint="cs"/>
          <w:sz w:val="30"/>
          <w:szCs w:val="30"/>
          <w:cs/>
        </w:rPr>
        <w:t xml:space="preserve"> กับสำนักงานคณะกรรมการกำกับหลักทรัพย์และตลาดหลักทรัพย์ ซึ่งเป็นไปตามประกาศคณะกรรมการกำกับตลาดทุน ที่ ทน</w:t>
      </w:r>
      <w:r w:rsidRPr="003B6274">
        <w:rPr>
          <w:rFonts w:asciiTheme="majorBidi" w:hAnsiTheme="majorBidi" w:cstheme="majorBidi" w:hint="cs"/>
          <w:sz w:val="30"/>
          <w:szCs w:val="30"/>
        </w:rPr>
        <w:t>/</w:t>
      </w:r>
      <w:r w:rsidRPr="003B6274">
        <w:rPr>
          <w:rFonts w:asciiTheme="majorBidi" w:hAnsiTheme="majorBidi" w:cstheme="majorBidi" w:hint="cs"/>
          <w:sz w:val="30"/>
          <w:szCs w:val="30"/>
          <w:cs/>
        </w:rPr>
        <w:t xml:space="preserve">จ. </w:t>
      </w:r>
      <w:r w:rsidRPr="004157EA">
        <w:rPr>
          <w:rFonts w:asciiTheme="majorBidi" w:hAnsiTheme="majorBidi" w:cstheme="majorBidi"/>
          <w:sz w:val="30"/>
          <w:szCs w:val="30"/>
        </w:rPr>
        <w:t>3</w:t>
      </w:r>
      <w:r w:rsidRPr="003B6274">
        <w:rPr>
          <w:rFonts w:asciiTheme="majorBidi" w:hAnsiTheme="majorBidi" w:cstheme="majorBidi"/>
          <w:sz w:val="30"/>
          <w:szCs w:val="30"/>
        </w:rPr>
        <w:t>6</w:t>
      </w:r>
      <w:r w:rsidRPr="003B6274">
        <w:rPr>
          <w:rFonts w:asciiTheme="majorBidi" w:hAnsiTheme="majorBidi" w:cstheme="majorBidi" w:hint="cs"/>
          <w:sz w:val="30"/>
          <w:szCs w:val="30"/>
        </w:rPr>
        <w:t>/</w:t>
      </w:r>
      <w:r w:rsidRPr="000F0B2B">
        <w:rPr>
          <w:rFonts w:asciiTheme="majorBidi" w:hAnsiTheme="majorBidi" w:cstheme="majorBidi"/>
          <w:sz w:val="30"/>
          <w:szCs w:val="30"/>
        </w:rPr>
        <w:t>25</w:t>
      </w:r>
      <w:r w:rsidRPr="003B6274">
        <w:rPr>
          <w:rFonts w:asciiTheme="majorBidi" w:hAnsiTheme="majorBidi" w:cstheme="majorBidi"/>
          <w:sz w:val="30"/>
          <w:szCs w:val="30"/>
        </w:rPr>
        <w:t>6</w:t>
      </w:r>
      <w:r w:rsidRPr="004157EA">
        <w:rPr>
          <w:rFonts w:asciiTheme="majorBidi" w:hAnsiTheme="majorBidi" w:cstheme="majorBidi"/>
          <w:sz w:val="30"/>
          <w:szCs w:val="30"/>
        </w:rPr>
        <w:t>3</w:t>
      </w:r>
      <w:r w:rsidRPr="003B6274">
        <w:rPr>
          <w:rFonts w:asciiTheme="majorBidi" w:hAnsiTheme="majorBidi" w:cstheme="majorBidi" w:hint="cs"/>
          <w:sz w:val="30"/>
          <w:szCs w:val="30"/>
          <w:cs/>
        </w:rPr>
        <w:t xml:space="preserve"> และ ทน</w:t>
      </w:r>
      <w:r w:rsidRPr="003B6274">
        <w:rPr>
          <w:rFonts w:asciiTheme="majorBidi" w:hAnsiTheme="majorBidi" w:cstheme="majorBidi" w:hint="cs"/>
          <w:sz w:val="30"/>
          <w:szCs w:val="30"/>
        </w:rPr>
        <w:t>/</w:t>
      </w:r>
      <w:r w:rsidRPr="003B6274">
        <w:rPr>
          <w:rFonts w:asciiTheme="majorBidi" w:hAnsiTheme="majorBidi" w:cstheme="majorBidi" w:hint="cs"/>
          <w:sz w:val="30"/>
          <w:szCs w:val="30"/>
          <w:cs/>
        </w:rPr>
        <w:t xml:space="preserve">จ. </w:t>
      </w:r>
      <w:r w:rsidRPr="000F0B2B">
        <w:rPr>
          <w:rFonts w:asciiTheme="majorBidi" w:hAnsiTheme="majorBidi" w:cstheme="majorBidi"/>
          <w:sz w:val="30"/>
          <w:szCs w:val="30"/>
        </w:rPr>
        <w:t>1</w:t>
      </w:r>
      <w:r w:rsidRPr="003B6274">
        <w:rPr>
          <w:rFonts w:asciiTheme="majorBidi" w:hAnsiTheme="majorBidi" w:cstheme="majorBidi"/>
          <w:sz w:val="30"/>
          <w:szCs w:val="30"/>
        </w:rPr>
        <w:t>0</w:t>
      </w:r>
      <w:r w:rsidRPr="003B6274">
        <w:rPr>
          <w:rFonts w:asciiTheme="majorBidi" w:hAnsiTheme="majorBidi" w:cstheme="majorBidi" w:hint="cs"/>
          <w:sz w:val="30"/>
          <w:szCs w:val="30"/>
        </w:rPr>
        <w:t>/</w:t>
      </w:r>
      <w:r w:rsidRPr="000F0B2B">
        <w:rPr>
          <w:rFonts w:asciiTheme="majorBidi" w:hAnsiTheme="majorBidi" w:cstheme="majorBidi"/>
          <w:sz w:val="30"/>
          <w:szCs w:val="30"/>
        </w:rPr>
        <w:t>25</w:t>
      </w:r>
      <w:r w:rsidRPr="003B6274">
        <w:rPr>
          <w:rFonts w:asciiTheme="majorBidi" w:hAnsiTheme="majorBidi" w:cstheme="majorBidi"/>
          <w:sz w:val="30"/>
          <w:szCs w:val="30"/>
        </w:rPr>
        <w:t>6</w:t>
      </w:r>
      <w:r w:rsidRPr="000F0B2B">
        <w:rPr>
          <w:rFonts w:asciiTheme="majorBidi" w:hAnsiTheme="majorBidi" w:cstheme="majorBidi"/>
          <w:sz w:val="30"/>
          <w:szCs w:val="30"/>
        </w:rPr>
        <w:t>4</w:t>
      </w:r>
      <w:r w:rsidRPr="003B627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3B6274">
        <w:rPr>
          <w:rFonts w:asciiTheme="majorBidi" w:hAnsiTheme="majorBidi" w:cstheme="majorBidi" w:hint="cs"/>
          <w:sz w:val="30"/>
          <w:szCs w:val="30"/>
          <w:cs/>
        </w:rPr>
        <w:t xml:space="preserve">เรื่อง การผ่อนผันการดำเนินการของกองทุนรวมอสังหาริมทรัพย์ กองทุนรวมโครงสร้างพื้นฐาน และทรัสต์เพื่อการลงทุนในอสังหาริมทรัพย์ เนื่องจากสถานการณ์การระบาดของโรคติดเชื้อไวรัสโคโรนา </w:t>
      </w:r>
      <w:r w:rsidRPr="000F0B2B">
        <w:rPr>
          <w:rFonts w:asciiTheme="majorBidi" w:hAnsiTheme="majorBidi" w:cstheme="majorBidi" w:hint="cs"/>
          <w:sz w:val="30"/>
          <w:szCs w:val="30"/>
        </w:rPr>
        <w:t>2</w:t>
      </w:r>
      <w:r w:rsidRPr="003B6274">
        <w:rPr>
          <w:rFonts w:asciiTheme="majorBidi" w:hAnsiTheme="majorBidi" w:cstheme="majorBidi" w:hint="cs"/>
          <w:sz w:val="30"/>
          <w:szCs w:val="30"/>
        </w:rPr>
        <w:t>0</w:t>
      </w:r>
      <w:r w:rsidRPr="000F0B2B">
        <w:rPr>
          <w:rFonts w:asciiTheme="majorBidi" w:hAnsiTheme="majorBidi" w:cstheme="majorBidi" w:hint="cs"/>
          <w:sz w:val="30"/>
          <w:szCs w:val="30"/>
        </w:rPr>
        <w:t>1</w:t>
      </w:r>
      <w:r w:rsidRPr="003B6274">
        <w:rPr>
          <w:rFonts w:asciiTheme="majorBidi" w:hAnsiTheme="majorBidi" w:cstheme="majorBidi" w:hint="cs"/>
          <w:sz w:val="30"/>
          <w:szCs w:val="30"/>
        </w:rPr>
        <w:t>9</w:t>
      </w:r>
      <w:r w:rsidRPr="003B627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B6274">
        <w:rPr>
          <w:rFonts w:asciiTheme="majorBidi" w:hAnsiTheme="majorBidi" w:cstheme="majorBidi"/>
          <w:sz w:val="30"/>
          <w:szCs w:val="30"/>
          <w:cs/>
        </w:rPr>
        <w:t xml:space="preserve">และเมื่อวันที่ </w:t>
      </w:r>
      <w:r w:rsidRPr="000F0B2B">
        <w:rPr>
          <w:rFonts w:asciiTheme="majorBidi" w:hAnsiTheme="majorBidi" w:cstheme="majorBidi"/>
          <w:sz w:val="30"/>
          <w:szCs w:val="30"/>
        </w:rPr>
        <w:t>1</w:t>
      </w:r>
      <w:r w:rsidRPr="003B6274">
        <w:rPr>
          <w:rFonts w:asciiTheme="majorBidi" w:hAnsiTheme="majorBidi" w:cstheme="majorBidi"/>
          <w:sz w:val="30"/>
          <w:szCs w:val="30"/>
        </w:rPr>
        <w:t xml:space="preserve">0 </w:t>
      </w:r>
      <w:r w:rsidRPr="003B6274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0F0B2B">
        <w:rPr>
          <w:rFonts w:asciiTheme="majorBidi" w:hAnsiTheme="majorBidi" w:cstheme="majorBidi"/>
          <w:sz w:val="30"/>
          <w:szCs w:val="30"/>
        </w:rPr>
        <w:t>25</w:t>
      </w:r>
      <w:r w:rsidRPr="003B6274">
        <w:rPr>
          <w:rFonts w:asciiTheme="majorBidi" w:hAnsiTheme="majorBidi" w:cstheme="majorBidi"/>
          <w:sz w:val="30"/>
          <w:szCs w:val="30"/>
        </w:rPr>
        <w:t>6</w:t>
      </w:r>
      <w:r w:rsidRPr="000F0B2B">
        <w:rPr>
          <w:rFonts w:asciiTheme="majorBidi" w:hAnsiTheme="majorBidi" w:cstheme="majorBidi"/>
          <w:sz w:val="30"/>
          <w:szCs w:val="30"/>
        </w:rPr>
        <w:t>4</w:t>
      </w:r>
      <w:r w:rsidRPr="003B6274">
        <w:rPr>
          <w:rFonts w:asciiTheme="majorBidi" w:hAnsiTheme="majorBidi" w:cstheme="majorBidi"/>
          <w:sz w:val="30"/>
          <w:szCs w:val="30"/>
          <w:cs/>
        </w:rPr>
        <w:t xml:space="preserve"> กลุ่มกองทรัสต์ได้รับหนังสืออนุญาตผ่อนผันดังกล่าวแล้ว</w:t>
      </w:r>
      <w:r w:rsidRPr="003B627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B6274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3B6274">
        <w:rPr>
          <w:rFonts w:ascii="Angsana New" w:hAnsi="Angsana New"/>
          <w:sz w:val="30"/>
          <w:szCs w:val="30"/>
          <w:cs/>
        </w:rPr>
        <w:t xml:space="preserve"> ผู้</w:t>
      </w:r>
      <w:r w:rsidRPr="003B6274">
        <w:rPr>
          <w:rFonts w:ascii="Angsana New" w:hAnsi="Angsana New" w:hint="cs"/>
          <w:sz w:val="30"/>
          <w:szCs w:val="30"/>
          <w:cs/>
        </w:rPr>
        <w:t>จัดการกองทรัสต์ได้</w:t>
      </w:r>
      <w:r w:rsidRPr="003B6274">
        <w:rPr>
          <w:rFonts w:ascii="Angsana New" w:hAnsi="Angsana New"/>
          <w:sz w:val="30"/>
          <w:szCs w:val="30"/>
          <w:cs/>
        </w:rPr>
        <w:t>มีการติดตามสถานการณ์ดังกล่าวอย่างใกล้ชิดเพื่อ</w:t>
      </w:r>
      <w:r w:rsidRPr="003B6274">
        <w:rPr>
          <w:rFonts w:ascii="Angsana New" w:hAnsi="Angsana New" w:hint="cs"/>
          <w:sz w:val="30"/>
          <w:szCs w:val="30"/>
          <w:cs/>
        </w:rPr>
        <w:t>ลด</w:t>
      </w:r>
      <w:r w:rsidRPr="003B6274">
        <w:rPr>
          <w:rFonts w:ascii="Angsana New" w:hAnsi="Angsana New"/>
          <w:sz w:val="30"/>
          <w:szCs w:val="30"/>
          <w:cs/>
        </w:rPr>
        <w:t>ผลกระทบต่อธุรกิจให้น้อยที่สุดเท่าที่จะเป็นไปได้</w:t>
      </w:r>
    </w:p>
    <w:p w14:paraId="78680C5A" w14:textId="77777777" w:rsidR="00576061" w:rsidRDefault="00576061" w:rsidP="00576061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4AAEE1E4" w14:textId="77777777" w:rsidR="00576061" w:rsidRPr="00187B3D" w:rsidRDefault="00576061" w:rsidP="00576061">
      <w:pPr>
        <w:spacing w:line="120" w:lineRule="auto"/>
        <w:ind w:left="907"/>
        <w:jc w:val="thaiDistribute"/>
        <w:rPr>
          <w:rFonts w:asciiTheme="majorBidi" w:hAnsiTheme="majorBidi" w:cstheme="majorBidi"/>
          <w:b/>
          <w:bCs/>
          <w:color w:val="0000FF"/>
          <w:sz w:val="2"/>
          <w:szCs w:val="2"/>
        </w:rPr>
      </w:pPr>
    </w:p>
    <w:p w14:paraId="321CB1C9" w14:textId="77777777" w:rsidR="00576061" w:rsidRPr="00AF3771" w:rsidRDefault="00576061" w:rsidP="0057606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0B2B">
        <w:rPr>
          <w:rFonts w:asciiTheme="majorBidi" w:hAnsiTheme="majorBidi" w:cstheme="majorBidi"/>
          <w:sz w:val="30"/>
          <w:szCs w:val="30"/>
        </w:rPr>
        <w:t>4</w:t>
      </w:r>
      <w:r w:rsidRPr="00C84DC0">
        <w:rPr>
          <w:rFonts w:asciiTheme="majorBidi" w:hAnsiTheme="majorBidi" w:cstheme="majorBidi"/>
          <w:sz w:val="30"/>
          <w:szCs w:val="30"/>
          <w:cs/>
        </w:rPr>
        <w:tab/>
      </w:r>
      <w:r w:rsidRPr="00CE726B">
        <w:rPr>
          <w:rFonts w:asciiTheme="majorBidi" w:hAnsiTheme="majorBidi" w:cstheme="majorBidi"/>
          <w:sz w:val="30"/>
          <w:szCs w:val="30"/>
          <w:cs/>
        </w:rPr>
        <w:t>เงินลงทุนในอสังหาริมทรัพย์ตามมูลค่ายุติธรรม</w:t>
      </w:r>
    </w:p>
    <w:p w14:paraId="11DD2A37" w14:textId="77777777" w:rsidR="00576061" w:rsidRPr="00505F70" w:rsidRDefault="00576061" w:rsidP="005760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094" w:type="dxa"/>
        <w:tblInd w:w="450" w:type="dxa"/>
        <w:tblLook w:val="01E0" w:firstRow="1" w:lastRow="1" w:firstColumn="1" w:lastColumn="1" w:noHBand="0" w:noVBand="0"/>
      </w:tblPr>
      <w:tblGrid>
        <w:gridCol w:w="5124"/>
        <w:gridCol w:w="1017"/>
        <w:gridCol w:w="264"/>
        <w:gridCol w:w="1155"/>
        <w:gridCol w:w="540"/>
        <w:gridCol w:w="994"/>
      </w:tblGrid>
      <w:tr w:rsidR="00576061" w:rsidRPr="00CE726B" w14:paraId="12106BB4" w14:textId="77777777" w:rsidTr="00AC398C">
        <w:trPr>
          <w:trHeight w:val="144"/>
        </w:trPr>
        <w:tc>
          <w:tcPr>
            <w:tcW w:w="5124" w:type="dxa"/>
          </w:tcPr>
          <w:p w14:paraId="6CA92A50" w14:textId="77777777" w:rsidR="00576061" w:rsidRPr="00CE726B" w:rsidRDefault="00576061" w:rsidP="006C75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14:paraId="30C930F4" w14:textId="77777777" w:rsidR="00576061" w:rsidRPr="00CE726B" w:rsidRDefault="00576061" w:rsidP="006C75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3167DE14" w14:textId="77777777" w:rsidR="00576061" w:rsidRPr="00CE726B" w:rsidRDefault="00576061" w:rsidP="006C75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center"/>
          </w:tcPr>
          <w:p w14:paraId="78BF6C25" w14:textId="77777777" w:rsidR="00576061" w:rsidRPr="00CE726B" w:rsidRDefault="00576061" w:rsidP="006C7557">
            <w:pPr>
              <w:pStyle w:val="acctfourfigures"/>
              <w:tabs>
                <w:tab w:val="clear" w:pos="765"/>
              </w:tabs>
              <w:spacing w:line="240" w:lineRule="atLeast"/>
              <w:ind w:left="-79" w:firstLine="34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540" w:type="dxa"/>
            <w:vAlign w:val="center"/>
          </w:tcPr>
          <w:p w14:paraId="62A4C133" w14:textId="77777777" w:rsidR="00576061" w:rsidRPr="00CE726B" w:rsidRDefault="00576061" w:rsidP="006C75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594A1CF" w14:textId="77777777" w:rsidR="00576061" w:rsidRPr="00CE726B" w:rsidRDefault="00576061" w:rsidP="006C7557">
            <w:pPr>
              <w:pStyle w:val="acctfourfigures"/>
              <w:tabs>
                <w:tab w:val="clear" w:pos="765"/>
              </w:tabs>
              <w:spacing w:line="240" w:lineRule="atLeast"/>
              <w:ind w:left="-7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4157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576061" w:rsidRPr="00CE726B" w14:paraId="4E6401A7" w14:textId="77777777" w:rsidTr="00AC398C">
        <w:trPr>
          <w:trHeight w:val="144"/>
        </w:trPr>
        <w:tc>
          <w:tcPr>
            <w:tcW w:w="5124" w:type="dxa"/>
          </w:tcPr>
          <w:p w14:paraId="1B008247" w14:textId="77777777" w:rsidR="00576061" w:rsidRPr="00CE726B" w:rsidDel="008A5E13" w:rsidRDefault="00576061" w:rsidP="006C75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17" w:type="dxa"/>
          </w:tcPr>
          <w:p w14:paraId="7D92A5DF" w14:textId="77777777" w:rsidR="00576061" w:rsidRPr="00CE726B" w:rsidRDefault="00576061" w:rsidP="006C75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7DF2522C" w14:textId="77777777" w:rsidR="00576061" w:rsidRPr="00CE726B" w:rsidRDefault="00576061" w:rsidP="006C75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9" w:type="dxa"/>
            <w:gridSpan w:val="3"/>
          </w:tcPr>
          <w:p w14:paraId="54474D0E" w14:textId="77777777" w:rsidR="00576061" w:rsidRPr="00B14F41" w:rsidDel="008A5E13" w:rsidRDefault="00576061" w:rsidP="006C755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76061" w:rsidRPr="00CE726B" w14:paraId="17D37CEC" w14:textId="77777777" w:rsidTr="00AC398C">
        <w:trPr>
          <w:trHeight w:val="144"/>
        </w:trPr>
        <w:tc>
          <w:tcPr>
            <w:tcW w:w="5124" w:type="dxa"/>
          </w:tcPr>
          <w:p w14:paraId="6DA04F43" w14:textId="77777777" w:rsidR="00576061" w:rsidRPr="00CE726B" w:rsidRDefault="00576061" w:rsidP="006C75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มกราคม</w:t>
            </w:r>
            <w:r w:rsidRPr="00CE726B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</w:p>
        </w:tc>
        <w:tc>
          <w:tcPr>
            <w:tcW w:w="1017" w:type="dxa"/>
          </w:tcPr>
          <w:p w14:paraId="3A0DB740" w14:textId="77777777" w:rsidR="00576061" w:rsidRPr="00CE726B" w:rsidRDefault="00576061" w:rsidP="006C75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3B3BDA1B" w14:textId="77777777" w:rsidR="00576061" w:rsidRPr="00CE726B" w:rsidRDefault="00576061" w:rsidP="006C75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022B1F12" w14:textId="77777777" w:rsidR="00576061" w:rsidRPr="00B14F41" w:rsidRDefault="00576061" w:rsidP="006C755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8,8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540" w:type="dxa"/>
          </w:tcPr>
          <w:p w14:paraId="4B53A02C" w14:textId="77777777" w:rsidR="00576061" w:rsidRPr="00CE726B" w:rsidRDefault="00576061" w:rsidP="006C75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2349F63" w14:textId="77777777" w:rsidR="00576061" w:rsidRPr="00B14F41" w:rsidRDefault="00576061" w:rsidP="006C7557">
            <w:pPr>
              <w:pStyle w:val="acctfourfigures"/>
              <w:tabs>
                <w:tab w:val="clear" w:pos="765"/>
                <w:tab w:val="left" w:pos="840"/>
                <w:tab w:val="left" w:pos="930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CE72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780</w:t>
            </w:r>
            <w:r w:rsidRPr="00CE72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Pr="004157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576061" w:rsidRPr="00CE726B" w14:paraId="0C46AB21" w14:textId="77777777" w:rsidTr="00AC398C">
        <w:trPr>
          <w:trHeight w:val="144"/>
        </w:trPr>
        <w:tc>
          <w:tcPr>
            <w:tcW w:w="5124" w:type="dxa"/>
          </w:tcPr>
          <w:p w14:paraId="276C290D" w14:textId="77777777" w:rsidR="00576061" w:rsidRPr="00CE726B" w:rsidRDefault="00576061" w:rsidP="006C7557">
            <w:pPr>
              <w:pStyle w:val="acctfourfigures"/>
              <w:tabs>
                <w:tab w:val="clear" w:pos="765"/>
              </w:tabs>
              <w:spacing w:line="240" w:lineRule="atLeast"/>
              <w:ind w:left="-16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เพิ่มขึ้นจากการปรับปรุงอสังหาริมทรัพย์</w:t>
            </w:r>
          </w:p>
        </w:tc>
        <w:tc>
          <w:tcPr>
            <w:tcW w:w="1017" w:type="dxa"/>
          </w:tcPr>
          <w:p w14:paraId="7B6F9DDA" w14:textId="77777777" w:rsidR="00576061" w:rsidRPr="00CE726B" w:rsidRDefault="00576061" w:rsidP="006C75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0407B500" w14:textId="77777777" w:rsidR="00576061" w:rsidRPr="00CE726B" w:rsidRDefault="00576061" w:rsidP="006C75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36B77DC5" w14:textId="07B106DC" w:rsidR="00576061" w:rsidRPr="0084699C" w:rsidRDefault="00502AA1" w:rsidP="006C755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70,510</w:t>
            </w:r>
          </w:p>
        </w:tc>
        <w:tc>
          <w:tcPr>
            <w:tcW w:w="540" w:type="dxa"/>
          </w:tcPr>
          <w:p w14:paraId="3860ADF5" w14:textId="77777777" w:rsidR="00576061" w:rsidRPr="00CE726B" w:rsidRDefault="00576061" w:rsidP="006C75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FFE5D1A" w14:textId="77777777" w:rsidR="00576061" w:rsidRPr="00CE726B" w:rsidRDefault="00576061" w:rsidP="006C7557">
            <w:pPr>
              <w:pStyle w:val="acctfourfigures"/>
              <w:tabs>
                <w:tab w:val="clear" w:pos="765"/>
                <w:tab w:val="left" w:pos="930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  <w:r w:rsidRPr="004715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576061" w:rsidRPr="00CE726B" w14:paraId="3E53B5BB" w14:textId="77777777" w:rsidTr="00AC398C">
        <w:trPr>
          <w:trHeight w:val="144"/>
        </w:trPr>
        <w:tc>
          <w:tcPr>
            <w:tcW w:w="5124" w:type="dxa"/>
          </w:tcPr>
          <w:p w14:paraId="0E1FCE0F" w14:textId="77777777" w:rsidR="00576061" w:rsidRPr="00CE726B" w:rsidRDefault="00576061" w:rsidP="006C7557">
            <w:pPr>
              <w:pStyle w:val="acctfourfigures"/>
              <w:tabs>
                <w:tab w:val="clear" w:pos="765"/>
              </w:tabs>
              <w:spacing w:line="240" w:lineRule="atLeast"/>
              <w:ind w:lef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เพิ่มขึ้นจากการเปลี่ยน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แปลงนโยบายการ</w:t>
            </w: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017" w:type="dxa"/>
          </w:tcPr>
          <w:p w14:paraId="7530CA58" w14:textId="77777777" w:rsidR="00576061" w:rsidRPr="00C84DC0" w:rsidRDefault="00576061" w:rsidP="006C75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6BCF9B4F" w14:textId="77777777" w:rsidR="00576061" w:rsidRPr="00CE726B" w:rsidRDefault="00576061" w:rsidP="006C75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168623F5" w14:textId="7CCF3DF3" w:rsidR="00576061" w:rsidRPr="00285F54" w:rsidRDefault="00502AA1" w:rsidP="006C755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40" w:type="dxa"/>
          </w:tcPr>
          <w:p w14:paraId="331E2407" w14:textId="77777777" w:rsidR="00576061" w:rsidRPr="00CE726B" w:rsidRDefault="00576061" w:rsidP="006C75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658F8F6" w14:textId="77777777" w:rsidR="00576061" w:rsidRPr="00B14F41" w:rsidRDefault="00576061" w:rsidP="006C7557">
            <w:pPr>
              <w:pStyle w:val="acctfourfigures"/>
              <w:tabs>
                <w:tab w:val="clear" w:pos="765"/>
                <w:tab w:val="left" w:pos="930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576061" w:rsidRPr="00CE726B" w14:paraId="28B647CA" w14:textId="77777777" w:rsidTr="00AC398C">
        <w:trPr>
          <w:trHeight w:val="144"/>
        </w:trPr>
        <w:tc>
          <w:tcPr>
            <w:tcW w:w="5124" w:type="dxa"/>
          </w:tcPr>
          <w:p w14:paraId="2C6FA1E6" w14:textId="340F92AE" w:rsidR="00576061" w:rsidRPr="00CE726B" w:rsidRDefault="00576061" w:rsidP="006C75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จำหน่าย</w:t>
            </w:r>
            <w:r w:rsidR="00AC398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/ </w:t>
            </w:r>
            <w:r w:rsidR="00AC398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ตัดจำหน่าย</w:t>
            </w: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ส่วนปรับปรุงโรงแรมในระหว่าง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งวด</w:t>
            </w:r>
          </w:p>
        </w:tc>
        <w:tc>
          <w:tcPr>
            <w:tcW w:w="1017" w:type="dxa"/>
          </w:tcPr>
          <w:p w14:paraId="51A2BBA9" w14:textId="77777777" w:rsidR="00576061" w:rsidRPr="00CE726B" w:rsidRDefault="00576061" w:rsidP="006C75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6B062AB1" w14:textId="77777777" w:rsidR="00576061" w:rsidRPr="00CE726B" w:rsidRDefault="00576061" w:rsidP="006C75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66A0C282" w14:textId="333EDD0E" w:rsidR="00576061" w:rsidRPr="00285F54" w:rsidRDefault="00502AA1" w:rsidP="006C7557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</w:t>
            </w:r>
            <w:r w:rsidR="003E408A">
              <w:rPr>
                <w:rFonts w:asciiTheme="majorBidi" w:hAnsiTheme="majorBidi" w:cstheme="majorBidi"/>
                <w:sz w:val="30"/>
                <w:szCs w:val="30"/>
              </w:rPr>
              <w:t>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40" w:type="dxa"/>
          </w:tcPr>
          <w:p w14:paraId="4052D8F5" w14:textId="77777777" w:rsidR="00576061" w:rsidRPr="00CE726B" w:rsidRDefault="00576061" w:rsidP="006C75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559FFC7" w14:textId="77777777" w:rsidR="00576061" w:rsidRPr="00CE726B" w:rsidRDefault="00576061" w:rsidP="006C755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5F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F709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715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5F709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4715F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76061" w:rsidRPr="00CE726B" w14:paraId="40F0CE1A" w14:textId="77777777" w:rsidTr="00AC398C">
        <w:trPr>
          <w:trHeight w:val="144"/>
        </w:trPr>
        <w:tc>
          <w:tcPr>
            <w:tcW w:w="5124" w:type="dxa"/>
          </w:tcPr>
          <w:p w14:paraId="73ECE9B2" w14:textId="77777777" w:rsidR="00576061" w:rsidRPr="00CE726B" w:rsidRDefault="00576061" w:rsidP="006C7557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 (ขาดทุน) </w:t>
            </w: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เปลี่ยนแปลงใน</w:t>
            </w: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 </w:t>
            </w:r>
          </w:p>
        </w:tc>
        <w:tc>
          <w:tcPr>
            <w:tcW w:w="1017" w:type="dxa"/>
          </w:tcPr>
          <w:p w14:paraId="62CE3F48" w14:textId="77777777" w:rsidR="00576061" w:rsidRPr="00CE726B" w:rsidRDefault="00576061" w:rsidP="006C75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1D5EA378" w14:textId="77777777" w:rsidR="00576061" w:rsidRPr="00CE726B" w:rsidRDefault="00576061" w:rsidP="006C75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52B2052A" w14:textId="600FCD5B" w:rsidR="00576061" w:rsidRPr="00CE726B" w:rsidRDefault="00502AA1" w:rsidP="006C7557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(110,411)</w:t>
            </w:r>
          </w:p>
        </w:tc>
        <w:tc>
          <w:tcPr>
            <w:tcW w:w="540" w:type="dxa"/>
          </w:tcPr>
          <w:p w14:paraId="127CFC8B" w14:textId="77777777" w:rsidR="00576061" w:rsidRPr="00CE726B" w:rsidRDefault="00576061" w:rsidP="006C75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FF123A1" w14:textId="77777777" w:rsidR="00576061" w:rsidRPr="00CE726B" w:rsidRDefault="00576061" w:rsidP="006C7557">
            <w:pPr>
              <w:pStyle w:val="acctfourfigures"/>
              <w:tabs>
                <w:tab w:val="clear" w:pos="765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</w:p>
        </w:tc>
      </w:tr>
      <w:tr w:rsidR="00576061" w:rsidRPr="00CE726B" w14:paraId="308BDF23" w14:textId="77777777" w:rsidTr="00AC398C">
        <w:trPr>
          <w:trHeight w:val="144"/>
        </w:trPr>
        <w:tc>
          <w:tcPr>
            <w:tcW w:w="5124" w:type="dxa"/>
          </w:tcPr>
          <w:p w14:paraId="711F8386" w14:textId="77777777" w:rsidR="00576061" w:rsidRPr="00CE726B" w:rsidRDefault="00576061" w:rsidP="006C7557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ขาดทุนจากปรับมูลค่าสินทรัพย์สิทธิการใช้</w:t>
            </w:r>
          </w:p>
        </w:tc>
        <w:tc>
          <w:tcPr>
            <w:tcW w:w="1017" w:type="dxa"/>
          </w:tcPr>
          <w:p w14:paraId="6105A1D7" w14:textId="77777777" w:rsidR="00576061" w:rsidRPr="00CE726B" w:rsidRDefault="00576061" w:rsidP="006C75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301EA02E" w14:textId="77777777" w:rsidR="00576061" w:rsidRPr="00CE726B" w:rsidRDefault="00576061" w:rsidP="006C75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21F3CDD8" w14:textId="08209DBB" w:rsidR="00576061" w:rsidRPr="00CE726B" w:rsidRDefault="00502AA1" w:rsidP="006C7557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(5,282)</w:t>
            </w:r>
          </w:p>
        </w:tc>
        <w:tc>
          <w:tcPr>
            <w:tcW w:w="540" w:type="dxa"/>
          </w:tcPr>
          <w:p w14:paraId="212C95BD" w14:textId="77777777" w:rsidR="00576061" w:rsidRPr="00CE726B" w:rsidRDefault="00576061" w:rsidP="006C75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67924F7" w14:textId="77777777" w:rsidR="00576061" w:rsidRDefault="00576061" w:rsidP="006C755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5F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715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4715F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76061" w:rsidRPr="00CE726B" w14:paraId="0782D053" w14:textId="77777777" w:rsidTr="00AC398C">
        <w:trPr>
          <w:trHeight w:val="144"/>
        </w:trPr>
        <w:tc>
          <w:tcPr>
            <w:tcW w:w="5124" w:type="dxa"/>
          </w:tcPr>
          <w:p w14:paraId="00FC1F87" w14:textId="77777777" w:rsidR="00576061" w:rsidRPr="00CE726B" w:rsidRDefault="00576061" w:rsidP="006C7557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017" w:type="dxa"/>
          </w:tcPr>
          <w:p w14:paraId="63524167" w14:textId="77777777" w:rsidR="00576061" w:rsidRPr="00CE726B" w:rsidRDefault="00576061" w:rsidP="006C75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65A3F192" w14:textId="77777777" w:rsidR="00576061" w:rsidRPr="00CE726B" w:rsidRDefault="00576061" w:rsidP="006C75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5D775B95" w14:textId="481B5A3C" w:rsidR="00576061" w:rsidRPr="00506277" w:rsidRDefault="00502AA1" w:rsidP="006C755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341,</w:t>
            </w:r>
            <w:r w:rsidR="003E40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957</w:t>
            </w:r>
          </w:p>
        </w:tc>
        <w:tc>
          <w:tcPr>
            <w:tcW w:w="540" w:type="dxa"/>
          </w:tcPr>
          <w:p w14:paraId="47015266" w14:textId="77777777" w:rsidR="00576061" w:rsidRPr="00506277" w:rsidRDefault="00576061" w:rsidP="006C75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8C2E2C8" w14:textId="77777777" w:rsidR="00576061" w:rsidRPr="00CE726B" w:rsidRDefault="00576061" w:rsidP="006C755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4157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471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4157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471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76061" w:rsidRPr="00CE726B" w14:paraId="3622C9BD" w14:textId="77777777" w:rsidTr="00AC398C">
        <w:trPr>
          <w:trHeight w:val="144"/>
        </w:trPr>
        <w:tc>
          <w:tcPr>
            <w:tcW w:w="5124" w:type="dxa"/>
          </w:tcPr>
          <w:p w14:paraId="407EC66F" w14:textId="42883F50" w:rsidR="00576061" w:rsidRPr="00CE726B" w:rsidRDefault="00576061" w:rsidP="006C75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</w:t>
            </w:r>
            <w:r w:rsidRPr="004322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วันที่ </w:t>
            </w:r>
            <w:r w:rsidRPr="004157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427BB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กันยา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ยน</w:t>
            </w:r>
            <w:r w:rsidRPr="004322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/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Pr="004157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0F0B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  <w:r w:rsidRPr="00CE726B"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1017" w:type="dxa"/>
          </w:tcPr>
          <w:p w14:paraId="5A8F78B3" w14:textId="77777777" w:rsidR="00576061" w:rsidRPr="00CE726B" w:rsidRDefault="00576061" w:rsidP="006C75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4D1645D7" w14:textId="77777777" w:rsidR="00576061" w:rsidRPr="00CE726B" w:rsidRDefault="00576061" w:rsidP="006C75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6A8228A3" w14:textId="529BE252" w:rsidR="00576061" w:rsidRPr="00B9424B" w:rsidRDefault="00B9424B" w:rsidP="006C755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,55</w:t>
            </w:r>
            <w:r w:rsidR="003E40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3E40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027</w:t>
            </w:r>
          </w:p>
        </w:tc>
        <w:tc>
          <w:tcPr>
            <w:tcW w:w="540" w:type="dxa"/>
          </w:tcPr>
          <w:p w14:paraId="1E5DE5C2" w14:textId="77777777" w:rsidR="00576061" w:rsidRPr="00CE726B" w:rsidRDefault="00576061" w:rsidP="006C75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3441693" w14:textId="77777777" w:rsidR="00576061" w:rsidRPr="00CE726B" w:rsidRDefault="00576061" w:rsidP="006C7557">
            <w:pPr>
              <w:pStyle w:val="acctfourfigures"/>
              <w:tabs>
                <w:tab w:val="clear" w:pos="765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471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471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</w:tbl>
    <w:p w14:paraId="6FA2244F" w14:textId="77777777" w:rsidR="00576061" w:rsidRDefault="00576061" w:rsidP="005760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A57E3EF" w14:textId="411AE522" w:rsidR="00576061" w:rsidRPr="00061427" w:rsidRDefault="00576061" w:rsidP="005760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</w:rPr>
      </w:pPr>
      <w:r w:rsidRPr="0006142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157EA">
        <w:rPr>
          <w:rFonts w:ascii="Angsana New" w:hAnsi="Angsana New"/>
          <w:sz w:val="30"/>
          <w:szCs w:val="30"/>
        </w:rPr>
        <w:t>3</w:t>
      </w:r>
      <w:r w:rsidRPr="000F0B2B">
        <w:rPr>
          <w:rFonts w:ascii="Angsana New" w:hAnsi="Angsana New"/>
          <w:sz w:val="30"/>
          <w:szCs w:val="30"/>
        </w:rPr>
        <w:t>1</w:t>
      </w:r>
      <w:r w:rsidRPr="00061427">
        <w:rPr>
          <w:rFonts w:ascii="Angsana New" w:hAnsi="Angsana New"/>
          <w:sz w:val="30"/>
          <w:szCs w:val="30"/>
          <w:cs/>
        </w:rPr>
        <w:t xml:space="preserve"> </w:t>
      </w:r>
      <w:r w:rsidRPr="00061427">
        <w:rPr>
          <w:rFonts w:ascii="Angsana New" w:hAnsi="Angsana New" w:hint="cs"/>
          <w:sz w:val="30"/>
          <w:szCs w:val="30"/>
          <w:cs/>
        </w:rPr>
        <w:t>มีนาคม</w:t>
      </w:r>
      <w:r w:rsidRPr="00061427">
        <w:rPr>
          <w:rFonts w:ascii="Angsana New" w:hAnsi="Angsana New"/>
          <w:sz w:val="30"/>
          <w:szCs w:val="30"/>
          <w:cs/>
        </w:rPr>
        <w:t xml:space="preserve"> </w:t>
      </w:r>
      <w:r w:rsidRPr="000F0B2B">
        <w:rPr>
          <w:rFonts w:ascii="Angsana New" w:hAnsi="Angsana New"/>
          <w:sz w:val="30"/>
          <w:szCs w:val="30"/>
        </w:rPr>
        <w:t>25</w:t>
      </w:r>
      <w:r w:rsidRPr="00061427">
        <w:rPr>
          <w:rFonts w:ascii="Angsana New" w:hAnsi="Angsana New"/>
          <w:sz w:val="30"/>
          <w:szCs w:val="30"/>
        </w:rPr>
        <w:t>6</w:t>
      </w:r>
      <w:r w:rsidRPr="000F0B2B">
        <w:rPr>
          <w:rFonts w:ascii="Angsana New" w:hAnsi="Angsana New"/>
          <w:sz w:val="30"/>
          <w:szCs w:val="30"/>
        </w:rPr>
        <w:t>4</w:t>
      </w:r>
      <w:r w:rsidRPr="00061427">
        <w:rPr>
          <w:rFonts w:ascii="Angsana New" w:hAnsi="Angsana New"/>
          <w:sz w:val="30"/>
          <w:szCs w:val="30"/>
          <w:cs/>
        </w:rPr>
        <w:t xml:space="preserve"> ผู้ประเมินราคาอิสระประเมินราคามูลค่ายุติธรรมของเงินลงทุนในอสังหาริมทรัพย์</w:t>
      </w:r>
      <w:r w:rsidRPr="00061427">
        <w:rPr>
          <w:rFonts w:ascii="Angsana New" w:hAnsi="Angsana New"/>
          <w:sz w:val="30"/>
          <w:szCs w:val="30"/>
        </w:rPr>
        <w:t xml:space="preserve"> </w:t>
      </w:r>
      <w:r w:rsidRPr="00061427">
        <w:rPr>
          <w:rFonts w:ascii="Angsana New" w:hAnsi="Angsana New"/>
          <w:sz w:val="30"/>
          <w:szCs w:val="30"/>
          <w:cs/>
        </w:rPr>
        <w:t>โดย</w:t>
      </w:r>
      <w:r w:rsidRPr="00061427">
        <w:rPr>
          <w:rFonts w:ascii="Angsana New" w:hAnsi="Angsana New" w:hint="cs"/>
          <w:sz w:val="30"/>
          <w:szCs w:val="30"/>
          <w:cs/>
        </w:rPr>
        <w:t>ใช้</w:t>
      </w:r>
      <w:r w:rsidRPr="00061427">
        <w:rPr>
          <w:rFonts w:ascii="Angsana New" w:hAnsi="Angsana New"/>
          <w:sz w:val="30"/>
          <w:szCs w:val="30"/>
          <w:cs/>
        </w:rPr>
        <w:t>วิธีพิจารณาจากรายได้ (</w:t>
      </w:r>
      <w:r w:rsidRPr="00061427">
        <w:rPr>
          <w:rFonts w:ascii="Angsana New" w:hAnsi="Angsana New"/>
          <w:sz w:val="30"/>
          <w:szCs w:val="30"/>
        </w:rPr>
        <w:t xml:space="preserve">Income Approach) </w:t>
      </w:r>
      <w:r w:rsidRPr="00061427">
        <w:rPr>
          <w:rFonts w:ascii="Angsana New" w:hAnsi="Angsana New" w:hint="cs"/>
          <w:sz w:val="30"/>
          <w:szCs w:val="30"/>
          <w:cs/>
        </w:rPr>
        <w:t>สำหรับ</w:t>
      </w:r>
    </w:p>
    <w:p w14:paraId="58D01DC4" w14:textId="77777777" w:rsidR="00576061" w:rsidRPr="00061427" w:rsidRDefault="00576061" w:rsidP="005760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</w:rPr>
      </w:pPr>
      <w:r w:rsidRPr="000F0B2B">
        <w:rPr>
          <w:rFonts w:ascii="Angsana New" w:hAnsi="Angsana New" w:hint="cs"/>
          <w:sz w:val="30"/>
          <w:szCs w:val="30"/>
        </w:rPr>
        <w:t>1</w:t>
      </w:r>
      <w:r w:rsidRPr="00061427">
        <w:rPr>
          <w:rFonts w:ascii="Angsana New" w:hAnsi="Angsana New" w:hint="cs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 xml:space="preserve"> </w:t>
      </w:r>
      <w:r w:rsidRPr="00061427">
        <w:rPr>
          <w:rFonts w:ascii="Angsana New" w:hAnsi="Angsana New"/>
          <w:sz w:val="30"/>
          <w:szCs w:val="30"/>
          <w:cs/>
        </w:rPr>
        <w:t>โครงการ</w:t>
      </w:r>
      <w:r w:rsidRPr="00061427">
        <w:rPr>
          <w:rFonts w:ascii="Angsana New" w:hAnsi="Angsana New" w:hint="cs"/>
          <w:sz w:val="30"/>
          <w:szCs w:val="30"/>
          <w:cs/>
        </w:rPr>
        <w:t xml:space="preserve">โรงแรมดุสิตธานี ลากูน่า ภูเก็ต </w:t>
      </w:r>
      <w:r w:rsidRPr="00061427">
        <w:rPr>
          <w:rFonts w:ascii="Angsana New" w:hAnsi="Angsana New"/>
          <w:sz w:val="30"/>
          <w:szCs w:val="30"/>
          <w:cs/>
        </w:rPr>
        <w:t xml:space="preserve">มีราคาประเมินรวมเท่ากับ </w:t>
      </w:r>
      <w:r w:rsidRPr="000F0B2B">
        <w:rPr>
          <w:rFonts w:ascii="Angsana New" w:hAnsi="Angsana New"/>
          <w:sz w:val="30"/>
          <w:szCs w:val="30"/>
        </w:rPr>
        <w:t>2</w:t>
      </w:r>
      <w:r w:rsidRPr="00061427">
        <w:rPr>
          <w:rFonts w:ascii="Angsana New" w:hAnsi="Angsana New"/>
          <w:sz w:val="30"/>
          <w:szCs w:val="30"/>
        </w:rPr>
        <w:t>,9</w:t>
      </w:r>
      <w:r w:rsidRPr="000F0B2B">
        <w:rPr>
          <w:rFonts w:ascii="Angsana New" w:hAnsi="Angsana New"/>
          <w:sz w:val="30"/>
          <w:szCs w:val="30"/>
        </w:rPr>
        <w:t>4</w:t>
      </w:r>
      <w:r w:rsidRPr="00061427">
        <w:rPr>
          <w:rFonts w:ascii="Angsana New" w:hAnsi="Angsana New"/>
          <w:sz w:val="30"/>
          <w:szCs w:val="30"/>
        </w:rPr>
        <w:t>7</w:t>
      </w:r>
      <w:r w:rsidRPr="00061427">
        <w:rPr>
          <w:rFonts w:ascii="Angsana New" w:hAnsi="Angsana New"/>
          <w:sz w:val="30"/>
          <w:szCs w:val="30"/>
          <w:cs/>
        </w:rPr>
        <w:t>.</w:t>
      </w:r>
      <w:r w:rsidRPr="000F0B2B">
        <w:rPr>
          <w:rFonts w:ascii="Angsana New" w:hAnsi="Angsana New"/>
          <w:sz w:val="30"/>
          <w:szCs w:val="30"/>
        </w:rPr>
        <w:t>2</w:t>
      </w:r>
      <w:r w:rsidRPr="00061427">
        <w:rPr>
          <w:rFonts w:ascii="Angsana New" w:hAnsi="Angsana New"/>
          <w:sz w:val="30"/>
          <w:szCs w:val="30"/>
        </w:rPr>
        <w:t>8</w:t>
      </w:r>
      <w:r w:rsidRPr="00061427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7A5AD8">
        <w:rPr>
          <w:rFonts w:ascii="Angsana New" w:hAnsi="Angsana New"/>
          <w:sz w:val="30"/>
          <w:szCs w:val="30"/>
          <w:cs/>
        </w:rPr>
        <w:t>ตามรายงานการประเมินเม</w:t>
      </w:r>
      <w:r>
        <w:rPr>
          <w:rFonts w:ascii="Angsana New" w:hAnsi="Angsana New" w:hint="cs"/>
          <w:sz w:val="30"/>
          <w:szCs w:val="30"/>
          <w:cs/>
        </w:rPr>
        <w:t>ื่</w:t>
      </w:r>
      <w:r w:rsidRPr="007A5AD8">
        <w:rPr>
          <w:rFonts w:ascii="Angsana New" w:hAnsi="Angsana New"/>
          <w:sz w:val="30"/>
          <w:szCs w:val="30"/>
          <w:cs/>
        </w:rPr>
        <w:t>อวันท</w:t>
      </w:r>
      <w:r>
        <w:rPr>
          <w:rFonts w:ascii="Angsana New" w:hAnsi="Angsana New" w:hint="cs"/>
          <w:sz w:val="30"/>
          <w:szCs w:val="30"/>
          <w:cs/>
        </w:rPr>
        <w:t xml:space="preserve">ี่ </w:t>
      </w:r>
      <w:r w:rsidRPr="000F0B2B">
        <w:rPr>
          <w:rFonts w:ascii="Angsana New" w:hAnsi="Angsana New"/>
          <w:sz w:val="30"/>
          <w:szCs w:val="30"/>
        </w:rPr>
        <w:t>11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061427">
        <w:rPr>
          <w:rFonts w:ascii="Angsana New" w:hAnsi="Angsana New"/>
          <w:sz w:val="30"/>
          <w:szCs w:val="30"/>
          <w:cs/>
        </w:rPr>
        <w:t xml:space="preserve"> </w:t>
      </w:r>
      <w:r w:rsidRPr="000F0B2B">
        <w:rPr>
          <w:rFonts w:ascii="Angsana New" w:hAnsi="Angsana New"/>
          <w:sz w:val="30"/>
          <w:szCs w:val="30"/>
        </w:rPr>
        <w:t>25</w:t>
      </w:r>
      <w:r w:rsidRPr="00061427">
        <w:rPr>
          <w:rFonts w:ascii="Angsana New" w:hAnsi="Angsana New"/>
          <w:sz w:val="30"/>
          <w:szCs w:val="30"/>
        </w:rPr>
        <w:t>6</w:t>
      </w:r>
      <w:r w:rsidRPr="000F0B2B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61427">
        <w:rPr>
          <w:rFonts w:ascii="Angsana New" w:hAnsi="Angsana New"/>
          <w:sz w:val="30"/>
          <w:szCs w:val="30"/>
          <w:cs/>
        </w:rPr>
        <w:t>ทำให้เกิดผล</w:t>
      </w:r>
      <w:r w:rsidRPr="00061427">
        <w:rPr>
          <w:rFonts w:ascii="Angsana New" w:hAnsi="Angsana New" w:hint="cs"/>
          <w:sz w:val="30"/>
          <w:szCs w:val="30"/>
          <w:cs/>
        </w:rPr>
        <w:t>ขาดทุน</w:t>
      </w:r>
      <w:r w:rsidRPr="00061427">
        <w:rPr>
          <w:rFonts w:ascii="Angsana New" w:hAnsi="Angsana New"/>
          <w:sz w:val="30"/>
          <w:szCs w:val="30"/>
          <w:cs/>
        </w:rPr>
        <w:t xml:space="preserve">จากการเปลี่ยนแปลงในมูลค่ายุติธรรมจำนวน </w:t>
      </w:r>
      <w:r w:rsidRPr="000F0B2B">
        <w:rPr>
          <w:rFonts w:ascii="Angsana New" w:hAnsi="Angsana New"/>
          <w:sz w:val="30"/>
          <w:szCs w:val="30"/>
        </w:rPr>
        <w:t>1</w:t>
      </w:r>
      <w:r w:rsidRPr="00061427">
        <w:rPr>
          <w:rFonts w:ascii="Angsana New" w:hAnsi="Angsana New"/>
          <w:sz w:val="30"/>
          <w:szCs w:val="30"/>
        </w:rPr>
        <w:t>0</w:t>
      </w:r>
      <w:r w:rsidRPr="00061427">
        <w:rPr>
          <w:rFonts w:ascii="Angsana New" w:hAnsi="Angsana New"/>
          <w:sz w:val="30"/>
          <w:szCs w:val="30"/>
          <w:cs/>
        </w:rPr>
        <w:t>.</w:t>
      </w:r>
      <w:r w:rsidRPr="00061427">
        <w:rPr>
          <w:rFonts w:ascii="Angsana New" w:hAnsi="Angsana New"/>
          <w:sz w:val="30"/>
          <w:szCs w:val="30"/>
        </w:rPr>
        <w:t>67</w:t>
      </w:r>
      <w:r w:rsidRPr="0006142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061427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4312CF28" w14:textId="3A976C88" w:rsidR="00576061" w:rsidRPr="00061427" w:rsidRDefault="00576061" w:rsidP="005760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</w:rPr>
      </w:pPr>
      <w:r w:rsidRPr="000F0B2B">
        <w:rPr>
          <w:rFonts w:ascii="Angsana New" w:hAnsi="Angsana New"/>
          <w:sz w:val="30"/>
          <w:szCs w:val="30"/>
        </w:rPr>
        <w:t>2</w:t>
      </w:r>
      <w:r w:rsidRPr="00061427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โครงการ</w:t>
      </w:r>
      <w:r w:rsidRPr="00061427">
        <w:rPr>
          <w:rFonts w:ascii="Angsana New" w:hAnsi="Angsana New" w:hint="cs"/>
          <w:sz w:val="30"/>
          <w:szCs w:val="30"/>
          <w:cs/>
        </w:rPr>
        <w:t xml:space="preserve">โรมแรมดุสิตธานี หัวหิน </w:t>
      </w:r>
      <w:r w:rsidRPr="00061427">
        <w:rPr>
          <w:rFonts w:ascii="Angsana New" w:hAnsi="Angsana New"/>
          <w:sz w:val="30"/>
          <w:szCs w:val="30"/>
          <w:cs/>
        </w:rPr>
        <w:t xml:space="preserve">มีราคาประเมินรวมเท่ากับ </w:t>
      </w:r>
      <w:r w:rsidRPr="000F0B2B">
        <w:rPr>
          <w:rFonts w:ascii="Angsana New" w:hAnsi="Angsana New"/>
          <w:sz w:val="30"/>
          <w:szCs w:val="30"/>
        </w:rPr>
        <w:t>1</w:t>
      </w:r>
      <w:r w:rsidRPr="00061427">
        <w:rPr>
          <w:rFonts w:ascii="Angsana New" w:hAnsi="Angsana New"/>
          <w:sz w:val="30"/>
          <w:szCs w:val="30"/>
        </w:rPr>
        <w:t>,</w:t>
      </w:r>
      <w:r w:rsidRPr="000F0B2B">
        <w:rPr>
          <w:rFonts w:ascii="Angsana New" w:hAnsi="Angsana New"/>
          <w:sz w:val="30"/>
          <w:szCs w:val="30"/>
        </w:rPr>
        <w:t>1</w:t>
      </w:r>
      <w:r w:rsidRPr="00061427">
        <w:rPr>
          <w:rFonts w:ascii="Angsana New" w:hAnsi="Angsana New"/>
          <w:sz w:val="30"/>
          <w:szCs w:val="30"/>
        </w:rPr>
        <w:t>8</w:t>
      </w:r>
      <w:r w:rsidRPr="000F0B2B">
        <w:rPr>
          <w:rFonts w:ascii="Angsana New" w:hAnsi="Angsana New"/>
          <w:sz w:val="30"/>
          <w:szCs w:val="30"/>
        </w:rPr>
        <w:t>1</w:t>
      </w:r>
      <w:r w:rsidRPr="00061427">
        <w:rPr>
          <w:rFonts w:ascii="Angsana New" w:hAnsi="Angsana New"/>
          <w:sz w:val="30"/>
          <w:szCs w:val="30"/>
          <w:cs/>
        </w:rPr>
        <w:t>.</w:t>
      </w:r>
      <w:r w:rsidRPr="00061427">
        <w:rPr>
          <w:rFonts w:ascii="Angsana New" w:hAnsi="Angsana New"/>
          <w:sz w:val="30"/>
          <w:szCs w:val="30"/>
        </w:rPr>
        <w:t xml:space="preserve">68 </w:t>
      </w:r>
      <w:r w:rsidRPr="00061427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A5AD8">
        <w:rPr>
          <w:rFonts w:ascii="Angsana New" w:hAnsi="Angsana New"/>
          <w:sz w:val="30"/>
          <w:szCs w:val="30"/>
          <w:cs/>
        </w:rPr>
        <w:t>ตามรายงานการประเมินเม</w:t>
      </w:r>
      <w:r>
        <w:rPr>
          <w:rFonts w:ascii="Angsana New" w:hAnsi="Angsana New" w:hint="cs"/>
          <w:sz w:val="30"/>
          <w:szCs w:val="30"/>
          <w:cs/>
        </w:rPr>
        <w:t>ื่</w:t>
      </w:r>
      <w:r w:rsidRPr="007A5AD8">
        <w:rPr>
          <w:rFonts w:ascii="Angsana New" w:hAnsi="Angsana New"/>
          <w:sz w:val="30"/>
          <w:szCs w:val="30"/>
          <w:cs/>
        </w:rPr>
        <w:t>อวันท</w:t>
      </w:r>
      <w:r>
        <w:rPr>
          <w:rFonts w:ascii="Angsana New" w:hAnsi="Angsana New" w:hint="cs"/>
          <w:sz w:val="30"/>
          <w:szCs w:val="30"/>
          <w:cs/>
        </w:rPr>
        <w:t xml:space="preserve">ี่ </w:t>
      </w:r>
      <w:r w:rsidRPr="000F0B2B">
        <w:rPr>
          <w:rFonts w:ascii="Angsana New" w:hAnsi="Angsana New"/>
          <w:sz w:val="30"/>
          <w:szCs w:val="30"/>
        </w:rPr>
        <w:t>11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061427">
        <w:rPr>
          <w:rFonts w:ascii="Angsana New" w:hAnsi="Angsana New"/>
          <w:sz w:val="30"/>
          <w:szCs w:val="30"/>
          <w:cs/>
        </w:rPr>
        <w:t xml:space="preserve"> </w:t>
      </w:r>
      <w:r w:rsidRPr="000F0B2B">
        <w:rPr>
          <w:rFonts w:ascii="Angsana New" w:hAnsi="Angsana New"/>
          <w:sz w:val="30"/>
          <w:szCs w:val="30"/>
        </w:rPr>
        <w:t>25</w:t>
      </w:r>
      <w:r w:rsidRPr="00061427">
        <w:rPr>
          <w:rFonts w:ascii="Angsana New" w:hAnsi="Angsana New"/>
          <w:sz w:val="30"/>
          <w:szCs w:val="30"/>
        </w:rPr>
        <w:t>6</w:t>
      </w:r>
      <w:r w:rsidRPr="000F0B2B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61427">
        <w:rPr>
          <w:rFonts w:ascii="Angsana New" w:hAnsi="Angsana New"/>
          <w:sz w:val="30"/>
          <w:szCs w:val="30"/>
          <w:cs/>
        </w:rPr>
        <w:t>ทำให้เกิดผล</w:t>
      </w:r>
      <w:r w:rsidRPr="00061427">
        <w:rPr>
          <w:rFonts w:ascii="Angsana New" w:hAnsi="Angsana New" w:hint="cs"/>
          <w:sz w:val="30"/>
          <w:szCs w:val="30"/>
          <w:cs/>
        </w:rPr>
        <w:t>ขาดทุน</w:t>
      </w:r>
      <w:r w:rsidRPr="00061427">
        <w:rPr>
          <w:rFonts w:ascii="Angsana New" w:hAnsi="Angsana New"/>
          <w:sz w:val="30"/>
          <w:szCs w:val="30"/>
          <w:cs/>
        </w:rPr>
        <w:t xml:space="preserve">จากการเปลี่ยนแปลงในมูลค่ายุติธรรมจำนวน </w:t>
      </w:r>
      <w:r w:rsidRPr="000F0B2B">
        <w:rPr>
          <w:rFonts w:ascii="Angsana New" w:hAnsi="Angsana New"/>
          <w:sz w:val="30"/>
          <w:szCs w:val="30"/>
        </w:rPr>
        <w:t>1</w:t>
      </w:r>
      <w:r w:rsidRPr="00061427">
        <w:rPr>
          <w:rFonts w:ascii="Angsana New" w:hAnsi="Angsana New"/>
          <w:sz w:val="30"/>
          <w:szCs w:val="30"/>
        </w:rPr>
        <w:t>0</w:t>
      </w:r>
      <w:r w:rsidRPr="004157EA">
        <w:rPr>
          <w:rFonts w:ascii="Angsana New" w:hAnsi="Angsana New"/>
          <w:sz w:val="30"/>
          <w:szCs w:val="30"/>
        </w:rPr>
        <w:t>3</w:t>
      </w:r>
      <w:r w:rsidRPr="00061427">
        <w:rPr>
          <w:rFonts w:ascii="Angsana New" w:hAnsi="Angsana New"/>
          <w:sz w:val="30"/>
          <w:szCs w:val="30"/>
          <w:cs/>
        </w:rPr>
        <w:t>.</w:t>
      </w:r>
      <w:r w:rsidRPr="00061427">
        <w:rPr>
          <w:rFonts w:ascii="Angsana New" w:hAnsi="Angsana New"/>
          <w:sz w:val="30"/>
          <w:szCs w:val="30"/>
        </w:rPr>
        <w:t>7</w:t>
      </w:r>
      <w:r w:rsidRPr="000F0B2B">
        <w:rPr>
          <w:rFonts w:ascii="Angsana New" w:hAnsi="Angsana New"/>
          <w:sz w:val="30"/>
          <w:szCs w:val="30"/>
        </w:rPr>
        <w:t>4</w:t>
      </w:r>
      <w:r w:rsidRPr="00061427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06142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3A1FB09" w14:textId="5E2B6051" w:rsidR="00576061" w:rsidRDefault="00576061" w:rsidP="005760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</w:rPr>
      </w:pPr>
      <w:r w:rsidRPr="004157EA">
        <w:rPr>
          <w:rFonts w:ascii="Angsana New" w:hAnsi="Angsana New" w:hint="cs"/>
          <w:sz w:val="30"/>
          <w:szCs w:val="30"/>
        </w:rPr>
        <w:t>3</w:t>
      </w:r>
      <w:r w:rsidRPr="00061427">
        <w:rPr>
          <w:rFonts w:ascii="Angsana New" w:hAnsi="Angsana New" w:hint="cs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โครงการโรงแรม</w:t>
      </w:r>
      <w:r w:rsidRPr="00061427">
        <w:rPr>
          <w:rFonts w:ascii="Angsana New" w:hAnsi="Angsana New"/>
          <w:sz w:val="30"/>
          <w:szCs w:val="30"/>
          <w:cs/>
        </w:rPr>
        <w:t xml:space="preserve">ดุสิตดีทู เชียงใหม่ มีราคาประเมินรวมเท่ากับ </w:t>
      </w:r>
      <w:r w:rsidRPr="000F0B2B">
        <w:rPr>
          <w:rFonts w:ascii="Angsana New" w:hAnsi="Angsana New"/>
          <w:sz w:val="30"/>
          <w:szCs w:val="30"/>
        </w:rPr>
        <w:t>415</w:t>
      </w:r>
      <w:r w:rsidRPr="00061427">
        <w:rPr>
          <w:rFonts w:ascii="Angsana New" w:hAnsi="Angsana New"/>
          <w:sz w:val="30"/>
          <w:szCs w:val="30"/>
          <w:cs/>
        </w:rPr>
        <w:t>.</w:t>
      </w:r>
      <w:r w:rsidRPr="00061427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>0</w:t>
      </w:r>
      <w:r w:rsidRPr="00061427">
        <w:rPr>
          <w:rFonts w:ascii="Angsana New" w:hAnsi="Angsana New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A5AD8">
        <w:rPr>
          <w:rFonts w:ascii="Angsana New" w:hAnsi="Angsana New"/>
          <w:sz w:val="30"/>
          <w:szCs w:val="30"/>
          <w:cs/>
        </w:rPr>
        <w:t>ตามรายงานการประเมินเม</w:t>
      </w:r>
      <w:r>
        <w:rPr>
          <w:rFonts w:ascii="Angsana New" w:hAnsi="Angsana New" w:hint="cs"/>
          <w:sz w:val="30"/>
          <w:szCs w:val="30"/>
          <w:cs/>
        </w:rPr>
        <w:t>ื่</w:t>
      </w:r>
      <w:r w:rsidRPr="007A5AD8">
        <w:rPr>
          <w:rFonts w:ascii="Angsana New" w:hAnsi="Angsana New"/>
          <w:sz w:val="30"/>
          <w:szCs w:val="30"/>
          <w:cs/>
        </w:rPr>
        <w:t>อวันท</w:t>
      </w:r>
      <w:r>
        <w:rPr>
          <w:rFonts w:ascii="Angsana New" w:hAnsi="Angsana New" w:hint="cs"/>
          <w:sz w:val="30"/>
          <w:szCs w:val="30"/>
          <w:cs/>
        </w:rPr>
        <w:t xml:space="preserve">ี่ </w:t>
      </w:r>
      <w:r w:rsidRPr="000F0B2B">
        <w:rPr>
          <w:rFonts w:ascii="Angsana New" w:hAnsi="Angsana New"/>
          <w:sz w:val="30"/>
          <w:szCs w:val="30"/>
        </w:rPr>
        <w:t>11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061427">
        <w:rPr>
          <w:rFonts w:ascii="Angsana New" w:hAnsi="Angsana New"/>
          <w:sz w:val="30"/>
          <w:szCs w:val="30"/>
          <w:cs/>
        </w:rPr>
        <w:t xml:space="preserve"> </w:t>
      </w:r>
      <w:r w:rsidRPr="000F0B2B">
        <w:rPr>
          <w:rFonts w:ascii="Angsana New" w:hAnsi="Angsana New"/>
          <w:sz w:val="30"/>
          <w:szCs w:val="30"/>
        </w:rPr>
        <w:t>25</w:t>
      </w:r>
      <w:r w:rsidRPr="00061427">
        <w:rPr>
          <w:rFonts w:ascii="Angsana New" w:hAnsi="Angsana New"/>
          <w:sz w:val="30"/>
          <w:szCs w:val="30"/>
        </w:rPr>
        <w:t>6</w:t>
      </w:r>
      <w:r w:rsidRPr="000F0B2B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61427">
        <w:rPr>
          <w:rFonts w:ascii="Angsana New" w:hAnsi="Angsana New"/>
          <w:sz w:val="30"/>
          <w:szCs w:val="30"/>
          <w:cs/>
        </w:rPr>
        <w:t xml:space="preserve">ทำให้เกิดผลกำไรจากการเปลี่ยนแปลงในมูลค่ายุติธรรมจำนวน </w:t>
      </w:r>
      <w:r w:rsidRPr="000F0B2B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>.00</w:t>
      </w:r>
      <w:r w:rsidRPr="00061427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015F714E" w14:textId="77777777" w:rsidR="00576061" w:rsidRPr="00562C78" w:rsidRDefault="00576061" w:rsidP="00576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5670"/>
      </w:tblGrid>
      <w:tr w:rsidR="00576061" w:rsidRPr="00A73093" w14:paraId="4AF9753C" w14:textId="77777777" w:rsidTr="006C7557">
        <w:trPr>
          <w:trHeight w:val="63"/>
          <w:tblHeader/>
        </w:trPr>
        <w:tc>
          <w:tcPr>
            <w:tcW w:w="3420" w:type="dxa"/>
            <w:vAlign w:val="bottom"/>
          </w:tcPr>
          <w:p w14:paraId="458A6041" w14:textId="77777777" w:rsidR="00576061" w:rsidRPr="00A73093" w:rsidRDefault="00576061" w:rsidP="006C755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</w:t>
            </w:r>
          </w:p>
          <w:p w14:paraId="689B69D0" w14:textId="77777777" w:rsidR="00576061" w:rsidRPr="00A73093" w:rsidRDefault="00576061" w:rsidP="006C755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สังเกตได้ที่มีนัยสำคัญ</w:t>
            </w:r>
          </w:p>
        </w:tc>
        <w:tc>
          <w:tcPr>
            <w:tcW w:w="5670" w:type="dxa"/>
            <w:vAlign w:val="bottom"/>
          </w:tcPr>
          <w:p w14:paraId="2D3751D1" w14:textId="77777777" w:rsidR="00576061" w:rsidRPr="00A73093" w:rsidRDefault="00576061" w:rsidP="006C7557">
            <w:pPr>
              <w:tabs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</w:t>
            </w:r>
          </w:p>
          <w:p w14:paraId="3E4A7F11" w14:textId="77777777" w:rsidR="00576061" w:rsidRPr="00A73093" w:rsidRDefault="00576061" w:rsidP="006C7557">
            <w:pPr>
              <w:tabs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สังเกตได้ที่มีนัยสำคัญและการวัดมูลค่ายุติธรรม</w:t>
            </w:r>
          </w:p>
        </w:tc>
      </w:tr>
      <w:tr w:rsidR="00576061" w:rsidRPr="004B145B" w14:paraId="13B09A92" w14:textId="77777777" w:rsidTr="006C7557">
        <w:trPr>
          <w:trHeight w:val="720"/>
        </w:trPr>
        <w:tc>
          <w:tcPr>
            <w:tcW w:w="3420" w:type="dxa"/>
          </w:tcPr>
          <w:p w14:paraId="5F135244" w14:textId="77777777" w:rsidR="00576061" w:rsidRPr="00A73093" w:rsidRDefault="00576061" w:rsidP="006C755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A73093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อัตราการเติบโตของราคาห้องพัก (</w:t>
            </w:r>
            <w:r w:rsidRPr="004157E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A73093">
              <w:rPr>
                <w:rFonts w:asciiTheme="majorBidi" w:hAnsiTheme="majorBidi" w:cstheme="majorBidi"/>
                <w:sz w:val="32"/>
                <w:szCs w:val="32"/>
              </w:rPr>
              <w:t>%-</w:t>
            </w:r>
            <w:r w:rsidRPr="000F0B2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A73093">
              <w:rPr>
                <w:rFonts w:asciiTheme="majorBidi" w:hAnsiTheme="majorBidi" w:cstheme="majorBidi"/>
                <w:sz w:val="32"/>
                <w:szCs w:val="32"/>
              </w:rPr>
              <w:t>%</w:t>
            </w:r>
            <w:r w:rsidRPr="00A73093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  <w:p w14:paraId="0347E1E2" w14:textId="77777777" w:rsidR="00576061" w:rsidRPr="00A73093" w:rsidRDefault="00576061" w:rsidP="006C755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A73093">
              <w:rPr>
                <w:rFonts w:asciiTheme="majorBidi" w:hAnsiTheme="majorBidi"/>
                <w:sz w:val="32"/>
                <w:szCs w:val="32"/>
                <w:cs/>
              </w:rPr>
              <w:t>อัตราการเข้าพัก</w:t>
            </w:r>
            <w:r w:rsidRPr="00A73093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Pr="00A73093">
              <w:rPr>
                <w:rFonts w:asciiTheme="majorBidi" w:hAnsiTheme="majorBidi"/>
                <w:sz w:val="32"/>
                <w:szCs w:val="32"/>
              </w:rPr>
              <w:t>(</w:t>
            </w:r>
            <w:r w:rsidRPr="000F0B2B">
              <w:rPr>
                <w:rFonts w:asciiTheme="majorBidi" w:hAnsiTheme="majorBidi"/>
                <w:sz w:val="32"/>
                <w:szCs w:val="32"/>
              </w:rPr>
              <w:t>2</w:t>
            </w:r>
            <w:r w:rsidRPr="00A73093">
              <w:rPr>
                <w:rFonts w:asciiTheme="majorBidi" w:hAnsiTheme="majorBidi"/>
                <w:sz w:val="32"/>
                <w:szCs w:val="32"/>
              </w:rPr>
              <w:t>0%-80%)</w:t>
            </w:r>
          </w:p>
          <w:p w14:paraId="77B15325" w14:textId="77777777" w:rsidR="00576061" w:rsidRPr="00A73093" w:rsidRDefault="00576061" w:rsidP="006C755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3093">
              <w:rPr>
                <w:rFonts w:asciiTheme="majorBidi" w:hAnsiTheme="majorBidi"/>
                <w:sz w:val="32"/>
                <w:szCs w:val="32"/>
                <w:cs/>
              </w:rPr>
              <w:t>อัตราคิดลดที่ปรับค่าความเสี่ยงแล้ว</w:t>
            </w:r>
            <w:r w:rsidRPr="00A73093">
              <w:rPr>
                <w:rFonts w:asciiTheme="majorBidi" w:hAnsiTheme="majorBidi"/>
                <w:sz w:val="32"/>
                <w:szCs w:val="32"/>
              </w:rPr>
              <w:t xml:space="preserve"> (9%-</w:t>
            </w:r>
            <w:r w:rsidRPr="000F0B2B">
              <w:rPr>
                <w:rFonts w:asciiTheme="majorBidi" w:hAnsiTheme="majorBidi"/>
                <w:sz w:val="32"/>
                <w:szCs w:val="32"/>
              </w:rPr>
              <w:t>12</w:t>
            </w:r>
            <w:r w:rsidRPr="00A73093">
              <w:rPr>
                <w:rFonts w:asciiTheme="majorBidi" w:hAnsiTheme="majorBidi"/>
                <w:sz w:val="32"/>
                <w:szCs w:val="32"/>
              </w:rPr>
              <w:t>%)</w:t>
            </w:r>
          </w:p>
        </w:tc>
        <w:tc>
          <w:tcPr>
            <w:tcW w:w="5670" w:type="dxa"/>
          </w:tcPr>
          <w:p w14:paraId="68CFAD8C" w14:textId="77777777" w:rsidR="00576061" w:rsidRPr="00A73093" w:rsidRDefault="00576061" w:rsidP="006C755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A73093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0241D56A" w14:textId="77777777" w:rsidR="00576061" w:rsidRPr="00A73093" w:rsidRDefault="00576061" w:rsidP="006C7557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A73093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อัตราการเติบโตของรายได้ห้อง</w:t>
            </w:r>
            <w:r w:rsidRPr="00A7309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</w:t>
            </w:r>
            <w:r w:rsidRPr="00A73093">
              <w:rPr>
                <w:rFonts w:asciiTheme="majorBidi" w:hAnsiTheme="majorBidi" w:cstheme="majorBidi"/>
                <w:sz w:val="32"/>
                <w:szCs w:val="32"/>
                <w:cs/>
              </w:rPr>
              <w:t>กสูงขึ้น (ลดลง)</w:t>
            </w:r>
          </w:p>
          <w:p w14:paraId="32A4F928" w14:textId="77777777" w:rsidR="00576061" w:rsidRPr="00A73093" w:rsidRDefault="00576061" w:rsidP="006C7557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A73093">
              <w:rPr>
                <w:rFonts w:asciiTheme="majorBidi" w:hAnsiTheme="majorBidi"/>
                <w:sz w:val="32"/>
                <w:szCs w:val="32"/>
                <w:cs/>
              </w:rPr>
              <w:t>อัตราการเข้าพัก</w:t>
            </w:r>
            <w:r w:rsidRPr="00A73093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Pr="00A73093">
              <w:rPr>
                <w:rFonts w:asciiTheme="majorBidi" w:hAnsiTheme="majorBidi" w:cstheme="majorBidi"/>
                <w:sz w:val="32"/>
                <w:szCs w:val="32"/>
                <w:cs/>
              </w:rPr>
              <w:t>สูงขึ้น (ลดลง)</w:t>
            </w:r>
          </w:p>
          <w:p w14:paraId="7DF74F78" w14:textId="77777777" w:rsidR="00576061" w:rsidRPr="00A73093" w:rsidRDefault="00576061" w:rsidP="006C7557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3093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อัตราคิดลดที่ปรับค่าความเสี่ยงแล้วต่ำลง (สูงขึ้น)</w:t>
            </w:r>
          </w:p>
        </w:tc>
      </w:tr>
    </w:tbl>
    <w:p w14:paraId="79267CC5" w14:textId="77777777" w:rsidR="00576061" w:rsidRPr="00CE726B" w:rsidRDefault="00576061" w:rsidP="0057606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 xml:space="preserve">ทั้งนี้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ที่ดินและสิ่งปลูกสร้างของโรงแรมดุสิตธานี ลากูน่า ภูเก็ต และ สิทธิการเช่าในที่ดินและกรรมสิทธิ์ในอาคาร สิ่งปลูกสร้าง </w:t>
      </w:r>
      <w:r w:rsidRPr="0085473A">
        <w:rPr>
          <w:rFonts w:asciiTheme="majorBidi" w:hAnsiTheme="majorBidi" w:cstheme="majorBidi"/>
          <w:sz w:val="30"/>
          <w:szCs w:val="30"/>
          <w:cs/>
          <w:lang w:val="en-GB"/>
        </w:rPr>
        <w:t>และ</w:t>
      </w:r>
      <w:r w:rsidRPr="0085473A">
        <w:rPr>
          <w:rFonts w:asciiTheme="majorBidi" w:hAnsiTheme="majorBidi" w:cstheme="majorBidi" w:hint="cs"/>
          <w:sz w:val="30"/>
          <w:szCs w:val="30"/>
          <w:cs/>
          <w:lang w:val="en-GB"/>
        </w:rPr>
        <w:t>ระ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บบสาธารณูปโภค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ของโรงแรมดุสิตธานี มัลดีฟส์ ได้จดจำนองเป็นประกันเงินกู้ยืมกับสถาบันการเงินตามที่กล่าวในหมายเหตุข้อ </w:t>
      </w:r>
      <w:r w:rsidRPr="00E73399">
        <w:rPr>
          <w:rFonts w:asciiTheme="majorBidi" w:hAnsiTheme="majorBidi" w:cstheme="majorBidi"/>
          <w:sz w:val="30"/>
          <w:szCs w:val="30"/>
        </w:rPr>
        <w:t>6</w:t>
      </w:r>
      <w:r w:rsidRPr="00B14F41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</w:p>
    <w:p w14:paraId="548D9870" w14:textId="77777777" w:rsidR="00576061" w:rsidRDefault="00576061" w:rsidP="0057606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71DD8BA" w14:textId="77777777" w:rsidR="00576061" w:rsidRDefault="00576061" w:rsidP="0057606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0F0B2B">
        <w:rPr>
          <w:rFonts w:asciiTheme="majorBidi" w:hAnsiTheme="majorBidi" w:cstheme="majorBidi"/>
          <w:sz w:val="30"/>
          <w:szCs w:val="30"/>
        </w:rPr>
        <w:t>5</w:t>
      </w:r>
      <w:r w:rsidRPr="00C84DC0"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="Angsana New" w:hint="cs"/>
          <w:sz w:val="30"/>
          <w:szCs w:val="30"/>
          <w:cs/>
        </w:rPr>
        <w:t>ค่าใช้จ่ายรอตัดบัญชี</w:t>
      </w:r>
    </w:p>
    <w:p w14:paraId="2F1041D2" w14:textId="77777777" w:rsidR="00576061" w:rsidRPr="00BE2C29" w:rsidRDefault="00576061" w:rsidP="0057606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6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5103"/>
        <w:gridCol w:w="2430"/>
        <w:gridCol w:w="1530"/>
      </w:tblGrid>
      <w:tr w:rsidR="00576061" w:rsidRPr="00963BC8" w14:paraId="75A6224D" w14:textId="77777777" w:rsidTr="006C7557">
        <w:tc>
          <w:tcPr>
            <w:tcW w:w="5103" w:type="dxa"/>
            <w:shd w:val="clear" w:color="auto" w:fill="auto"/>
          </w:tcPr>
          <w:p w14:paraId="1DB9DE7F" w14:textId="77777777" w:rsidR="00576061" w:rsidRPr="00CE726B" w:rsidRDefault="00576061" w:rsidP="006C7557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</w:tcPr>
          <w:p w14:paraId="7E99735E" w14:textId="77777777" w:rsidR="00576061" w:rsidRPr="00963BC8" w:rsidRDefault="00576061" w:rsidP="006C7557">
            <w:pPr>
              <w:pStyle w:val="Heading9"/>
              <w:ind w:right="145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30" w:type="dxa"/>
          </w:tcPr>
          <w:p w14:paraId="5FEBD70E" w14:textId="77777777" w:rsidR="00576061" w:rsidRPr="00963BC8" w:rsidRDefault="00576061" w:rsidP="006C7557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63BC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63BC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63BC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76061" w:rsidRPr="00963BC8" w14:paraId="5011BBDF" w14:textId="77777777" w:rsidTr="006C7557">
        <w:trPr>
          <w:trHeight w:val="77"/>
        </w:trPr>
        <w:tc>
          <w:tcPr>
            <w:tcW w:w="5103" w:type="dxa"/>
            <w:shd w:val="clear" w:color="auto" w:fill="auto"/>
          </w:tcPr>
          <w:p w14:paraId="017EEB99" w14:textId="77777777" w:rsidR="00576061" w:rsidRPr="00963BC8" w:rsidRDefault="00576061" w:rsidP="006C7557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63BC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0F0B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963BC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963BC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  <w:r w:rsidRPr="000F0B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Pr="000F0B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</w:p>
        </w:tc>
        <w:tc>
          <w:tcPr>
            <w:tcW w:w="2430" w:type="dxa"/>
          </w:tcPr>
          <w:p w14:paraId="7D20F75D" w14:textId="77777777" w:rsidR="00576061" w:rsidRPr="00963BC8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4BEA01F" w14:textId="77777777" w:rsidR="00576061" w:rsidRPr="00963BC8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/>
                <w:sz w:val="30"/>
                <w:szCs w:val="30"/>
              </w:rPr>
              <w:t>44</w:t>
            </w:r>
            <w:r w:rsidRPr="00963B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63BC8">
              <w:rPr>
                <w:rFonts w:asciiTheme="majorBidi" w:hAnsiTheme="majorBidi"/>
                <w:sz w:val="30"/>
                <w:szCs w:val="30"/>
                <w:cs/>
              </w:rPr>
              <w:t>8</w:t>
            </w:r>
            <w:r w:rsidRPr="000F0B2B">
              <w:rPr>
                <w:rFonts w:asciiTheme="majorBidi" w:hAnsiTheme="majorBidi"/>
                <w:sz w:val="30"/>
                <w:szCs w:val="30"/>
              </w:rPr>
              <w:t>15</w:t>
            </w:r>
          </w:p>
        </w:tc>
      </w:tr>
      <w:tr w:rsidR="00576061" w:rsidRPr="00963BC8" w14:paraId="6A8A06D2" w14:textId="77777777" w:rsidTr="006C7557">
        <w:trPr>
          <w:trHeight w:val="77"/>
        </w:trPr>
        <w:tc>
          <w:tcPr>
            <w:tcW w:w="5103" w:type="dxa"/>
            <w:shd w:val="clear" w:color="auto" w:fill="auto"/>
          </w:tcPr>
          <w:p w14:paraId="53614888" w14:textId="77777777" w:rsidR="00576061" w:rsidRPr="00963BC8" w:rsidRDefault="00576061" w:rsidP="006C7557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63BC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รับรู้เป็นค่าใช้จ่ายในระหว่าง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2430" w:type="dxa"/>
          </w:tcPr>
          <w:p w14:paraId="5628602C" w14:textId="77777777" w:rsidR="00576061" w:rsidRPr="00963BC8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5FE5EDC" w14:textId="5F32566C" w:rsidR="00576061" w:rsidRPr="00963BC8" w:rsidRDefault="00B9424B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(9,108)</w:t>
            </w:r>
          </w:p>
        </w:tc>
      </w:tr>
      <w:tr w:rsidR="00576061" w:rsidRPr="00963BC8" w14:paraId="73D02310" w14:textId="77777777" w:rsidTr="006C7557">
        <w:trPr>
          <w:trHeight w:val="77"/>
        </w:trPr>
        <w:tc>
          <w:tcPr>
            <w:tcW w:w="5103" w:type="dxa"/>
            <w:shd w:val="clear" w:color="auto" w:fill="auto"/>
          </w:tcPr>
          <w:p w14:paraId="4C348B84" w14:textId="09E524EF" w:rsidR="00576061" w:rsidRPr="00963BC8" w:rsidRDefault="00576061" w:rsidP="006C7557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63B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963B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15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963B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A1C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963B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ยน</w:t>
            </w:r>
            <w:r w:rsidRPr="00963B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30" w:type="dxa"/>
          </w:tcPr>
          <w:p w14:paraId="16D93001" w14:textId="77777777" w:rsidR="00576061" w:rsidRPr="00963BC8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513632B" w14:textId="2B2E9E03" w:rsidR="00576061" w:rsidRPr="00963BC8" w:rsidRDefault="00B9424B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35,707</w:t>
            </w:r>
          </w:p>
        </w:tc>
      </w:tr>
    </w:tbl>
    <w:p w14:paraId="12DE10BB" w14:textId="77777777" w:rsidR="00576061" w:rsidRPr="00BE2C29" w:rsidRDefault="00576061" w:rsidP="0057606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348968" w14:textId="5A3F1C36" w:rsidR="00576061" w:rsidRDefault="00576061" w:rsidP="0057606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963BC8">
        <w:rPr>
          <w:rFonts w:asciiTheme="majorBidi" w:hAnsiTheme="majorBidi" w:cstheme="majorBidi"/>
          <w:sz w:val="30"/>
          <w:szCs w:val="30"/>
          <w:cs/>
          <w:lang w:val="en-GB"/>
        </w:rPr>
        <w:t>หาก</w:t>
      </w:r>
      <w:r w:rsidRPr="00963BC8">
        <w:rPr>
          <w:rFonts w:asciiTheme="majorBidi" w:hAnsiTheme="majorBidi" w:hint="cs"/>
          <w:sz w:val="30"/>
          <w:szCs w:val="30"/>
          <w:cs/>
        </w:rPr>
        <w:t>กลุ่ม</w:t>
      </w:r>
      <w:r w:rsidRPr="00963BC8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กองทรัสต์ต้องรับรู้ค่าใช้จ่ายรอตัดบัญชีดังกล่าวเป็นค่าใช้จ่ายทั้งจำนวน ณ วันที่ </w:t>
      </w:r>
      <w:r w:rsidRPr="004157EA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0</w:t>
      </w:r>
      <w:r w:rsidRPr="00963BC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CA1C90">
        <w:rPr>
          <w:rFonts w:asciiTheme="majorBidi" w:hAnsiTheme="majorBidi" w:cstheme="majorBidi" w:hint="cs"/>
          <w:sz w:val="30"/>
          <w:szCs w:val="30"/>
          <w:cs/>
          <w:lang w:val="en-GB"/>
        </w:rPr>
        <w:t>กันยา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ยน</w:t>
      </w:r>
      <w:r w:rsidRPr="00963BC8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0F0B2B">
        <w:rPr>
          <w:rFonts w:asciiTheme="majorBidi" w:hAnsiTheme="majorBidi" w:cstheme="majorBidi"/>
          <w:sz w:val="30"/>
          <w:szCs w:val="30"/>
        </w:rPr>
        <w:t>25</w:t>
      </w:r>
      <w:r w:rsidRPr="00963BC8">
        <w:rPr>
          <w:rFonts w:asciiTheme="majorBidi" w:hAnsiTheme="majorBidi" w:cstheme="majorBidi"/>
          <w:sz w:val="30"/>
          <w:szCs w:val="30"/>
        </w:rPr>
        <w:t>6</w:t>
      </w:r>
      <w:r w:rsidRPr="000F0B2B">
        <w:rPr>
          <w:rFonts w:asciiTheme="majorBidi" w:hAnsiTheme="majorBidi" w:cstheme="majorBidi"/>
          <w:sz w:val="30"/>
          <w:szCs w:val="30"/>
        </w:rPr>
        <w:t>4</w:t>
      </w:r>
      <w:r w:rsidRPr="00963BC8">
        <w:rPr>
          <w:rFonts w:asciiTheme="majorBidi" w:hAnsiTheme="majorBidi" w:cstheme="majorBidi"/>
          <w:sz w:val="30"/>
          <w:szCs w:val="30"/>
          <w:cs/>
        </w:rPr>
        <w:br/>
      </w:r>
      <w:r w:rsidRPr="00963BC8">
        <w:rPr>
          <w:rFonts w:asciiTheme="majorBidi" w:hAnsiTheme="majorBidi" w:hint="cs"/>
          <w:sz w:val="30"/>
          <w:szCs w:val="30"/>
          <w:cs/>
        </w:rPr>
        <w:t>กลุ่ม</w:t>
      </w:r>
      <w:r w:rsidRPr="00963BC8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กองทรัสต์จะมีมูลค่าสินทรัพย์สุทธิคงเหลือเท่ากับ </w:t>
      </w:r>
      <w:r w:rsidR="00B9424B">
        <w:rPr>
          <w:rFonts w:asciiTheme="majorBidi" w:hAnsiTheme="majorBidi" w:cstheme="majorBidi"/>
          <w:sz w:val="30"/>
          <w:szCs w:val="30"/>
          <w:lang w:val="en-GB"/>
        </w:rPr>
        <w:t>5</w:t>
      </w:r>
      <w:r w:rsidR="00CA1C90" w:rsidRPr="00B9424B">
        <w:rPr>
          <w:rFonts w:asciiTheme="majorBidi" w:hAnsiTheme="majorBidi" w:cstheme="majorBidi"/>
          <w:sz w:val="30"/>
          <w:szCs w:val="30"/>
        </w:rPr>
        <w:t>,</w:t>
      </w:r>
      <w:r w:rsidR="00B9424B" w:rsidRPr="00B9424B">
        <w:rPr>
          <w:rFonts w:asciiTheme="majorBidi" w:hAnsiTheme="majorBidi" w:cstheme="majorBidi"/>
          <w:sz w:val="30"/>
          <w:szCs w:val="30"/>
        </w:rPr>
        <w:t>591</w:t>
      </w:r>
      <w:r w:rsidR="00CA1C90" w:rsidRPr="00B9424B">
        <w:rPr>
          <w:rFonts w:asciiTheme="majorBidi" w:hAnsiTheme="majorBidi" w:cstheme="majorBidi"/>
          <w:sz w:val="30"/>
          <w:szCs w:val="30"/>
        </w:rPr>
        <w:t>.</w:t>
      </w:r>
      <w:r w:rsidR="00B9424B" w:rsidRPr="00B9424B">
        <w:rPr>
          <w:rFonts w:asciiTheme="majorBidi" w:hAnsiTheme="majorBidi" w:cstheme="majorBidi"/>
          <w:sz w:val="30"/>
          <w:szCs w:val="30"/>
        </w:rPr>
        <w:t>73</w:t>
      </w:r>
      <w:r w:rsidRPr="00963BC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963BC8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และมีมูลค่าสินทรัพย์สุทธิต่อหน่วยคงเหลือเท่ากับ </w:t>
      </w:r>
      <w:r w:rsidR="00B9424B">
        <w:rPr>
          <w:rFonts w:asciiTheme="majorBidi" w:hAnsiTheme="majorBidi" w:cstheme="majorBidi"/>
          <w:sz w:val="30"/>
          <w:szCs w:val="30"/>
          <w:lang w:val="en-GB"/>
        </w:rPr>
        <w:t xml:space="preserve">7.8591 </w:t>
      </w:r>
      <w:r w:rsidRPr="00963BC8">
        <w:rPr>
          <w:rFonts w:asciiTheme="majorBidi" w:hAnsiTheme="majorBidi" w:cstheme="majorBidi"/>
          <w:sz w:val="30"/>
          <w:szCs w:val="30"/>
          <w:cs/>
          <w:lang w:val="en-GB"/>
        </w:rPr>
        <w:t>บาทต่อหน่วย</w:t>
      </w:r>
    </w:p>
    <w:p w14:paraId="368852D1" w14:textId="77777777" w:rsidR="00576061" w:rsidRPr="0094373B" w:rsidRDefault="00576061" w:rsidP="0057606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DDF578" w14:textId="77777777" w:rsidR="00576061" w:rsidRPr="00CD0A4B" w:rsidRDefault="00576061" w:rsidP="0057606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  <w:cs/>
        </w:rPr>
      </w:pPr>
      <w:r w:rsidRPr="00E73399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ab/>
      </w:r>
      <w:r w:rsidRPr="0033329D">
        <w:rPr>
          <w:rFonts w:asciiTheme="majorBidi" w:hAnsiTheme="majorBidi" w:cstheme="majorBidi"/>
          <w:sz w:val="30"/>
          <w:szCs w:val="30"/>
          <w:cs/>
        </w:rPr>
        <w:t>เงินกู้ยืมระยะยาว</w:t>
      </w:r>
    </w:p>
    <w:p w14:paraId="2C1EB265" w14:textId="77777777" w:rsidR="00576061" w:rsidRPr="00E32881" w:rsidRDefault="00576061" w:rsidP="00576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0AE9034" w14:textId="77777777" w:rsidR="00576061" w:rsidRPr="00CE726B" w:rsidRDefault="00576061" w:rsidP="00576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ในวันที่ 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4157EA">
        <w:rPr>
          <w:rFonts w:asciiTheme="majorBidi" w:hAnsiTheme="majorBidi" w:cstheme="majorBidi"/>
          <w:sz w:val="30"/>
          <w:szCs w:val="30"/>
        </w:rPr>
        <w:t>3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กันยายน </w:t>
      </w:r>
      <w:r w:rsidRPr="000F0B2B">
        <w:rPr>
          <w:rFonts w:asciiTheme="majorBidi" w:hAnsiTheme="majorBidi" w:cstheme="majorBidi"/>
          <w:sz w:val="30"/>
          <w:szCs w:val="30"/>
        </w:rPr>
        <w:t>25</w:t>
      </w:r>
      <w:r w:rsidRPr="00E73399">
        <w:rPr>
          <w:rFonts w:asciiTheme="majorBidi" w:hAnsiTheme="majorBidi" w:cstheme="majorBidi"/>
          <w:sz w:val="30"/>
          <w:szCs w:val="30"/>
        </w:rPr>
        <w:t>6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กองทรัสต์ได้เข้าทำสัญญากู้ยืมเงินจากสถาบันการเงิน วงเงินการกู้รวมทั้งสิ้น </w:t>
      </w:r>
      <w:r w:rsidRPr="000F0B2B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,</w:t>
      </w:r>
      <w:r w:rsidRPr="00E73399">
        <w:rPr>
          <w:rFonts w:asciiTheme="majorBidi" w:hAnsiTheme="majorBidi" w:cstheme="majorBidi"/>
          <w:sz w:val="30"/>
          <w:szCs w:val="30"/>
        </w:rPr>
        <w:t>9</w:t>
      </w:r>
      <w:r w:rsidRPr="000F0B2B">
        <w:rPr>
          <w:rFonts w:asciiTheme="majorBidi" w:hAnsiTheme="majorBidi" w:cstheme="majorBidi"/>
          <w:sz w:val="30"/>
          <w:szCs w:val="30"/>
        </w:rPr>
        <w:t>44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0F0B2B">
        <w:rPr>
          <w:rFonts w:asciiTheme="majorBidi" w:hAnsiTheme="majorBidi" w:cstheme="majorBidi"/>
          <w:sz w:val="30"/>
          <w:szCs w:val="30"/>
        </w:rPr>
        <w:t>21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ล้าน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บาท กองทรัสต์เบิกเงินงวดแรกจำนวน </w:t>
      </w:r>
      <w:r w:rsidRPr="000F0B2B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,</w:t>
      </w:r>
      <w:r w:rsidRPr="000F0B2B">
        <w:rPr>
          <w:rFonts w:asciiTheme="majorBidi" w:hAnsiTheme="majorBidi" w:cstheme="majorBidi"/>
          <w:sz w:val="30"/>
          <w:szCs w:val="30"/>
        </w:rPr>
        <w:t>4</w:t>
      </w:r>
      <w:r w:rsidRPr="00E73399">
        <w:rPr>
          <w:rFonts w:asciiTheme="majorBidi" w:hAnsiTheme="majorBidi" w:cstheme="majorBidi"/>
          <w:sz w:val="30"/>
          <w:szCs w:val="30"/>
        </w:rPr>
        <w:t>88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0F0B2B">
        <w:rPr>
          <w:rFonts w:asciiTheme="majorBidi" w:hAnsiTheme="majorBidi" w:cstheme="majorBidi"/>
          <w:sz w:val="30"/>
          <w:szCs w:val="30"/>
        </w:rPr>
        <w:t>21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ล้าน</w:t>
      </w:r>
      <w:r w:rsidRPr="00976692">
        <w:rPr>
          <w:rFonts w:asciiTheme="majorBidi" w:hAnsiTheme="majorBidi" w:cstheme="majorBidi"/>
          <w:sz w:val="30"/>
          <w:szCs w:val="30"/>
          <w:cs/>
          <w:lang w:val="en-GB"/>
        </w:rPr>
        <w:t>บาท</w:t>
      </w:r>
      <w:r w:rsidRPr="00EC087B">
        <w:rPr>
          <w:rFonts w:asciiTheme="majorBidi" w:hAnsiTheme="majorBidi"/>
          <w:sz w:val="30"/>
          <w:szCs w:val="30"/>
          <w:cs/>
          <w:lang w:val="en-GB"/>
        </w:rPr>
        <w:t xml:space="preserve">ในวันที่ </w:t>
      </w:r>
      <w:r w:rsidRPr="000F0B2B">
        <w:rPr>
          <w:rFonts w:asciiTheme="majorBidi" w:hAnsiTheme="majorBidi"/>
          <w:sz w:val="30"/>
          <w:szCs w:val="30"/>
        </w:rPr>
        <w:t>25</w:t>
      </w:r>
      <w:r w:rsidRPr="00EC087B">
        <w:rPr>
          <w:rFonts w:asciiTheme="majorBidi" w:hAnsiTheme="majorBidi"/>
          <w:sz w:val="30"/>
          <w:szCs w:val="30"/>
          <w:cs/>
          <w:lang w:val="en-GB"/>
        </w:rPr>
        <w:t xml:space="preserve"> กันยายน </w:t>
      </w:r>
      <w:r w:rsidRPr="000F0B2B">
        <w:rPr>
          <w:rFonts w:asciiTheme="majorBidi" w:hAnsiTheme="majorBidi"/>
          <w:sz w:val="30"/>
          <w:szCs w:val="30"/>
        </w:rPr>
        <w:t>25</w:t>
      </w:r>
      <w:r w:rsidRPr="00E73399">
        <w:rPr>
          <w:rFonts w:asciiTheme="majorBidi" w:hAnsiTheme="majorBidi"/>
          <w:sz w:val="30"/>
          <w:szCs w:val="30"/>
        </w:rPr>
        <w:t>6</w:t>
      </w:r>
      <w:r w:rsidRPr="000F0B2B">
        <w:rPr>
          <w:rFonts w:asciiTheme="majorBidi" w:hAnsiTheme="majorBidi"/>
          <w:sz w:val="30"/>
          <w:szCs w:val="30"/>
        </w:rPr>
        <w:t>2</w:t>
      </w:r>
      <w:r w:rsidRPr="00655FF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976692">
        <w:rPr>
          <w:rFonts w:asciiTheme="majorBidi" w:hAnsiTheme="majorBidi" w:cstheme="majorBidi"/>
          <w:sz w:val="30"/>
          <w:szCs w:val="30"/>
          <w:cs/>
          <w:lang w:val="en-GB"/>
        </w:rPr>
        <w:t>เพื่อให้บริษัทย่อยกู้เพื่อใช้</w:t>
      </w:r>
      <w:r w:rsidRPr="00EE798D">
        <w:rPr>
          <w:rFonts w:asciiTheme="majorBidi" w:hAnsiTheme="majorBidi" w:cstheme="majorBidi"/>
          <w:sz w:val="30"/>
          <w:szCs w:val="30"/>
          <w:cs/>
          <w:lang w:val="en-GB"/>
        </w:rPr>
        <w:t>ในการซื้อทรัพย์สินและหนี้สินโครงการโรงแรมดุสิตธานี มัลดีฟส์</w:t>
      </w:r>
      <w:r w:rsidRPr="00EE798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EE798D">
        <w:rPr>
          <w:rFonts w:asciiTheme="majorBidi" w:hAnsiTheme="majorBidi" w:hint="cs"/>
          <w:sz w:val="30"/>
          <w:szCs w:val="30"/>
          <w:cs/>
          <w:lang w:val="en-GB"/>
        </w:rPr>
        <w:t>และเบิก</w:t>
      </w:r>
      <w:r w:rsidRPr="00EE798D">
        <w:rPr>
          <w:rFonts w:asciiTheme="majorBidi" w:hAnsiTheme="majorBidi"/>
          <w:sz w:val="30"/>
          <w:szCs w:val="30"/>
          <w:cs/>
          <w:lang w:val="en-GB"/>
        </w:rPr>
        <w:t xml:space="preserve">เงินงวดสอง จำนวน </w:t>
      </w:r>
      <w:r w:rsidRPr="00E73399">
        <w:rPr>
          <w:rFonts w:asciiTheme="majorBidi" w:hAnsiTheme="majorBidi"/>
          <w:sz w:val="30"/>
          <w:szCs w:val="30"/>
        </w:rPr>
        <w:t>80</w:t>
      </w:r>
      <w:r w:rsidRPr="00EE798D">
        <w:rPr>
          <w:rFonts w:asciiTheme="majorBidi" w:hAnsiTheme="majorBidi"/>
          <w:sz w:val="30"/>
          <w:szCs w:val="30"/>
          <w:cs/>
          <w:lang w:val="en-GB"/>
        </w:rPr>
        <w:t>.</w:t>
      </w:r>
      <w:r w:rsidRPr="000F0B2B">
        <w:rPr>
          <w:rFonts w:asciiTheme="majorBidi" w:hAnsiTheme="majorBidi"/>
          <w:sz w:val="30"/>
          <w:szCs w:val="30"/>
        </w:rPr>
        <w:t>5</w:t>
      </w:r>
      <w:r w:rsidRPr="00E73399">
        <w:rPr>
          <w:rFonts w:asciiTheme="majorBidi" w:hAnsiTheme="majorBidi"/>
          <w:sz w:val="30"/>
          <w:szCs w:val="30"/>
        </w:rPr>
        <w:t>7</w:t>
      </w:r>
      <w:r w:rsidRPr="00EE798D">
        <w:rPr>
          <w:rFonts w:asciiTheme="majorBidi" w:hAnsiTheme="majorBidi"/>
          <w:sz w:val="30"/>
          <w:szCs w:val="30"/>
          <w:cs/>
          <w:lang w:val="en-GB"/>
        </w:rPr>
        <w:t xml:space="preserve"> ล้านบาท ในวันที่ </w:t>
      </w:r>
      <w:r w:rsidRPr="000F0B2B">
        <w:rPr>
          <w:rFonts w:asciiTheme="majorBidi" w:hAnsiTheme="majorBidi"/>
          <w:sz w:val="30"/>
          <w:szCs w:val="30"/>
        </w:rPr>
        <w:t>1</w:t>
      </w:r>
      <w:r w:rsidRPr="00E73399">
        <w:rPr>
          <w:rFonts w:asciiTheme="majorBidi" w:hAnsiTheme="majorBidi"/>
          <w:sz w:val="30"/>
          <w:szCs w:val="30"/>
        </w:rPr>
        <w:t>0</w:t>
      </w:r>
      <w:r w:rsidRPr="00EE798D">
        <w:rPr>
          <w:rFonts w:asciiTheme="majorBidi" w:hAnsiTheme="majorBidi"/>
          <w:sz w:val="30"/>
          <w:szCs w:val="30"/>
          <w:cs/>
          <w:lang w:val="en-GB"/>
        </w:rPr>
        <w:t xml:space="preserve"> เมษายน </w:t>
      </w:r>
      <w:r w:rsidRPr="000F0B2B">
        <w:rPr>
          <w:rFonts w:asciiTheme="majorBidi" w:hAnsiTheme="majorBidi"/>
          <w:sz w:val="30"/>
          <w:szCs w:val="30"/>
        </w:rPr>
        <w:t>25</w:t>
      </w:r>
      <w:r w:rsidRPr="00E73399">
        <w:rPr>
          <w:rFonts w:asciiTheme="majorBidi" w:hAnsiTheme="majorBidi"/>
          <w:sz w:val="30"/>
          <w:szCs w:val="30"/>
        </w:rPr>
        <w:t>6</w:t>
      </w:r>
      <w:r w:rsidRPr="004157EA">
        <w:rPr>
          <w:rFonts w:asciiTheme="majorBidi" w:hAnsiTheme="majorBidi"/>
          <w:sz w:val="30"/>
          <w:szCs w:val="30"/>
        </w:rPr>
        <w:t>3</w:t>
      </w:r>
      <w:r w:rsidRPr="00EE798D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Pr="00EE798D">
        <w:rPr>
          <w:rFonts w:asciiTheme="majorBidi" w:hAnsiTheme="majorBidi"/>
          <w:sz w:val="30"/>
          <w:szCs w:val="30"/>
          <w:cs/>
          <w:lang w:val="en-GB"/>
        </w:rPr>
        <w:t xml:space="preserve">และงวดสามจำนวน </w:t>
      </w:r>
      <w:r w:rsidRPr="000F0B2B">
        <w:rPr>
          <w:rFonts w:asciiTheme="majorBidi" w:hAnsiTheme="majorBidi"/>
          <w:sz w:val="30"/>
          <w:szCs w:val="30"/>
        </w:rPr>
        <w:t>11</w:t>
      </w:r>
      <w:r w:rsidRPr="00E73399">
        <w:rPr>
          <w:rFonts w:asciiTheme="majorBidi" w:hAnsiTheme="majorBidi"/>
          <w:sz w:val="30"/>
          <w:szCs w:val="30"/>
        </w:rPr>
        <w:t>9</w:t>
      </w:r>
      <w:r w:rsidRPr="00EE798D">
        <w:rPr>
          <w:rFonts w:asciiTheme="majorBidi" w:hAnsiTheme="majorBidi"/>
          <w:sz w:val="30"/>
          <w:szCs w:val="30"/>
          <w:cs/>
          <w:lang w:val="en-GB"/>
        </w:rPr>
        <w:t>.</w:t>
      </w:r>
      <w:r w:rsidRPr="00E73399">
        <w:rPr>
          <w:rFonts w:asciiTheme="majorBidi" w:hAnsiTheme="majorBidi"/>
          <w:sz w:val="30"/>
          <w:szCs w:val="30"/>
        </w:rPr>
        <w:t>70</w:t>
      </w:r>
      <w:r w:rsidRPr="00EE798D">
        <w:rPr>
          <w:rFonts w:asciiTheme="majorBidi" w:hAnsiTheme="majorBidi"/>
          <w:sz w:val="30"/>
          <w:szCs w:val="30"/>
          <w:cs/>
          <w:lang w:val="en-GB"/>
        </w:rPr>
        <w:t xml:space="preserve"> ล้านบาท ในวันที่ </w:t>
      </w:r>
      <w:r w:rsidRPr="000F0B2B">
        <w:rPr>
          <w:rFonts w:asciiTheme="majorBidi" w:hAnsiTheme="majorBidi"/>
          <w:sz w:val="30"/>
          <w:szCs w:val="30"/>
        </w:rPr>
        <w:t>15</w:t>
      </w:r>
      <w:r w:rsidRPr="00EE798D">
        <w:rPr>
          <w:rFonts w:asciiTheme="majorBidi" w:hAnsiTheme="majorBidi"/>
          <w:sz w:val="30"/>
          <w:szCs w:val="30"/>
          <w:cs/>
          <w:lang w:val="en-GB"/>
        </w:rPr>
        <w:t xml:space="preserve"> พฤษภาคม </w:t>
      </w:r>
      <w:r w:rsidRPr="000F0B2B">
        <w:rPr>
          <w:rFonts w:asciiTheme="majorBidi" w:hAnsiTheme="majorBidi"/>
          <w:sz w:val="30"/>
          <w:szCs w:val="30"/>
        </w:rPr>
        <w:t>25</w:t>
      </w:r>
      <w:r w:rsidRPr="00E73399">
        <w:rPr>
          <w:rFonts w:asciiTheme="majorBidi" w:hAnsiTheme="majorBidi"/>
          <w:sz w:val="30"/>
          <w:szCs w:val="30"/>
        </w:rPr>
        <w:t>6</w:t>
      </w:r>
      <w:r w:rsidRPr="004157EA">
        <w:rPr>
          <w:rFonts w:asciiTheme="majorBidi" w:hAnsiTheme="majorBidi"/>
          <w:sz w:val="30"/>
          <w:szCs w:val="30"/>
        </w:rPr>
        <w:t>3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และงวดสี่จำนวน </w:t>
      </w:r>
      <w:r w:rsidRPr="000F0B2B">
        <w:rPr>
          <w:rFonts w:asciiTheme="majorBidi" w:hAnsiTheme="majorBidi" w:hint="cs"/>
          <w:sz w:val="30"/>
          <w:szCs w:val="30"/>
        </w:rPr>
        <w:t>15</w:t>
      </w:r>
      <w:r>
        <w:rPr>
          <w:rFonts w:asciiTheme="majorBidi" w:hAnsiTheme="majorBidi" w:hint="cs"/>
          <w:sz w:val="30"/>
          <w:szCs w:val="30"/>
          <w:cs/>
        </w:rPr>
        <w:t>.</w:t>
      </w:r>
      <w:r w:rsidRPr="00E73399">
        <w:rPr>
          <w:rFonts w:asciiTheme="majorBidi" w:hAnsiTheme="majorBidi" w:hint="cs"/>
          <w:sz w:val="30"/>
          <w:szCs w:val="30"/>
        </w:rPr>
        <w:t>9</w:t>
      </w:r>
      <w:r w:rsidRPr="000F0B2B">
        <w:rPr>
          <w:rFonts w:asciiTheme="majorBidi" w:hAnsiTheme="majorBidi" w:hint="cs"/>
          <w:sz w:val="30"/>
          <w:szCs w:val="30"/>
        </w:rPr>
        <w:t>2</w:t>
      </w:r>
      <w:r>
        <w:rPr>
          <w:rFonts w:asciiTheme="majorBidi" w:hAnsiTheme="majorBidi" w:hint="cs"/>
          <w:sz w:val="30"/>
          <w:szCs w:val="30"/>
          <w:cs/>
        </w:rPr>
        <w:t xml:space="preserve"> ล้านบาทในวันที่ </w:t>
      </w:r>
      <w:r w:rsidRPr="000F0B2B">
        <w:rPr>
          <w:rFonts w:asciiTheme="majorBidi" w:hAnsiTheme="majorBidi" w:hint="cs"/>
          <w:sz w:val="30"/>
          <w:szCs w:val="30"/>
        </w:rPr>
        <w:t>22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Pr="000F0B2B">
        <w:rPr>
          <w:rFonts w:asciiTheme="majorBidi" w:hAnsiTheme="majorBidi" w:hint="cs"/>
          <w:sz w:val="30"/>
          <w:szCs w:val="30"/>
        </w:rPr>
        <w:t>25</w:t>
      </w:r>
      <w:r w:rsidRPr="00E73399">
        <w:rPr>
          <w:rFonts w:asciiTheme="majorBidi" w:hAnsiTheme="majorBidi" w:hint="cs"/>
          <w:sz w:val="30"/>
          <w:szCs w:val="30"/>
        </w:rPr>
        <w:t>6</w:t>
      </w:r>
      <w:r w:rsidRPr="000F0B2B">
        <w:rPr>
          <w:rFonts w:asciiTheme="majorBidi" w:hAnsiTheme="majorBidi" w:hint="cs"/>
          <w:sz w:val="30"/>
          <w:szCs w:val="30"/>
        </w:rPr>
        <w:t>4</w:t>
      </w:r>
      <w:r>
        <w:rPr>
          <w:rFonts w:asciiTheme="majorBidi" w:hAnsiTheme="majorBidi" w:hint="cs"/>
          <w:sz w:val="30"/>
          <w:szCs w:val="30"/>
          <w:cs/>
        </w:rPr>
        <w:t xml:space="preserve"> และงวดห้าจำนวน </w:t>
      </w:r>
      <w:r w:rsidRPr="004157EA">
        <w:rPr>
          <w:rFonts w:asciiTheme="majorBidi" w:hAnsiTheme="majorBidi" w:hint="cs"/>
          <w:sz w:val="30"/>
          <w:szCs w:val="30"/>
        </w:rPr>
        <w:t>3</w:t>
      </w:r>
      <w:r w:rsidRPr="00E73399">
        <w:rPr>
          <w:rFonts w:asciiTheme="majorBidi" w:hAnsiTheme="majorBidi" w:hint="cs"/>
          <w:sz w:val="30"/>
          <w:szCs w:val="30"/>
        </w:rPr>
        <w:t>6</w:t>
      </w:r>
      <w:r>
        <w:rPr>
          <w:rFonts w:asciiTheme="majorBidi" w:hAnsiTheme="majorBidi" w:hint="cs"/>
          <w:sz w:val="30"/>
          <w:szCs w:val="30"/>
          <w:cs/>
        </w:rPr>
        <w:t>.</w:t>
      </w:r>
      <w:r w:rsidRPr="00E73399">
        <w:rPr>
          <w:rFonts w:asciiTheme="majorBidi" w:hAnsiTheme="majorBidi" w:hint="cs"/>
          <w:sz w:val="30"/>
          <w:szCs w:val="30"/>
        </w:rPr>
        <w:t>0</w:t>
      </w:r>
      <w:r w:rsidRPr="000F0B2B">
        <w:rPr>
          <w:rFonts w:asciiTheme="majorBidi" w:hAnsiTheme="majorBidi" w:hint="cs"/>
          <w:sz w:val="30"/>
          <w:szCs w:val="30"/>
        </w:rPr>
        <w:t>4</w:t>
      </w:r>
      <w:r>
        <w:rPr>
          <w:rFonts w:asciiTheme="majorBidi" w:hAnsiTheme="majorBidi" w:hint="cs"/>
          <w:sz w:val="30"/>
          <w:szCs w:val="30"/>
          <w:cs/>
        </w:rPr>
        <w:t xml:space="preserve"> ล้านบาท ในวันที่ </w:t>
      </w:r>
      <w:r w:rsidRPr="004157EA">
        <w:rPr>
          <w:rFonts w:asciiTheme="majorBidi" w:hAnsiTheme="majorBidi" w:hint="cs"/>
          <w:sz w:val="30"/>
          <w:szCs w:val="30"/>
        </w:rPr>
        <w:t>3</w:t>
      </w:r>
      <w:r>
        <w:rPr>
          <w:rFonts w:asciiTheme="majorBidi" w:hAnsiTheme="majorBidi" w:hint="cs"/>
          <w:sz w:val="30"/>
          <w:szCs w:val="30"/>
          <w:cs/>
        </w:rPr>
        <w:t xml:space="preserve"> มีนาคม </w:t>
      </w:r>
      <w:r w:rsidRPr="000F0B2B">
        <w:rPr>
          <w:rFonts w:asciiTheme="majorBidi" w:hAnsiTheme="majorBidi" w:hint="cs"/>
          <w:sz w:val="30"/>
          <w:szCs w:val="30"/>
        </w:rPr>
        <w:t>25</w:t>
      </w:r>
      <w:r w:rsidRPr="00E73399">
        <w:rPr>
          <w:rFonts w:asciiTheme="majorBidi" w:hAnsiTheme="majorBidi" w:hint="cs"/>
          <w:sz w:val="30"/>
          <w:szCs w:val="30"/>
        </w:rPr>
        <w:t>6</w:t>
      </w:r>
      <w:r w:rsidRPr="000F0B2B">
        <w:rPr>
          <w:rFonts w:asciiTheme="majorBidi" w:hAnsiTheme="majorBidi" w:hint="cs"/>
          <w:sz w:val="30"/>
          <w:szCs w:val="30"/>
        </w:rPr>
        <w:t>4</w:t>
      </w:r>
      <w:r w:rsidRPr="00EE798D">
        <w:rPr>
          <w:rFonts w:asciiTheme="majorBidi" w:hAnsiTheme="majorBidi"/>
          <w:sz w:val="30"/>
          <w:szCs w:val="30"/>
          <w:cs/>
          <w:lang w:val="en-GB"/>
        </w:rPr>
        <w:t xml:space="preserve"> เพื่อสนับสนุนค่าใช้จ่ายส่วนทุนและค่าใช้จ่ายในการปรับปรุงซ่อมแซมทรัพย์สินของ</w:t>
      </w:r>
      <w:r w:rsidRPr="00EE798D">
        <w:rPr>
          <w:rFonts w:asciiTheme="majorBidi" w:hAnsiTheme="majorBidi" w:hint="cs"/>
          <w:sz w:val="30"/>
          <w:szCs w:val="30"/>
          <w:cs/>
          <w:lang w:val="en-GB"/>
        </w:rPr>
        <w:t>โรงแรม</w:t>
      </w:r>
      <w:r w:rsidRPr="00EE798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E798D">
        <w:rPr>
          <w:rFonts w:asciiTheme="majorBidi" w:hAnsiTheme="majorBidi" w:cstheme="majorBidi"/>
          <w:sz w:val="30"/>
          <w:szCs w:val="30"/>
          <w:cs/>
          <w:lang w:val="en-GB"/>
        </w:rPr>
        <w:t>เงิน</w:t>
      </w:r>
      <w:r w:rsidRPr="00976692">
        <w:rPr>
          <w:rFonts w:asciiTheme="majorBidi" w:hAnsiTheme="majorBidi" w:cstheme="majorBidi"/>
          <w:sz w:val="30"/>
          <w:szCs w:val="30"/>
          <w:cs/>
          <w:lang w:val="en-GB"/>
        </w:rPr>
        <w:t>กู้ยืมดังกล่าวมีหลักทรัพย์</w:t>
      </w:r>
      <w:r>
        <w:rPr>
          <w:rFonts w:asciiTheme="majorBidi" w:hAnsiTheme="majorBidi" w:cstheme="majorBidi"/>
          <w:sz w:val="30"/>
          <w:szCs w:val="30"/>
          <w:lang w:val="en-GB"/>
        </w:rPr>
        <w:br/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ค้ำประกัน ได้แก่ ที่ดินและสิ่งปลูกสร้างของโรงแรมดุสิตธานี ลากูน่า ภูเก็ต และ สิทธิการเช่าในที่ดิน และ กรรมสิทธิ์ในอาคาร สิ่งปลูกสร้าง และอุปกรณ์ของโรงแรมดุสิตธานี มัลดีฟส์และอื่น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ๆ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โดยอัตราดอกเบี้ยจะไม่เกินร้อยละ </w:t>
      </w:r>
      <w:r w:rsidRPr="000F0B2B">
        <w:rPr>
          <w:rFonts w:asciiTheme="majorBidi" w:hAnsiTheme="majorBidi" w:cstheme="majorBidi"/>
          <w:sz w:val="30"/>
          <w:szCs w:val="30"/>
        </w:rPr>
        <w:t>4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ต่อปี ชำระดอกเบี้ยรายไตรมาส มีเงื่อนไขการชำระคืนเงินต้น คือ ชำระคืนครั้งเดียวเมื่อสิ้นสุดอายุสัญญาเงินกู้ ระยะเวลาการกู้ </w:t>
      </w:r>
      <w:r w:rsidRPr="000F0B2B">
        <w:rPr>
          <w:rFonts w:asciiTheme="majorBidi" w:hAnsiTheme="majorBidi" w:cstheme="majorBidi"/>
          <w:sz w:val="30"/>
          <w:szCs w:val="30"/>
        </w:rPr>
        <w:t>5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ปี นับตั้งแต่วันเบิกเงินกู้งวดแรก</w:t>
      </w:r>
    </w:p>
    <w:p w14:paraId="33DEE79E" w14:textId="77777777" w:rsidR="00576061" w:rsidRPr="00F53FA7" w:rsidRDefault="00576061" w:rsidP="00576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68723E" w14:textId="77777777" w:rsidR="00576061" w:rsidRDefault="00576061" w:rsidP="00576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สัญญาเงินกู้ยืมดังกล่าวมีข้อกำหนดและเงื่อนไขตามที่ระบุในสัญญา เช่น การดำรงอัตราส่วนหนี้สินต่อ 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EBITDA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และ</w:t>
      </w:r>
      <w:r w:rsidRPr="00CE726B">
        <w:rPr>
          <w:rFonts w:asciiTheme="majorBidi" w:hAnsiTheme="majorBidi" w:cstheme="majorBidi"/>
          <w:sz w:val="30"/>
          <w:szCs w:val="30"/>
          <w:cs/>
        </w:rPr>
        <w:t>เงินกู้ยืมต่อสินทรัพย์รวม</w:t>
      </w:r>
    </w:p>
    <w:p w14:paraId="06F35FD6" w14:textId="77777777" w:rsidR="00576061" w:rsidRPr="003F26EB" w:rsidRDefault="00576061" w:rsidP="00576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B047C5" w14:textId="77777777" w:rsidR="00576061" w:rsidRPr="00CE726B" w:rsidRDefault="00576061" w:rsidP="00576061">
      <w:pPr>
        <w:tabs>
          <w:tab w:val="clear" w:pos="454"/>
        </w:tabs>
        <w:spacing w:line="240" w:lineRule="auto"/>
        <w:ind w:left="544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E726B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รายการเคลื่อนไหวของเงินกู้ยืมระยะยาว มีรายละเอียดดังนี้</w:t>
      </w:r>
    </w:p>
    <w:p w14:paraId="22BE1ECB" w14:textId="77777777" w:rsidR="00576061" w:rsidRPr="00297176" w:rsidRDefault="00576061" w:rsidP="00576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Style w:val="TableGrid"/>
        <w:tblW w:w="92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800"/>
        <w:gridCol w:w="1654"/>
      </w:tblGrid>
      <w:tr w:rsidR="00576061" w14:paraId="3E481F27" w14:textId="77777777" w:rsidTr="006C7557">
        <w:tc>
          <w:tcPr>
            <w:tcW w:w="5760" w:type="dxa"/>
          </w:tcPr>
          <w:p w14:paraId="72B01D7F" w14:textId="77777777" w:rsidR="0057606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968837A" w14:textId="77777777" w:rsidR="00576061" w:rsidRPr="00976692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4" w:type="dxa"/>
          </w:tcPr>
          <w:p w14:paraId="6988C05A" w14:textId="77777777" w:rsidR="0057606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6061" w14:paraId="6220930E" w14:textId="77777777" w:rsidTr="006C7557">
        <w:tc>
          <w:tcPr>
            <w:tcW w:w="5760" w:type="dxa"/>
          </w:tcPr>
          <w:p w14:paraId="6FDFE891" w14:textId="77777777" w:rsidR="0057606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0" w:type="dxa"/>
          </w:tcPr>
          <w:p w14:paraId="7BE9F4DD" w14:textId="77777777" w:rsidR="00576061" w:rsidRPr="00976692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5963BB98" w14:textId="77777777" w:rsidR="0057606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</w:tr>
      <w:tr w:rsidR="00576061" w14:paraId="51619AB4" w14:textId="77777777" w:rsidTr="006C7557">
        <w:tc>
          <w:tcPr>
            <w:tcW w:w="5760" w:type="dxa"/>
          </w:tcPr>
          <w:p w14:paraId="16B65BF3" w14:textId="77777777" w:rsidR="0057606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 เงินสดรับจากการออกเงินกู้ยืมระยะยาว</w:t>
            </w:r>
          </w:p>
        </w:tc>
        <w:tc>
          <w:tcPr>
            <w:tcW w:w="1800" w:type="dxa"/>
          </w:tcPr>
          <w:p w14:paraId="6CF24746" w14:textId="77777777" w:rsidR="00576061" w:rsidRPr="00976692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25A54C01" w14:textId="3B17263D" w:rsidR="00576061" w:rsidRDefault="00B9424B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51,953</w:t>
            </w:r>
          </w:p>
        </w:tc>
      </w:tr>
      <w:tr w:rsidR="00576061" w14:paraId="52CCEDC5" w14:textId="77777777" w:rsidTr="006C7557">
        <w:tc>
          <w:tcPr>
            <w:tcW w:w="5760" w:type="dxa"/>
          </w:tcPr>
          <w:p w14:paraId="2878CB27" w14:textId="77777777" w:rsidR="0057606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 ค่าตัดจำหน่ายค่าใช้จ่ายในการออกเงินกู้ยืมระยะยาว</w:t>
            </w:r>
          </w:p>
        </w:tc>
        <w:tc>
          <w:tcPr>
            <w:tcW w:w="1800" w:type="dxa"/>
          </w:tcPr>
          <w:p w14:paraId="3D164FE4" w14:textId="77777777" w:rsidR="00576061" w:rsidRPr="00976692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1C03A490" w14:textId="4A61902B" w:rsidR="00576061" w:rsidRDefault="00B9424B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997</w:t>
            </w:r>
          </w:p>
        </w:tc>
      </w:tr>
      <w:tr w:rsidR="00576061" w14:paraId="2B0BED2C" w14:textId="77777777" w:rsidTr="006C7557">
        <w:tc>
          <w:tcPr>
            <w:tcW w:w="5760" w:type="dxa"/>
          </w:tcPr>
          <w:p w14:paraId="1ACA8705" w14:textId="2A2D3A87" w:rsidR="00576061" w:rsidRPr="00D22322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5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CA1C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ยน </w:t>
            </w: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0" w:type="dxa"/>
          </w:tcPr>
          <w:p w14:paraId="66AA863C" w14:textId="77777777" w:rsidR="00576061" w:rsidRPr="00D22322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36EC8736" w14:textId="4FD46F82" w:rsidR="00576061" w:rsidRPr="00D22322" w:rsidRDefault="00B9424B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1,736,457</w:t>
            </w:r>
          </w:p>
        </w:tc>
      </w:tr>
    </w:tbl>
    <w:p w14:paraId="03968090" w14:textId="77777777" w:rsidR="00576061" w:rsidRDefault="00576061" w:rsidP="00576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/>
        </w:rPr>
      </w:pPr>
    </w:p>
    <w:p w14:paraId="3FCEC40B" w14:textId="77777777" w:rsidR="00576061" w:rsidRPr="00AF3771" w:rsidRDefault="00576061" w:rsidP="0057606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73399">
        <w:rPr>
          <w:rFonts w:asciiTheme="majorBidi" w:hAnsiTheme="majorBidi" w:cstheme="majorBidi"/>
          <w:sz w:val="30"/>
          <w:szCs w:val="30"/>
        </w:rPr>
        <w:t>7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CE726B">
        <w:rPr>
          <w:rFonts w:asciiTheme="majorBidi" w:hAnsiTheme="majorBidi" w:cstheme="majorBidi"/>
          <w:sz w:val="30"/>
          <w:szCs w:val="30"/>
          <w:cs/>
        </w:rPr>
        <w:t>ค่าใช้จ่าย</w:t>
      </w:r>
    </w:p>
    <w:p w14:paraId="7A43A885" w14:textId="77777777" w:rsidR="00576061" w:rsidRPr="00967261" w:rsidRDefault="00576061" w:rsidP="00576061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0A4DDF2" w14:textId="77777777" w:rsidR="00576061" w:rsidRDefault="00576061" w:rsidP="0057606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 w:hint="cs"/>
          <w:sz w:val="30"/>
          <w:szCs w:val="30"/>
          <w:cs/>
        </w:rPr>
        <w:t>กองทรัสต์มีบริษัท ดุสิตธานี พร็อพเพอร์ตี้ส์ รีท จำกัด เป็นผู้จัดการกองทรัสต์ และมีบริษัท หลักทรัพย์จัดการกองทุนกรุงไทย จำกัด (มหาชน) เป็นทรัสตี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โดยคำนวณค่าธรรมเนียม</w:t>
      </w:r>
      <w:r>
        <w:rPr>
          <w:rFonts w:asciiTheme="majorBidi" w:hAnsiTheme="majorBidi" w:cstheme="majorBidi" w:hint="cs"/>
          <w:sz w:val="30"/>
          <w:szCs w:val="30"/>
          <w:cs/>
        </w:rPr>
        <w:t>ต่าง ๆ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ดังต่อไปนี้</w:t>
      </w:r>
    </w:p>
    <w:p w14:paraId="1FE3487C" w14:textId="77777777" w:rsidR="00576061" w:rsidRPr="00B14F41" w:rsidRDefault="00576061" w:rsidP="0057606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6D608008" w14:textId="77777777" w:rsidR="00576061" w:rsidRPr="008372F5" w:rsidRDefault="00576061" w:rsidP="00576061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8372F5">
        <w:rPr>
          <w:rFonts w:asciiTheme="majorBidi" w:hAnsiTheme="majorBidi" w:cstheme="majorBidi"/>
          <w:sz w:val="30"/>
          <w:szCs w:val="30"/>
          <w:cs/>
        </w:rPr>
        <w:t>-</w:t>
      </w:r>
      <w:r w:rsidRPr="008372F5">
        <w:rPr>
          <w:rFonts w:asciiTheme="majorBidi" w:hAnsiTheme="majorBidi" w:cstheme="majorBidi"/>
          <w:sz w:val="30"/>
          <w:szCs w:val="30"/>
          <w:cs/>
        </w:rPr>
        <w:tab/>
        <w:t>ค่าธรรมเนียม</w:t>
      </w:r>
      <w:r w:rsidRPr="008372F5">
        <w:rPr>
          <w:rFonts w:asciiTheme="majorBidi" w:hAnsiTheme="majorBidi" w:cstheme="majorBidi" w:hint="cs"/>
          <w:sz w:val="30"/>
          <w:szCs w:val="30"/>
          <w:cs/>
        </w:rPr>
        <w:t>การจัดการ</w:t>
      </w:r>
      <w:r w:rsidRPr="008372F5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</w:t>
      </w:r>
      <w:r w:rsidRPr="008372F5">
        <w:rPr>
          <w:rFonts w:asciiTheme="majorBidi" w:hAnsiTheme="majorBidi" w:cstheme="majorBidi"/>
          <w:sz w:val="30"/>
          <w:szCs w:val="30"/>
          <w:cs/>
          <w:lang w:val="en-GB"/>
        </w:rPr>
        <w:t>ล</w:t>
      </w:r>
      <w:r w:rsidRPr="008372F5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ะ 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00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8372F5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ต่อปี </w:t>
      </w:r>
      <w:r w:rsidRPr="008372F5">
        <w:rPr>
          <w:rFonts w:asciiTheme="majorBidi" w:hAnsiTheme="majorBidi"/>
          <w:sz w:val="30"/>
          <w:szCs w:val="30"/>
          <w:cs/>
          <w:lang w:val="en-GB"/>
        </w:rPr>
        <w:t xml:space="preserve">ยกเว้นปี </w:t>
      </w:r>
      <w:r w:rsidRPr="000F0B2B">
        <w:rPr>
          <w:rFonts w:asciiTheme="majorBidi" w:hAnsiTheme="majorBidi"/>
          <w:sz w:val="30"/>
          <w:szCs w:val="30"/>
        </w:rPr>
        <w:t>25</w:t>
      </w:r>
      <w:r w:rsidRPr="00E73399">
        <w:rPr>
          <w:rFonts w:asciiTheme="majorBidi" w:hAnsiTheme="majorBidi"/>
          <w:sz w:val="30"/>
          <w:szCs w:val="30"/>
        </w:rPr>
        <w:t>6</w:t>
      </w:r>
      <w:r w:rsidRPr="000F0B2B">
        <w:rPr>
          <w:rFonts w:asciiTheme="majorBidi" w:hAnsiTheme="majorBidi"/>
          <w:sz w:val="30"/>
          <w:szCs w:val="30"/>
        </w:rPr>
        <w:t>1</w:t>
      </w:r>
      <w:r w:rsidRPr="008372F5">
        <w:rPr>
          <w:rFonts w:asciiTheme="majorBidi" w:hAnsiTheme="majorBidi"/>
          <w:sz w:val="30"/>
          <w:szCs w:val="30"/>
          <w:cs/>
          <w:lang w:val="en-GB"/>
        </w:rPr>
        <w:t xml:space="preserve"> และ </w:t>
      </w:r>
      <w:r w:rsidRPr="000F0B2B">
        <w:rPr>
          <w:rFonts w:asciiTheme="majorBidi" w:hAnsiTheme="majorBidi"/>
          <w:sz w:val="30"/>
          <w:szCs w:val="30"/>
        </w:rPr>
        <w:t>25</w:t>
      </w:r>
      <w:r w:rsidRPr="00E73399">
        <w:rPr>
          <w:rFonts w:asciiTheme="majorBidi" w:hAnsiTheme="majorBidi"/>
          <w:sz w:val="30"/>
          <w:szCs w:val="30"/>
        </w:rPr>
        <w:t>6</w:t>
      </w:r>
      <w:r w:rsidRPr="000F0B2B">
        <w:rPr>
          <w:rFonts w:asciiTheme="majorBidi" w:hAnsiTheme="majorBidi"/>
          <w:sz w:val="30"/>
          <w:szCs w:val="30"/>
        </w:rPr>
        <w:t>2</w:t>
      </w:r>
      <w:r w:rsidRPr="008372F5">
        <w:rPr>
          <w:rFonts w:asciiTheme="majorBidi" w:hAnsiTheme="majorBidi"/>
          <w:sz w:val="30"/>
          <w:szCs w:val="30"/>
          <w:cs/>
          <w:lang w:val="en-GB"/>
        </w:rPr>
        <w:t xml:space="preserve"> จะได้รับค่าตอบแทนในอัตราไม่เกินร้อยละ </w:t>
      </w:r>
      <w:r w:rsidRPr="00E73399">
        <w:rPr>
          <w:rFonts w:asciiTheme="majorBidi" w:hAnsiTheme="majorBidi"/>
          <w:sz w:val="30"/>
          <w:szCs w:val="30"/>
        </w:rPr>
        <w:t>0</w:t>
      </w:r>
      <w:r w:rsidRPr="008372F5">
        <w:rPr>
          <w:rFonts w:asciiTheme="majorBidi" w:hAnsiTheme="majorBidi"/>
          <w:sz w:val="30"/>
          <w:szCs w:val="30"/>
          <w:cs/>
          <w:lang w:val="en-GB"/>
        </w:rPr>
        <w:t>.</w:t>
      </w:r>
      <w:r w:rsidRPr="000F0B2B">
        <w:rPr>
          <w:rFonts w:asciiTheme="majorBidi" w:hAnsiTheme="majorBidi"/>
          <w:sz w:val="30"/>
          <w:szCs w:val="30"/>
        </w:rPr>
        <w:t>15</w:t>
      </w:r>
      <w:r w:rsidRPr="008372F5">
        <w:rPr>
          <w:rFonts w:asciiTheme="majorBidi" w:hAnsiTheme="majorBidi"/>
          <w:sz w:val="30"/>
          <w:szCs w:val="30"/>
          <w:cs/>
          <w:lang w:val="en-GB"/>
        </w:rPr>
        <w:t xml:space="preserve"> ต่อปี</w:t>
      </w:r>
      <w:r w:rsidRPr="008372F5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ของมูลค่าทรัพย์สินรวมของกองทรัสต์ </w:t>
      </w:r>
      <w:r w:rsidRPr="008372F5">
        <w:rPr>
          <w:rFonts w:asciiTheme="majorBidi" w:hAnsiTheme="majorBidi"/>
          <w:sz w:val="30"/>
          <w:szCs w:val="30"/>
          <w:cs/>
          <w:lang w:val="en-GB"/>
        </w:rPr>
        <w:t xml:space="preserve">ทั้งนี้ ค่าตอบแทนดังกล่าวไม่ตํ่ากว่า </w:t>
      </w:r>
      <w:r w:rsidRPr="000F0B2B">
        <w:rPr>
          <w:rFonts w:asciiTheme="majorBidi" w:hAnsiTheme="majorBidi"/>
          <w:sz w:val="30"/>
          <w:szCs w:val="30"/>
        </w:rPr>
        <w:t>2</w:t>
      </w:r>
      <w:r w:rsidRPr="008372F5">
        <w:rPr>
          <w:rFonts w:asciiTheme="majorBidi" w:hAnsiTheme="majorBidi"/>
          <w:sz w:val="30"/>
          <w:szCs w:val="30"/>
          <w:cs/>
          <w:lang w:val="en-GB"/>
        </w:rPr>
        <w:t xml:space="preserve"> ล้านบาท</w:t>
      </w:r>
      <w:r w:rsidRPr="008372F5">
        <w:rPr>
          <w:rFonts w:asciiTheme="majorBidi" w:hAnsiTheme="majorBidi"/>
          <w:sz w:val="30"/>
          <w:szCs w:val="30"/>
          <w:lang w:val="en-GB"/>
        </w:rPr>
        <w:br/>
      </w:r>
      <w:r w:rsidRPr="008372F5">
        <w:rPr>
          <w:rFonts w:asciiTheme="majorBidi" w:hAnsiTheme="majorBidi"/>
          <w:sz w:val="30"/>
          <w:szCs w:val="30"/>
          <w:cs/>
          <w:lang w:val="en-GB"/>
        </w:rPr>
        <w:t>ต่อปี</w:t>
      </w:r>
    </w:p>
    <w:p w14:paraId="2A1C9B95" w14:textId="77777777" w:rsidR="00576061" w:rsidRPr="008372F5" w:rsidRDefault="00576061" w:rsidP="00576061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372F5">
        <w:rPr>
          <w:rFonts w:asciiTheme="majorBidi" w:hAnsiTheme="majorBidi"/>
          <w:sz w:val="30"/>
          <w:szCs w:val="30"/>
        </w:rPr>
        <w:t>-</w:t>
      </w:r>
      <w:r w:rsidRPr="008372F5">
        <w:rPr>
          <w:rFonts w:asciiTheme="majorBidi" w:hAnsiTheme="majorBidi"/>
          <w:sz w:val="30"/>
          <w:szCs w:val="30"/>
        </w:rPr>
        <w:tab/>
      </w:r>
      <w:r w:rsidRPr="008372F5">
        <w:rPr>
          <w:rFonts w:asciiTheme="majorBidi" w:hAnsiTheme="majorBidi"/>
          <w:sz w:val="30"/>
          <w:szCs w:val="30"/>
          <w:cs/>
          <w:lang w:val="en-GB"/>
        </w:rPr>
        <w:t xml:space="preserve">ค่าธรรมเนียมในการได้มา/จำหน่ายไปซึ่งทรัพย์สินของกองทรัสต์ ในอัตราไม่เกินร้อยละ </w:t>
      </w:r>
      <w:r w:rsidRPr="000F0B2B">
        <w:rPr>
          <w:rFonts w:asciiTheme="majorBidi" w:hAnsiTheme="majorBidi" w:cstheme="majorBidi"/>
          <w:sz w:val="30"/>
          <w:szCs w:val="30"/>
        </w:rPr>
        <w:t>1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00</w:t>
      </w:r>
      <w:r w:rsidRPr="008372F5">
        <w:rPr>
          <w:rFonts w:asciiTheme="majorBidi" w:hAnsiTheme="majorBidi"/>
          <w:sz w:val="30"/>
          <w:szCs w:val="30"/>
          <w:cs/>
          <w:lang w:val="en-GB"/>
        </w:rPr>
        <w:t xml:space="preserve"> ของมูลค่าทรัพย์สินที่ได</w:t>
      </w:r>
      <w:r w:rsidRPr="008372F5">
        <w:rPr>
          <w:rFonts w:asciiTheme="majorBidi" w:hAnsiTheme="majorBidi" w:hint="cs"/>
          <w:sz w:val="30"/>
          <w:szCs w:val="30"/>
          <w:cs/>
          <w:lang w:val="en-GB"/>
        </w:rPr>
        <w:t>้</w:t>
      </w:r>
      <w:r w:rsidRPr="008372F5">
        <w:rPr>
          <w:rFonts w:asciiTheme="majorBidi" w:hAnsiTheme="majorBidi"/>
          <w:sz w:val="30"/>
          <w:szCs w:val="30"/>
          <w:cs/>
          <w:lang w:val="en-GB"/>
        </w:rPr>
        <w:t>มาหรือจำหน่ายไปของกองทรัสต์</w:t>
      </w:r>
    </w:p>
    <w:p w14:paraId="26897387" w14:textId="77777777" w:rsidR="00576061" w:rsidRPr="008372F5" w:rsidRDefault="00576061" w:rsidP="00576061">
      <w:pPr>
        <w:tabs>
          <w:tab w:val="clear" w:pos="680"/>
          <w:tab w:val="clear" w:pos="907"/>
          <w:tab w:val="left" w:pos="684"/>
          <w:tab w:val="left" w:pos="720"/>
        </w:tabs>
        <w:spacing w:line="240" w:lineRule="auto"/>
        <w:ind w:left="711" w:right="-18" w:hanging="162"/>
        <w:jc w:val="thaiDistribute"/>
        <w:rPr>
          <w:rFonts w:asciiTheme="majorBidi" w:hAnsiTheme="majorBidi" w:cstheme="majorBidi"/>
          <w:sz w:val="30"/>
          <w:szCs w:val="30"/>
        </w:rPr>
      </w:pPr>
      <w:r w:rsidRPr="008372F5">
        <w:rPr>
          <w:rFonts w:asciiTheme="majorBidi" w:hAnsiTheme="majorBidi" w:cstheme="majorBidi"/>
          <w:sz w:val="30"/>
          <w:szCs w:val="30"/>
          <w:cs/>
          <w:lang w:val="en-GB"/>
        </w:rPr>
        <w:t>-</w:t>
      </w:r>
      <w:r w:rsidRPr="008372F5">
        <w:rPr>
          <w:rFonts w:asciiTheme="majorBidi" w:hAnsiTheme="majorBidi" w:cstheme="majorBidi"/>
          <w:sz w:val="30"/>
          <w:szCs w:val="30"/>
          <w:cs/>
          <w:lang w:val="en-GB"/>
        </w:rPr>
        <w:tab/>
      </w:r>
      <w:r w:rsidRPr="008372F5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8372F5">
        <w:rPr>
          <w:rFonts w:asciiTheme="majorBidi" w:hAnsiTheme="majorBidi" w:cstheme="majorBidi"/>
          <w:sz w:val="30"/>
          <w:szCs w:val="30"/>
          <w:cs/>
          <w:lang w:val="en-GB"/>
        </w:rPr>
        <w:t>ค่าธรรมเนียม</w:t>
      </w:r>
      <w:r w:rsidRPr="008372F5">
        <w:rPr>
          <w:rFonts w:asciiTheme="majorBidi" w:hAnsiTheme="majorBidi" w:cstheme="majorBidi" w:hint="cs"/>
          <w:sz w:val="30"/>
          <w:szCs w:val="30"/>
          <w:cs/>
          <w:lang w:val="en-GB"/>
        </w:rPr>
        <w:t>ทรัสตี</w:t>
      </w:r>
      <w:r w:rsidRPr="008372F5">
        <w:rPr>
          <w:rFonts w:asciiTheme="majorBidi" w:hAnsiTheme="majorBidi" w:cstheme="majorBidi"/>
          <w:sz w:val="30"/>
          <w:szCs w:val="30"/>
          <w:cs/>
          <w:lang w:val="en-GB"/>
        </w:rPr>
        <w:t xml:space="preserve"> ในอัตราไม่เกินร้อยละ</w:t>
      </w:r>
      <w:r w:rsidRPr="008372F5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00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8372F5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ต่อปีของมูลค่าทรัพย์สินรวมของกองทรัสต์ </w:t>
      </w:r>
      <w:r w:rsidRPr="008372F5">
        <w:rPr>
          <w:rFonts w:asciiTheme="majorBidi" w:hAnsiTheme="majorBidi"/>
          <w:sz w:val="30"/>
          <w:szCs w:val="30"/>
          <w:cs/>
          <w:lang w:val="en-GB"/>
        </w:rPr>
        <w:t>ทั้งนี้ ค่าตอบแทน</w:t>
      </w:r>
      <w:r w:rsidRPr="008372F5">
        <w:rPr>
          <w:rFonts w:asciiTheme="majorBidi" w:hAnsiTheme="majorBidi"/>
          <w:sz w:val="30"/>
          <w:szCs w:val="30"/>
          <w:lang w:val="en-GB"/>
        </w:rPr>
        <w:br/>
      </w:r>
      <w:r w:rsidRPr="008372F5">
        <w:rPr>
          <w:rFonts w:asciiTheme="majorBidi" w:hAnsiTheme="majorBidi"/>
          <w:sz w:val="30"/>
          <w:szCs w:val="30"/>
          <w:cs/>
          <w:lang w:val="en-GB"/>
        </w:rPr>
        <w:t xml:space="preserve">ดังกล่าวไม่ตํ่ากว่า </w:t>
      </w:r>
      <w:r w:rsidRPr="00E73399">
        <w:rPr>
          <w:rFonts w:asciiTheme="majorBidi" w:hAnsiTheme="majorBidi"/>
          <w:sz w:val="30"/>
          <w:szCs w:val="30"/>
        </w:rPr>
        <w:t>6</w:t>
      </w:r>
      <w:r w:rsidRPr="008372F5">
        <w:rPr>
          <w:rFonts w:asciiTheme="majorBidi" w:hAnsiTheme="majorBidi"/>
          <w:sz w:val="30"/>
          <w:szCs w:val="30"/>
          <w:cs/>
          <w:lang w:val="en-GB"/>
        </w:rPr>
        <w:t xml:space="preserve"> ล้านบาทต่อปี</w:t>
      </w:r>
    </w:p>
    <w:p w14:paraId="0221D811" w14:textId="77777777" w:rsidR="00576061" w:rsidRDefault="00576061" w:rsidP="00576061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8372F5">
        <w:rPr>
          <w:rFonts w:asciiTheme="majorBidi" w:hAnsiTheme="majorBidi" w:cstheme="majorBidi"/>
          <w:sz w:val="30"/>
          <w:szCs w:val="30"/>
          <w:cs/>
        </w:rPr>
        <w:t>-</w:t>
      </w:r>
      <w:r w:rsidRPr="008372F5">
        <w:rPr>
          <w:rFonts w:asciiTheme="majorBidi" w:hAnsiTheme="majorBidi" w:cstheme="majorBidi"/>
          <w:sz w:val="30"/>
          <w:szCs w:val="30"/>
          <w:cs/>
        </w:rPr>
        <w:tab/>
      </w:r>
      <w:r w:rsidRPr="008372F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372F5">
        <w:rPr>
          <w:rFonts w:asciiTheme="majorBidi" w:hAnsiTheme="majorBidi" w:cstheme="majorBidi"/>
          <w:sz w:val="30"/>
          <w:szCs w:val="30"/>
          <w:cs/>
        </w:rPr>
        <w:t>ค่าธรรมเนียมนายทะเบียน ในอัตรา</w:t>
      </w:r>
      <w:r w:rsidRPr="008372F5">
        <w:rPr>
          <w:rFonts w:asciiTheme="majorBidi" w:hAnsiTheme="majorBidi" w:cstheme="majorBidi" w:hint="cs"/>
          <w:sz w:val="30"/>
          <w:szCs w:val="30"/>
          <w:cs/>
        </w:rPr>
        <w:t>ตามที่นายทะเบียนหน่วยทรัสต์กำหนด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76AA55E" w14:textId="77777777" w:rsidR="00576061" w:rsidRDefault="00576061" w:rsidP="00576061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156F2E7" w14:textId="77777777" w:rsidR="00576061" w:rsidRPr="00AF3771" w:rsidRDefault="00576061" w:rsidP="0057606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73399">
        <w:rPr>
          <w:rFonts w:asciiTheme="majorBidi" w:hAnsiTheme="majorBidi" w:cstheme="majorBidi"/>
          <w:sz w:val="30"/>
          <w:szCs w:val="30"/>
        </w:rPr>
        <w:t>8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252943">
        <w:rPr>
          <w:rFonts w:asciiTheme="majorBidi" w:hAnsiTheme="majorBidi" w:cs="Angsana New"/>
          <w:sz w:val="30"/>
          <w:szCs w:val="30"/>
          <w:cs/>
        </w:rPr>
        <w:t>บุคคลหรือ</w:t>
      </w:r>
      <w:r w:rsidRPr="00CE726B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</w:p>
    <w:p w14:paraId="7FB133AC" w14:textId="77777777" w:rsidR="00576061" w:rsidRPr="00F702D9" w:rsidRDefault="00576061" w:rsidP="005760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C1850AF" w14:textId="77777777" w:rsidR="00576061" w:rsidRDefault="00576061" w:rsidP="0057606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A57AD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DA57AD">
        <w:rPr>
          <w:rFonts w:asciiTheme="majorBidi" w:hAnsiTheme="majorBidi" w:cstheme="majorBidi" w:hint="cs"/>
          <w:b/>
          <w:sz w:val="30"/>
          <w:szCs w:val="30"/>
          <w:cs/>
        </w:rPr>
        <w:t>กองทรัสต์</w:t>
      </w:r>
      <w:r w:rsidRPr="00DA57AD">
        <w:rPr>
          <w:rFonts w:asciiTheme="majorBidi" w:hAnsiTheme="majorBidi" w:cstheme="majorBidi"/>
          <w:b/>
          <w:sz w:val="30"/>
          <w:szCs w:val="30"/>
          <w:cs/>
        </w:rPr>
        <w:t>ในระหว่าง</w:t>
      </w:r>
      <w:r w:rsidRPr="00DA57AD">
        <w:rPr>
          <w:rFonts w:asciiTheme="majorBidi" w:hAnsiTheme="majorBidi" w:cstheme="majorBidi" w:hint="cs"/>
          <w:b/>
          <w:sz w:val="30"/>
          <w:szCs w:val="30"/>
          <w:cs/>
        </w:rPr>
        <w:t>งวด</w:t>
      </w:r>
      <w:r w:rsidRPr="00DA57AD">
        <w:rPr>
          <w:rFonts w:asciiTheme="majorBidi" w:hAnsiTheme="majorBidi" w:cstheme="majorBidi"/>
          <w:b/>
          <w:sz w:val="30"/>
          <w:szCs w:val="30"/>
          <w:cs/>
        </w:rPr>
        <w:t>มีดังต่อไปนี้</w:t>
      </w:r>
    </w:p>
    <w:p w14:paraId="5BDC310C" w14:textId="77777777" w:rsidR="00576061" w:rsidRPr="00FB0F65" w:rsidRDefault="00576061" w:rsidP="0057606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4680"/>
      </w:tblGrid>
      <w:tr w:rsidR="00576061" w:rsidRPr="00B75F5F" w14:paraId="79E5FB64" w14:textId="77777777" w:rsidTr="006C7557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295293A5" w14:textId="77777777" w:rsidR="00576061" w:rsidRPr="00B75F5F" w:rsidRDefault="00576061" w:rsidP="006C7557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F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5FF6E533" w14:textId="77777777" w:rsidR="00576061" w:rsidRPr="00B75F5F" w:rsidRDefault="00576061" w:rsidP="006C755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F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680" w:type="dxa"/>
            <w:shd w:val="clear" w:color="auto" w:fill="auto"/>
          </w:tcPr>
          <w:p w14:paraId="1DC3C194" w14:textId="77777777" w:rsidR="00576061" w:rsidRPr="00B75F5F" w:rsidRDefault="00576061" w:rsidP="006C7557">
            <w:pPr>
              <w:ind w:left="252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F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76061" w:rsidRPr="00B75F5F" w14:paraId="6943D94A" w14:textId="77777777" w:rsidTr="006C7557">
        <w:trPr>
          <w:trHeight w:val="20"/>
        </w:trPr>
        <w:tc>
          <w:tcPr>
            <w:tcW w:w="2880" w:type="dxa"/>
            <w:shd w:val="clear" w:color="auto" w:fill="auto"/>
          </w:tcPr>
          <w:p w14:paraId="06EA271D" w14:textId="77777777" w:rsidR="00576061" w:rsidRPr="00B75F5F" w:rsidRDefault="00576061" w:rsidP="006C7557">
            <w:pPr>
              <w:ind w:right="-10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B75F5F">
              <w:rPr>
                <w:rFonts w:asciiTheme="majorBidi" w:hAnsiTheme="majorBidi" w:hint="cs"/>
                <w:sz w:val="30"/>
                <w:szCs w:val="30"/>
                <w:cs/>
              </w:rPr>
              <w:t>บริษัท ดุสิตธานี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5FEB39B5" w14:textId="77777777" w:rsidR="00576061" w:rsidRPr="00B75F5F" w:rsidRDefault="00576061" w:rsidP="006C755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F5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14:paraId="5E11BB1B" w14:textId="77777777" w:rsidR="00576061" w:rsidRPr="00B75F5F" w:rsidRDefault="00576061" w:rsidP="006C7557">
            <w:pPr>
              <w:ind w:left="252" w:righ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75F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เป็นผู้ถือหุ้นรายใหญ่ ถือหุ้นในกองทรัสต์ร้อยละ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75F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และมีผู้แทนเป็น</w:t>
            </w:r>
            <w:r w:rsidRPr="00B75F5F">
              <w:rPr>
                <w:rFonts w:asciiTheme="majorBidi" w:hAnsiTheme="majorBidi" w:cstheme="majorBidi" w:hint="cs"/>
                <w:sz w:val="30"/>
                <w:szCs w:val="30"/>
                <w:cs/>
              </w:rPr>
              <w:t>ผ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ู้</w:t>
            </w:r>
            <w:r w:rsidRPr="00B75F5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บริหาร</w:t>
            </w:r>
            <w:r w:rsidRPr="00B75F5F">
              <w:rPr>
                <w:rFonts w:asciiTheme="majorBidi" w:hAnsiTheme="majorBidi" w:cstheme="majorBidi"/>
                <w:sz w:val="30"/>
                <w:szCs w:val="30"/>
                <w:cs/>
              </w:rPr>
              <w:t>ของกองทรัสต์</w:t>
            </w:r>
          </w:p>
        </w:tc>
      </w:tr>
      <w:tr w:rsidR="00576061" w:rsidRPr="00B75F5F" w14:paraId="6DFABCF8" w14:textId="77777777" w:rsidTr="006C7557">
        <w:trPr>
          <w:trHeight w:val="20"/>
        </w:trPr>
        <w:tc>
          <w:tcPr>
            <w:tcW w:w="2880" w:type="dxa"/>
            <w:shd w:val="clear" w:color="auto" w:fill="auto"/>
          </w:tcPr>
          <w:p w14:paraId="6AF3EDF5" w14:textId="77777777" w:rsidR="00576061" w:rsidRPr="00B75F5F" w:rsidRDefault="00576061" w:rsidP="006C755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5F5F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ดุสิตธานี พร็อพเพอร์ตี้ส์ รีท </w:t>
            </w:r>
            <w:r w:rsidRPr="00B75F5F"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B75F5F">
              <w:rPr>
                <w:rFonts w:asciiTheme="majorBidi" w:hAnsi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2AFCB66F" w14:textId="77777777" w:rsidR="00576061" w:rsidRPr="00B75F5F" w:rsidRDefault="00576061" w:rsidP="006C755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F5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14:paraId="3BEF7F7D" w14:textId="77777777" w:rsidR="00576061" w:rsidRPr="00B75F5F" w:rsidRDefault="00576061" w:rsidP="006C7557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F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เป็นผู้ให้บริการด้านการจัดการแก่กองทรัสต์</w:t>
            </w:r>
          </w:p>
        </w:tc>
      </w:tr>
      <w:tr w:rsidR="00576061" w:rsidRPr="00B75F5F" w14:paraId="1DBE4F91" w14:textId="77777777" w:rsidTr="006C7557">
        <w:trPr>
          <w:trHeight w:val="20"/>
        </w:trPr>
        <w:tc>
          <w:tcPr>
            <w:tcW w:w="2880" w:type="dxa"/>
            <w:shd w:val="clear" w:color="auto" w:fill="auto"/>
          </w:tcPr>
          <w:p w14:paraId="473058C6" w14:textId="77777777" w:rsidR="00576061" w:rsidRPr="00B75F5F" w:rsidRDefault="00576061" w:rsidP="006C755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5F5F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บริษัทหลักทรัพย์จัดการกองทุน </w:t>
            </w:r>
            <w:r w:rsidRPr="00B75F5F"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B75F5F">
              <w:rPr>
                <w:rFonts w:asciiTheme="majorBidi" w:hAnsiTheme="majorBidi"/>
                <w:sz w:val="30"/>
                <w:szCs w:val="30"/>
                <w:cs/>
              </w:rPr>
              <w:t>กรุงไทย</w:t>
            </w:r>
            <w:r w:rsidRPr="00B75F5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B75F5F">
              <w:rPr>
                <w:rFonts w:asciiTheme="majorBidi" w:hAnsiTheme="majorBidi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24CA8650" w14:textId="77777777" w:rsidR="00576061" w:rsidRPr="00B75F5F" w:rsidRDefault="00576061" w:rsidP="006C755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F5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14:paraId="088F7180" w14:textId="77777777" w:rsidR="00576061" w:rsidRPr="00B75F5F" w:rsidRDefault="00576061" w:rsidP="006C7557">
            <w:pPr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  <w:r w:rsidRPr="00B75F5F">
              <w:rPr>
                <w:rFonts w:asciiTheme="majorBidi" w:hAnsiTheme="majorBidi" w:cstheme="majorBidi"/>
                <w:sz w:val="30"/>
                <w:szCs w:val="30"/>
                <w:cs/>
              </w:rPr>
              <w:t>เป็น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ทรัสตีของ</w:t>
            </w:r>
            <w:r w:rsidRPr="00B75F5F">
              <w:rPr>
                <w:rFonts w:ascii="Angsana New" w:hAnsi="Angsana New"/>
                <w:sz w:val="30"/>
                <w:szCs w:val="30"/>
                <w:cs/>
              </w:rPr>
              <w:t>กองทรัสต์</w:t>
            </w:r>
          </w:p>
          <w:p w14:paraId="0201E517" w14:textId="77777777" w:rsidR="00576061" w:rsidRPr="00B75F5F" w:rsidRDefault="00576061" w:rsidP="006C7557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76061" w:rsidRPr="00B75F5F" w14:paraId="7648473B" w14:textId="77777777" w:rsidTr="006C7557">
        <w:trPr>
          <w:trHeight w:val="20"/>
        </w:trPr>
        <w:tc>
          <w:tcPr>
            <w:tcW w:w="2880" w:type="dxa"/>
            <w:shd w:val="clear" w:color="auto" w:fill="auto"/>
          </w:tcPr>
          <w:p w14:paraId="28FF2799" w14:textId="77777777" w:rsidR="00576061" w:rsidRPr="00B75F5F" w:rsidRDefault="00576061" w:rsidP="006C7557">
            <w:pPr>
              <w:ind w:right="-10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B75F5F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5F9EF2B8" w14:textId="77777777" w:rsidR="00576061" w:rsidRPr="00B75F5F" w:rsidRDefault="00576061" w:rsidP="006C755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F5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14:paraId="6FD26A63" w14:textId="77777777" w:rsidR="00576061" w:rsidRPr="00B75F5F" w:rsidRDefault="00576061" w:rsidP="006C7557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F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เป็นผู้ออกเช็คเพื่อจ่ายค่าใช้จ่ายในกองทรัสต์</w:t>
            </w:r>
          </w:p>
        </w:tc>
      </w:tr>
      <w:tr w:rsidR="00576061" w:rsidRPr="00B75F5F" w14:paraId="07522F82" w14:textId="77777777" w:rsidTr="006C7557">
        <w:trPr>
          <w:trHeight w:val="20"/>
        </w:trPr>
        <w:tc>
          <w:tcPr>
            <w:tcW w:w="2880" w:type="dxa"/>
            <w:shd w:val="clear" w:color="auto" w:fill="auto"/>
          </w:tcPr>
          <w:p w14:paraId="4DE19898" w14:textId="77777777" w:rsidR="00576061" w:rsidRPr="00B75F5F" w:rsidRDefault="00576061" w:rsidP="006C755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5F5F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350" w:type="dxa"/>
            <w:shd w:val="clear" w:color="auto" w:fill="auto"/>
          </w:tcPr>
          <w:p w14:paraId="62A7EA4A" w14:textId="77777777" w:rsidR="00576061" w:rsidRPr="00B75F5F" w:rsidRDefault="00576061" w:rsidP="006C755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F5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14:paraId="5ED40860" w14:textId="77777777" w:rsidR="00576061" w:rsidRPr="00B75F5F" w:rsidRDefault="00576061" w:rsidP="006C7557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F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เป็นผู้เช่าโรงแรมดุสิตธานีหัวหิน, โรงแรมดุสิตธานี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75F5F">
              <w:rPr>
                <w:rFonts w:asciiTheme="majorBidi" w:hAnsiTheme="majorBidi"/>
                <w:sz w:val="30"/>
                <w:szCs w:val="30"/>
                <w:cs/>
              </w:rPr>
              <w:t>ลากูน่า ภูเก็ต</w:t>
            </w:r>
            <w:r w:rsidRPr="00B75F5F">
              <w:rPr>
                <w:rFonts w:asciiTheme="majorBidi" w:hAnsiTheme="majorBidi" w:hint="cs"/>
                <w:sz w:val="30"/>
                <w:szCs w:val="30"/>
                <w:cs/>
              </w:rPr>
              <w:t>, โรงแรม</w:t>
            </w:r>
            <w:r w:rsidRPr="00B75F5F">
              <w:rPr>
                <w:rFonts w:asciiTheme="majorBidi" w:hAnsiTheme="majorBidi"/>
                <w:sz w:val="30"/>
                <w:szCs w:val="30"/>
                <w:cs/>
              </w:rPr>
              <w:t>ดุสิตดีทู</w:t>
            </w:r>
            <w:r w:rsidRPr="00B75F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เชียงใหม่</w:t>
            </w:r>
          </w:p>
        </w:tc>
      </w:tr>
      <w:tr w:rsidR="00576061" w:rsidRPr="00F15587" w14:paraId="7C05EE1A" w14:textId="77777777" w:rsidTr="006C7557">
        <w:trPr>
          <w:trHeight w:val="20"/>
        </w:trPr>
        <w:tc>
          <w:tcPr>
            <w:tcW w:w="2880" w:type="dxa"/>
            <w:shd w:val="clear" w:color="auto" w:fill="auto"/>
          </w:tcPr>
          <w:p w14:paraId="76F53F87" w14:textId="77777777" w:rsidR="00576061" w:rsidRPr="00B75F5F" w:rsidRDefault="00576061" w:rsidP="006C755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5F5F">
              <w:rPr>
                <w:rFonts w:ascii="Angsana New" w:hAnsi="Angsana New"/>
                <w:sz w:val="30"/>
                <w:szCs w:val="30"/>
                <w:cs/>
              </w:rPr>
              <w:t xml:space="preserve">บริษัท ดุสิต มัลดีฟส์ </w:t>
            </w:r>
            <w:r w:rsidRPr="00B75F5F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75F5F">
              <w:rPr>
                <w:rFonts w:ascii="Angsana New" w:hAnsi="Angsana New"/>
                <w:sz w:val="30"/>
                <w:szCs w:val="30"/>
                <w:cs/>
              </w:rPr>
              <w:t>แมนเนจเม้นท์ จำกัด</w:t>
            </w:r>
          </w:p>
        </w:tc>
        <w:tc>
          <w:tcPr>
            <w:tcW w:w="1350" w:type="dxa"/>
            <w:shd w:val="clear" w:color="auto" w:fill="auto"/>
          </w:tcPr>
          <w:p w14:paraId="39930BD0" w14:textId="77777777" w:rsidR="00576061" w:rsidRPr="00B75F5F" w:rsidRDefault="00576061" w:rsidP="006C755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F5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</w:t>
            </w:r>
            <w:r w:rsidRPr="00B75F5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75F5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รัฐมัลดีฟส์</w:t>
            </w:r>
          </w:p>
        </w:tc>
        <w:tc>
          <w:tcPr>
            <w:tcW w:w="4680" w:type="dxa"/>
            <w:shd w:val="clear" w:color="auto" w:fill="auto"/>
          </w:tcPr>
          <w:p w14:paraId="59390872" w14:textId="77777777" w:rsidR="00576061" w:rsidRPr="00B75F5F" w:rsidRDefault="00576061" w:rsidP="006C7557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F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เป็นผู้เช่า</w:t>
            </w:r>
            <w:r w:rsidRPr="00B75F5F">
              <w:rPr>
                <w:rFonts w:asciiTheme="majorBidi" w:hAnsiTheme="majorBidi"/>
                <w:sz w:val="30"/>
                <w:szCs w:val="30"/>
                <w:cs/>
              </w:rPr>
              <w:t>โรงแรมดุสิตธานี มัลดีฟส์</w:t>
            </w:r>
          </w:p>
        </w:tc>
      </w:tr>
    </w:tbl>
    <w:p w14:paraId="0A8C62D8" w14:textId="77777777" w:rsidR="00576061" w:rsidRPr="00B90B30" w:rsidRDefault="00576061" w:rsidP="0057606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270"/>
        <w:gridCol w:w="1620"/>
      </w:tblGrid>
      <w:tr w:rsidR="00576061" w:rsidRPr="00CE726B" w14:paraId="2F3B3333" w14:textId="77777777" w:rsidTr="006C7557">
        <w:trPr>
          <w:cantSplit/>
          <w:tblHeader/>
        </w:trPr>
        <w:tc>
          <w:tcPr>
            <w:tcW w:w="5580" w:type="dxa"/>
          </w:tcPr>
          <w:p w14:paraId="46B8B4A3" w14:textId="77777777" w:rsidR="00576061" w:rsidRPr="00B15F61" w:rsidRDefault="00576061" w:rsidP="006C755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5F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510" w:type="dxa"/>
            <w:gridSpan w:val="3"/>
          </w:tcPr>
          <w:p w14:paraId="36F6A596" w14:textId="0CF7A220" w:rsidR="00576061" w:rsidRPr="00B15F61" w:rsidRDefault="00576061" w:rsidP="006C7557">
            <w:pPr>
              <w:pStyle w:val="Heading9"/>
              <w:jc w:val="center"/>
              <w:rPr>
                <w:rFonts w:asciiTheme="majorBidi" w:hAnsiTheme="majorBidi" w:cstheme="majorBidi"/>
              </w:rPr>
            </w:pPr>
            <w:r w:rsidRPr="00B15F61">
              <w:rPr>
                <w:rFonts w:asciiTheme="majorBidi" w:hAnsiTheme="majorBidi" w:cstheme="majorBidi"/>
                <w:cs/>
              </w:rPr>
              <w:t>งวด</w:t>
            </w:r>
            <w:r w:rsidR="009A7CDF">
              <w:rPr>
                <w:rFonts w:asciiTheme="majorBidi" w:hAnsiTheme="majorBidi" w:cstheme="majorBidi" w:hint="cs"/>
                <w:cs/>
              </w:rPr>
              <w:t>เก้า</w:t>
            </w:r>
            <w:r w:rsidRPr="00B15F61">
              <w:rPr>
                <w:rFonts w:asciiTheme="majorBidi" w:hAnsiTheme="majorBidi" w:cstheme="majorBidi"/>
                <w:cs/>
              </w:rPr>
              <w:t>เดือน</w:t>
            </w:r>
          </w:p>
        </w:tc>
      </w:tr>
      <w:tr w:rsidR="00576061" w:rsidRPr="00CE726B" w14:paraId="62405156" w14:textId="77777777" w:rsidTr="006C7557">
        <w:trPr>
          <w:cantSplit/>
          <w:tblHeader/>
        </w:trPr>
        <w:tc>
          <w:tcPr>
            <w:tcW w:w="5580" w:type="dxa"/>
          </w:tcPr>
          <w:p w14:paraId="0D27FEDA" w14:textId="59C2B706" w:rsidR="00576061" w:rsidRPr="00B15F61" w:rsidRDefault="00576061" w:rsidP="006C755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5F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4157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B006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620" w:type="dxa"/>
          </w:tcPr>
          <w:p w14:paraId="5268A412" w14:textId="77777777" w:rsidR="00576061" w:rsidRPr="002C1969" w:rsidRDefault="00576061" w:rsidP="006C7557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0F0B2B">
              <w:rPr>
                <w:rFonts w:asciiTheme="majorBidi" w:hAnsiTheme="majorBidi" w:cstheme="majorBidi"/>
                <w:b w:val="0"/>
                <w:bCs w:val="0"/>
              </w:rPr>
              <w:t>25</w:t>
            </w:r>
            <w:r w:rsidRPr="00E73399">
              <w:rPr>
                <w:rFonts w:asciiTheme="majorBidi" w:hAnsiTheme="majorBidi" w:cstheme="majorBidi"/>
                <w:b w:val="0"/>
                <w:bCs w:val="0"/>
              </w:rPr>
              <w:t>6</w:t>
            </w:r>
            <w:r w:rsidRPr="000F0B2B">
              <w:rPr>
                <w:rFonts w:asciiTheme="majorBidi" w:hAnsiTheme="majorBidi" w:cstheme="majorBidi"/>
                <w:b w:val="0"/>
                <w:bCs w:val="0"/>
              </w:rPr>
              <w:t>4</w:t>
            </w:r>
          </w:p>
        </w:tc>
        <w:tc>
          <w:tcPr>
            <w:tcW w:w="270" w:type="dxa"/>
          </w:tcPr>
          <w:p w14:paraId="136B2D32" w14:textId="77777777" w:rsidR="00576061" w:rsidRPr="002C1969" w:rsidRDefault="00576061" w:rsidP="006C7557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620" w:type="dxa"/>
          </w:tcPr>
          <w:p w14:paraId="11B184CC" w14:textId="77777777" w:rsidR="00576061" w:rsidRPr="002C1969" w:rsidRDefault="00576061" w:rsidP="006C7557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0F0B2B">
              <w:rPr>
                <w:rFonts w:asciiTheme="majorBidi" w:hAnsiTheme="majorBidi" w:cstheme="majorBidi"/>
                <w:b w:val="0"/>
                <w:bCs w:val="0"/>
              </w:rPr>
              <w:t>25</w:t>
            </w:r>
            <w:r w:rsidRPr="00E73399">
              <w:rPr>
                <w:rFonts w:asciiTheme="majorBidi" w:hAnsiTheme="majorBidi" w:cstheme="majorBidi"/>
                <w:b w:val="0"/>
                <w:bCs w:val="0"/>
              </w:rPr>
              <w:t>6</w:t>
            </w:r>
            <w:r w:rsidRPr="004157EA">
              <w:rPr>
                <w:rFonts w:asciiTheme="majorBidi" w:hAnsiTheme="majorBidi" w:cstheme="majorBidi"/>
                <w:b w:val="0"/>
                <w:bCs w:val="0"/>
              </w:rPr>
              <w:t>3</w:t>
            </w:r>
          </w:p>
        </w:tc>
      </w:tr>
      <w:tr w:rsidR="00576061" w:rsidRPr="00CE726B" w14:paraId="028CDBD0" w14:textId="77777777" w:rsidTr="006C7557">
        <w:trPr>
          <w:cantSplit/>
          <w:tblHeader/>
        </w:trPr>
        <w:tc>
          <w:tcPr>
            <w:tcW w:w="5580" w:type="dxa"/>
          </w:tcPr>
          <w:p w14:paraId="587D382B" w14:textId="77777777" w:rsidR="00576061" w:rsidRPr="00CE726B" w:rsidRDefault="00576061" w:rsidP="006C755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56E0A0FD" w14:textId="77777777" w:rsidR="00576061" w:rsidRPr="00CE726B" w:rsidRDefault="00576061" w:rsidP="006C7557">
            <w:pPr>
              <w:pStyle w:val="Heading9"/>
              <w:jc w:val="center"/>
              <w:rPr>
                <w:rFonts w:asciiTheme="majorBidi" w:hAnsiTheme="majorBidi" w:cstheme="majorBidi"/>
                <w:cs/>
              </w:rPr>
            </w:pPr>
            <w:r w:rsidRPr="00CE726B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576061" w:rsidRPr="00CE726B" w14:paraId="01A5161C" w14:textId="77777777" w:rsidTr="006C7557">
        <w:trPr>
          <w:cantSplit/>
        </w:trPr>
        <w:tc>
          <w:tcPr>
            <w:tcW w:w="5580" w:type="dxa"/>
          </w:tcPr>
          <w:p w14:paraId="70D95C21" w14:textId="77777777" w:rsidR="00576061" w:rsidRPr="00CE726B" w:rsidRDefault="00576061" w:rsidP="006C755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E726B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620" w:type="dxa"/>
          </w:tcPr>
          <w:p w14:paraId="5DB04637" w14:textId="77777777" w:rsidR="00576061" w:rsidRPr="00CE726B" w:rsidRDefault="00576061" w:rsidP="006C755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828FDC" w14:textId="77777777" w:rsidR="00576061" w:rsidRPr="00CE726B" w:rsidRDefault="00576061" w:rsidP="006C755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1D5C9A3" w14:textId="77777777" w:rsidR="00576061" w:rsidRPr="00CE726B" w:rsidRDefault="00576061" w:rsidP="006C7557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6061" w:rsidRPr="00CE726B" w14:paraId="3F8F307E" w14:textId="77777777" w:rsidTr="006C7557">
        <w:trPr>
          <w:cantSplit/>
        </w:trPr>
        <w:tc>
          <w:tcPr>
            <w:tcW w:w="5580" w:type="dxa"/>
          </w:tcPr>
          <w:p w14:paraId="354DE3E0" w14:textId="77777777" w:rsidR="00576061" w:rsidRPr="00CE726B" w:rsidRDefault="00576061" w:rsidP="006C7557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620" w:type="dxa"/>
          </w:tcPr>
          <w:p w14:paraId="082BDF97" w14:textId="32BA6637" w:rsidR="00576061" w:rsidRPr="00CE726B" w:rsidRDefault="00B9424B" w:rsidP="006C755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10,449</w:t>
            </w:r>
          </w:p>
        </w:tc>
        <w:tc>
          <w:tcPr>
            <w:tcW w:w="270" w:type="dxa"/>
          </w:tcPr>
          <w:p w14:paraId="162D54AD" w14:textId="77777777" w:rsidR="00576061" w:rsidRPr="00CE726B" w:rsidRDefault="00576061" w:rsidP="006C7557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4161E24" w14:textId="480F0B92" w:rsidR="00576061" w:rsidRPr="00CE726B" w:rsidRDefault="00182644" w:rsidP="006C7557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2644">
              <w:rPr>
                <w:rFonts w:asciiTheme="majorBidi" w:hAnsiTheme="majorBidi"/>
                <w:sz w:val="30"/>
                <w:szCs w:val="30"/>
                <w:cs/>
              </w:rPr>
              <w:t>10</w:t>
            </w:r>
            <w:r w:rsidRPr="001826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2644">
              <w:rPr>
                <w:rFonts w:asciiTheme="majorBidi" w:hAnsiTheme="majorBidi"/>
                <w:sz w:val="30"/>
                <w:szCs w:val="30"/>
                <w:cs/>
              </w:rPr>
              <w:t>374</w:t>
            </w:r>
          </w:p>
        </w:tc>
      </w:tr>
      <w:tr w:rsidR="00576061" w:rsidRPr="00CE726B" w14:paraId="336515D1" w14:textId="77777777" w:rsidTr="006C7557">
        <w:trPr>
          <w:cantSplit/>
        </w:trPr>
        <w:tc>
          <w:tcPr>
            <w:tcW w:w="5580" w:type="dxa"/>
          </w:tcPr>
          <w:p w14:paraId="73443906" w14:textId="77777777" w:rsidR="00576061" w:rsidRPr="00CE726B" w:rsidRDefault="00576061" w:rsidP="006C7557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="Angsana New" w:hAnsi="Angsana New"/>
                <w:sz w:val="30"/>
                <w:szCs w:val="30"/>
                <w:cs/>
              </w:rPr>
              <w:t>บริษัท หลักทรัพย์จัดการกองทุน กรุงไทย จำกัด (มหาชน</w:t>
            </w:r>
            <w:r w:rsidRPr="00CE726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1B4C808F" w14:textId="77777777" w:rsidR="00576061" w:rsidRPr="00CE726B" w:rsidRDefault="00576061" w:rsidP="006C755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CBEA5" w14:textId="77777777" w:rsidR="00576061" w:rsidRPr="00CE726B" w:rsidRDefault="00576061" w:rsidP="006C755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55AB1D4" w14:textId="77777777" w:rsidR="00576061" w:rsidRPr="00CE726B" w:rsidRDefault="00576061" w:rsidP="006C7557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76061" w:rsidRPr="00CE726B" w14:paraId="5F2C55BA" w14:textId="77777777" w:rsidTr="006C7557">
        <w:trPr>
          <w:cantSplit/>
        </w:trPr>
        <w:tc>
          <w:tcPr>
            <w:tcW w:w="5580" w:type="dxa"/>
          </w:tcPr>
          <w:p w14:paraId="4802B9E2" w14:textId="77777777" w:rsidR="00576061" w:rsidRPr="00CE726B" w:rsidRDefault="00576061" w:rsidP="006C7557">
            <w:pPr>
              <w:spacing w:line="240" w:lineRule="auto"/>
              <w:ind w:left="166" w:right="-109" w:hanging="166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ค่าธรรมเนียมทรัสตี</w:t>
            </w:r>
          </w:p>
        </w:tc>
        <w:tc>
          <w:tcPr>
            <w:tcW w:w="1620" w:type="dxa"/>
          </w:tcPr>
          <w:p w14:paraId="2BA1ED77" w14:textId="7EDC4BEC" w:rsidR="00576061" w:rsidRPr="00CE726B" w:rsidRDefault="00B9424B" w:rsidP="006C755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6,676</w:t>
            </w:r>
          </w:p>
        </w:tc>
        <w:tc>
          <w:tcPr>
            <w:tcW w:w="270" w:type="dxa"/>
          </w:tcPr>
          <w:p w14:paraId="7E1FCA50" w14:textId="77777777" w:rsidR="00576061" w:rsidRPr="00CE726B" w:rsidRDefault="00576061" w:rsidP="006C755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4A16855" w14:textId="7015BD25" w:rsidR="00576061" w:rsidRPr="00CE726B" w:rsidRDefault="00182644" w:rsidP="006C7557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644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1826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2644">
              <w:rPr>
                <w:rFonts w:asciiTheme="majorBidi" w:hAnsiTheme="majorBidi"/>
                <w:sz w:val="30"/>
                <w:szCs w:val="30"/>
                <w:cs/>
              </w:rPr>
              <w:t>629</w:t>
            </w:r>
          </w:p>
        </w:tc>
      </w:tr>
      <w:tr w:rsidR="00576061" w:rsidRPr="00CE726B" w14:paraId="381F6894" w14:textId="77777777" w:rsidTr="006C7557">
        <w:trPr>
          <w:cantSplit/>
        </w:trPr>
        <w:tc>
          <w:tcPr>
            <w:tcW w:w="5580" w:type="dxa"/>
          </w:tcPr>
          <w:p w14:paraId="42E19A09" w14:textId="77777777" w:rsidR="00576061" w:rsidRPr="00CE726B" w:rsidRDefault="00576061" w:rsidP="006C755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620" w:type="dxa"/>
          </w:tcPr>
          <w:p w14:paraId="63DF2076" w14:textId="77777777" w:rsidR="00576061" w:rsidRPr="00CE726B" w:rsidRDefault="00576061" w:rsidP="006C755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ED3CDE" w14:textId="77777777" w:rsidR="00576061" w:rsidRPr="00CE726B" w:rsidRDefault="00576061" w:rsidP="006C755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544B6A4" w14:textId="77777777" w:rsidR="00576061" w:rsidRPr="00CE726B" w:rsidRDefault="00576061" w:rsidP="006C7557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6061" w:rsidRPr="00CE726B" w14:paraId="09BEB7DC" w14:textId="77777777" w:rsidTr="006C7557">
        <w:trPr>
          <w:cantSplit/>
        </w:trPr>
        <w:tc>
          <w:tcPr>
            <w:tcW w:w="5580" w:type="dxa"/>
          </w:tcPr>
          <w:p w14:paraId="27FBCCAD" w14:textId="77777777" w:rsidR="00576061" w:rsidRPr="00CE726B" w:rsidRDefault="00576061" w:rsidP="006C755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รายได้ดอกเบี้ย</w:t>
            </w:r>
          </w:p>
        </w:tc>
        <w:tc>
          <w:tcPr>
            <w:tcW w:w="1620" w:type="dxa"/>
          </w:tcPr>
          <w:p w14:paraId="01E7C804" w14:textId="6E8B92C7" w:rsidR="00576061" w:rsidRPr="00CE726B" w:rsidRDefault="00B9424B" w:rsidP="006C755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A5C6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3F0F9A7" w14:textId="77777777" w:rsidR="00576061" w:rsidRPr="00CE726B" w:rsidRDefault="00576061" w:rsidP="006C755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EA637FD" w14:textId="25FFFF9A" w:rsidR="00576061" w:rsidRPr="00CE726B" w:rsidRDefault="00182644" w:rsidP="006C7557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2644">
              <w:rPr>
                <w:rFonts w:asciiTheme="majorBidi" w:hAnsiTheme="majorBidi"/>
                <w:sz w:val="30"/>
                <w:szCs w:val="30"/>
                <w:cs/>
              </w:rPr>
              <w:t>55</w:t>
            </w:r>
          </w:p>
        </w:tc>
      </w:tr>
      <w:tr w:rsidR="00576061" w:rsidRPr="00CE726B" w14:paraId="470DEB41" w14:textId="77777777" w:rsidTr="006C7557">
        <w:trPr>
          <w:cantSplit/>
        </w:trPr>
        <w:tc>
          <w:tcPr>
            <w:tcW w:w="5580" w:type="dxa"/>
          </w:tcPr>
          <w:p w14:paraId="74A02951" w14:textId="77777777" w:rsidR="00576061" w:rsidRPr="002C1969" w:rsidRDefault="00576061" w:rsidP="006C755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726B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620" w:type="dxa"/>
          </w:tcPr>
          <w:p w14:paraId="3F5E03AF" w14:textId="77777777" w:rsidR="00576061" w:rsidRPr="00CE726B" w:rsidRDefault="00576061" w:rsidP="006C755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C022C6" w14:textId="77777777" w:rsidR="00576061" w:rsidRPr="00CE726B" w:rsidRDefault="00576061" w:rsidP="006C755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A02C35F" w14:textId="77777777" w:rsidR="00576061" w:rsidRPr="00CE726B" w:rsidRDefault="00576061" w:rsidP="006C7557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76061" w:rsidRPr="00CE726B" w14:paraId="0FD1E1D7" w14:textId="77777777" w:rsidTr="006C7557">
        <w:trPr>
          <w:cantSplit/>
        </w:trPr>
        <w:tc>
          <w:tcPr>
            <w:tcW w:w="5580" w:type="dxa"/>
          </w:tcPr>
          <w:p w14:paraId="7C06EAFC" w14:textId="77777777" w:rsidR="00576061" w:rsidRPr="00CE726B" w:rsidRDefault="00576061" w:rsidP="006C755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E726B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620" w:type="dxa"/>
          </w:tcPr>
          <w:p w14:paraId="3071C59A" w14:textId="3223F291" w:rsidR="00576061" w:rsidRPr="00CE726B" w:rsidRDefault="00B9424B" w:rsidP="006C755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153,750</w:t>
            </w:r>
          </w:p>
        </w:tc>
        <w:tc>
          <w:tcPr>
            <w:tcW w:w="270" w:type="dxa"/>
          </w:tcPr>
          <w:p w14:paraId="17B668C2" w14:textId="77777777" w:rsidR="00576061" w:rsidRPr="00CE726B" w:rsidRDefault="00576061" w:rsidP="006C755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BDD9CB6" w14:textId="5F68B5DF" w:rsidR="00576061" w:rsidRPr="00CE726B" w:rsidRDefault="00182644" w:rsidP="006C7557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644">
              <w:rPr>
                <w:rFonts w:asciiTheme="majorBidi" w:hAnsiTheme="majorBidi"/>
                <w:sz w:val="30"/>
                <w:szCs w:val="30"/>
                <w:cs/>
              </w:rPr>
              <w:t>153</w:t>
            </w:r>
            <w:r w:rsidRPr="001826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2644">
              <w:rPr>
                <w:rFonts w:asciiTheme="majorBidi" w:hAnsiTheme="majorBidi"/>
                <w:sz w:val="30"/>
                <w:szCs w:val="30"/>
                <w:cs/>
              </w:rPr>
              <w:t>750</w:t>
            </w:r>
          </w:p>
        </w:tc>
      </w:tr>
      <w:tr w:rsidR="00576061" w:rsidRPr="00CE726B" w14:paraId="01FA7BCE" w14:textId="77777777" w:rsidTr="006C7557">
        <w:trPr>
          <w:cantSplit/>
        </w:trPr>
        <w:tc>
          <w:tcPr>
            <w:tcW w:w="5580" w:type="dxa"/>
          </w:tcPr>
          <w:p w14:paraId="01D1A1EB" w14:textId="77777777" w:rsidR="00576061" w:rsidRPr="00CE726B" w:rsidRDefault="00576061" w:rsidP="006C755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="Angsana New" w:hAnsi="Angsana New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620" w:type="dxa"/>
          </w:tcPr>
          <w:p w14:paraId="623D594F" w14:textId="77777777" w:rsidR="00576061" w:rsidRPr="00CE726B" w:rsidRDefault="00576061" w:rsidP="006C755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981A98" w14:textId="77777777" w:rsidR="00576061" w:rsidRPr="00CE726B" w:rsidRDefault="00576061" w:rsidP="006C755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4412377" w14:textId="77777777" w:rsidR="00576061" w:rsidRPr="00CE726B" w:rsidRDefault="00576061" w:rsidP="006C7557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76061" w:rsidRPr="00CE726B" w14:paraId="47A91D99" w14:textId="77777777" w:rsidTr="006C7557">
        <w:trPr>
          <w:cantSplit/>
        </w:trPr>
        <w:tc>
          <w:tcPr>
            <w:tcW w:w="5580" w:type="dxa"/>
          </w:tcPr>
          <w:p w14:paraId="016C2CC9" w14:textId="77777777" w:rsidR="00576061" w:rsidRPr="00CE726B" w:rsidRDefault="00576061" w:rsidP="006C755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รายได้ค่าเช่า</w:t>
            </w:r>
          </w:p>
        </w:tc>
        <w:tc>
          <w:tcPr>
            <w:tcW w:w="1620" w:type="dxa"/>
          </w:tcPr>
          <w:p w14:paraId="2DFECF2C" w14:textId="68A76E8C" w:rsidR="00576061" w:rsidRPr="00CE726B" w:rsidRDefault="00B9424B" w:rsidP="006C755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174,895</w:t>
            </w:r>
          </w:p>
        </w:tc>
        <w:tc>
          <w:tcPr>
            <w:tcW w:w="270" w:type="dxa"/>
          </w:tcPr>
          <w:p w14:paraId="235EA5A5" w14:textId="77777777" w:rsidR="00576061" w:rsidRPr="00CE726B" w:rsidRDefault="00576061" w:rsidP="006C755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056966" w14:textId="61DDA0CC" w:rsidR="00576061" w:rsidRPr="00CE726B" w:rsidRDefault="00182644" w:rsidP="006C7557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644">
              <w:rPr>
                <w:rFonts w:asciiTheme="majorBidi" w:hAnsiTheme="majorBidi"/>
                <w:sz w:val="30"/>
                <w:szCs w:val="30"/>
                <w:cs/>
              </w:rPr>
              <w:t>165</w:t>
            </w:r>
            <w:r w:rsidRPr="001826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2644">
              <w:rPr>
                <w:rFonts w:asciiTheme="majorBidi" w:hAnsiTheme="majorBidi"/>
                <w:sz w:val="30"/>
                <w:szCs w:val="30"/>
                <w:cs/>
              </w:rPr>
              <w:t>983</w:t>
            </w:r>
          </w:p>
        </w:tc>
      </w:tr>
    </w:tbl>
    <w:p w14:paraId="3DE146DF" w14:textId="77777777" w:rsidR="00576061" w:rsidRPr="00B90B30" w:rsidRDefault="00576061" w:rsidP="0057606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490"/>
        <w:gridCol w:w="1710"/>
        <w:gridCol w:w="261"/>
        <w:gridCol w:w="1629"/>
      </w:tblGrid>
      <w:tr w:rsidR="00576061" w:rsidRPr="00CE726B" w14:paraId="1DED8990" w14:textId="77777777" w:rsidTr="006C7557">
        <w:trPr>
          <w:tblHeader/>
        </w:trPr>
        <w:tc>
          <w:tcPr>
            <w:tcW w:w="5490" w:type="dxa"/>
          </w:tcPr>
          <w:p w14:paraId="06689CE7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170DB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1710" w:type="dxa"/>
          </w:tcPr>
          <w:p w14:paraId="7657ECC2" w14:textId="6CB0EFE6" w:rsidR="00576061" w:rsidRPr="0068221E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0E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C018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1" w:type="dxa"/>
          </w:tcPr>
          <w:p w14:paraId="2622BA13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</w:tcPr>
          <w:p w14:paraId="1D493E73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76061" w:rsidRPr="00CE726B" w14:paraId="1DC734D2" w14:textId="77777777" w:rsidTr="006C7557">
        <w:trPr>
          <w:tblHeader/>
        </w:trPr>
        <w:tc>
          <w:tcPr>
            <w:tcW w:w="5490" w:type="dxa"/>
          </w:tcPr>
          <w:p w14:paraId="3CC30D3D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600" w:type="dxa"/>
            <w:gridSpan w:val="3"/>
          </w:tcPr>
          <w:p w14:paraId="21DFB248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(</w:t>
            </w: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76061" w:rsidRPr="00CE726B" w14:paraId="76870767" w14:textId="77777777" w:rsidTr="006C7557">
        <w:trPr>
          <w:tblHeader/>
        </w:trPr>
        <w:tc>
          <w:tcPr>
            <w:tcW w:w="5490" w:type="dxa"/>
          </w:tcPr>
          <w:p w14:paraId="7E422CC2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710" w:type="dxa"/>
          </w:tcPr>
          <w:p w14:paraId="4BBC11D3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0904B588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14B4C8C6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576061" w:rsidRPr="00CE726B" w14:paraId="3916D0B1" w14:textId="77777777" w:rsidTr="006C7557">
        <w:trPr>
          <w:tblHeader/>
        </w:trPr>
        <w:tc>
          <w:tcPr>
            <w:tcW w:w="5490" w:type="dxa"/>
          </w:tcPr>
          <w:p w14:paraId="3533F274" w14:textId="77777777" w:rsidR="00576061" w:rsidRPr="009D0CAD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9D0CA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เงินฝากธนาคาร</w:t>
            </w:r>
          </w:p>
        </w:tc>
        <w:tc>
          <w:tcPr>
            <w:tcW w:w="1710" w:type="dxa"/>
          </w:tcPr>
          <w:p w14:paraId="24E925AF" w14:textId="7F52DC64" w:rsidR="00576061" w:rsidRPr="00B14F41" w:rsidRDefault="00B9424B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3,021</w:t>
            </w:r>
          </w:p>
        </w:tc>
        <w:tc>
          <w:tcPr>
            <w:tcW w:w="261" w:type="dxa"/>
          </w:tcPr>
          <w:p w14:paraId="1F576060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76190662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  <w:r w:rsidRPr="004157E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</w:t>
            </w:r>
            <w:r w:rsidRPr="0023234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77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</w:t>
            </w:r>
          </w:p>
        </w:tc>
      </w:tr>
      <w:tr w:rsidR="00576061" w:rsidRPr="00CE726B" w14:paraId="1486D817" w14:textId="77777777" w:rsidTr="006C7557">
        <w:trPr>
          <w:tblHeader/>
        </w:trPr>
        <w:tc>
          <w:tcPr>
            <w:tcW w:w="5490" w:type="dxa"/>
          </w:tcPr>
          <w:p w14:paraId="3B50F024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710" w:type="dxa"/>
          </w:tcPr>
          <w:p w14:paraId="2B1966C0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0887AD25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580A0C4D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576061" w:rsidRPr="00CE726B" w14:paraId="23C4F642" w14:textId="77777777" w:rsidTr="006C7557">
        <w:trPr>
          <w:tblHeader/>
        </w:trPr>
        <w:tc>
          <w:tcPr>
            <w:tcW w:w="5490" w:type="dxa"/>
          </w:tcPr>
          <w:p w14:paraId="141CB656" w14:textId="77777777" w:rsidR="00576061" w:rsidRPr="009D0CAD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9D0CAD">
              <w:rPr>
                <w:rFonts w:asciiTheme="majorBidi" w:hAnsiTheme="majorBidi"/>
                <w:sz w:val="30"/>
                <w:szCs w:val="30"/>
                <w:cs/>
              </w:rPr>
              <w:t>ลูกหนี้ค่าเช่าและลูกหนี้อื่น</w:t>
            </w:r>
          </w:p>
        </w:tc>
        <w:tc>
          <w:tcPr>
            <w:tcW w:w="1710" w:type="dxa"/>
          </w:tcPr>
          <w:p w14:paraId="2C8BBBC3" w14:textId="2C6CF132" w:rsidR="00576061" w:rsidRPr="00B14F41" w:rsidRDefault="00B9424B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31,754</w:t>
            </w:r>
          </w:p>
        </w:tc>
        <w:tc>
          <w:tcPr>
            <w:tcW w:w="261" w:type="dxa"/>
          </w:tcPr>
          <w:p w14:paraId="07AEFC5D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5F142B10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24</w:t>
            </w:r>
            <w:r w:rsidRPr="0023234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9</w:t>
            </w:r>
            <w:r w:rsidRPr="004157E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</w:t>
            </w:r>
          </w:p>
        </w:tc>
      </w:tr>
      <w:tr w:rsidR="00576061" w:rsidRPr="00CE726B" w14:paraId="60770D23" w14:textId="77777777" w:rsidTr="006C7557">
        <w:trPr>
          <w:tblHeader/>
        </w:trPr>
        <w:tc>
          <w:tcPr>
            <w:tcW w:w="5490" w:type="dxa"/>
          </w:tcPr>
          <w:p w14:paraId="5627F59A" w14:textId="77777777" w:rsidR="00576061" w:rsidRPr="009D0CAD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Pr="009D0CA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เจ้าหนี้อื่น</w:t>
            </w:r>
          </w:p>
        </w:tc>
        <w:tc>
          <w:tcPr>
            <w:tcW w:w="1710" w:type="dxa"/>
          </w:tcPr>
          <w:p w14:paraId="5605F48E" w14:textId="6A6DE8E6" w:rsidR="00576061" w:rsidRPr="00B14F41" w:rsidRDefault="00B9424B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1" w:type="dxa"/>
          </w:tcPr>
          <w:p w14:paraId="3D83BCBC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01EC4747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</w:t>
            </w:r>
            <w:r w:rsidRPr="0023234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77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</w:t>
            </w:r>
          </w:p>
        </w:tc>
      </w:tr>
      <w:tr w:rsidR="00576061" w:rsidRPr="00CE726B" w14:paraId="2C98B564" w14:textId="77777777" w:rsidTr="006C7557">
        <w:trPr>
          <w:tblHeader/>
        </w:trPr>
        <w:tc>
          <w:tcPr>
            <w:tcW w:w="5490" w:type="dxa"/>
          </w:tcPr>
          <w:p w14:paraId="523FE736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710" w:type="dxa"/>
          </w:tcPr>
          <w:p w14:paraId="7895D7E2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2787EE11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24C4CA7C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576061" w:rsidRPr="00CE726B" w14:paraId="0F78F447" w14:textId="77777777" w:rsidTr="006C7557">
        <w:trPr>
          <w:tblHeader/>
        </w:trPr>
        <w:tc>
          <w:tcPr>
            <w:tcW w:w="5490" w:type="dxa"/>
          </w:tcPr>
          <w:p w14:paraId="79737599" w14:textId="77777777" w:rsidR="00576061" w:rsidRPr="009D0CAD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9D0CAD">
              <w:rPr>
                <w:rFonts w:asciiTheme="majorBidi" w:hAnsiTheme="majorBidi"/>
                <w:sz w:val="30"/>
                <w:szCs w:val="30"/>
                <w:cs/>
              </w:rPr>
              <w:t>ลูกหนี้ค่าเช่าและลูกหนี้อื่น</w:t>
            </w:r>
          </w:p>
        </w:tc>
        <w:tc>
          <w:tcPr>
            <w:tcW w:w="1710" w:type="dxa"/>
          </w:tcPr>
          <w:p w14:paraId="5D73583B" w14:textId="5E9A7027" w:rsidR="00576061" w:rsidRPr="00B14F41" w:rsidRDefault="008A5C6D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1" w:type="dxa"/>
          </w:tcPr>
          <w:p w14:paraId="2D0CADC5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5A732C57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  <w:r w:rsidRPr="004157E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</w:t>
            </w:r>
            <w:r w:rsidRPr="0023234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667</w:t>
            </w:r>
          </w:p>
        </w:tc>
      </w:tr>
      <w:tr w:rsidR="00576061" w:rsidRPr="00CE726B" w14:paraId="64E33188" w14:textId="77777777" w:rsidTr="006C7557">
        <w:trPr>
          <w:tblHeader/>
        </w:trPr>
        <w:tc>
          <w:tcPr>
            <w:tcW w:w="5490" w:type="dxa"/>
          </w:tcPr>
          <w:p w14:paraId="2E400622" w14:textId="77777777" w:rsidR="00576061" w:rsidRPr="009D0CAD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Pr="009D0CA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เจ้าหนี้อื่น</w:t>
            </w:r>
          </w:p>
        </w:tc>
        <w:tc>
          <w:tcPr>
            <w:tcW w:w="1710" w:type="dxa"/>
          </w:tcPr>
          <w:p w14:paraId="693824FC" w14:textId="2C779126" w:rsidR="00576061" w:rsidRPr="00B14F41" w:rsidRDefault="008A5C6D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20,510</w:t>
            </w:r>
          </w:p>
        </w:tc>
        <w:tc>
          <w:tcPr>
            <w:tcW w:w="261" w:type="dxa"/>
          </w:tcPr>
          <w:p w14:paraId="29EFC133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6DD37959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</w:t>
            </w:r>
          </w:p>
        </w:tc>
      </w:tr>
      <w:tr w:rsidR="00576061" w:rsidRPr="00CE726B" w14:paraId="094FA216" w14:textId="77777777" w:rsidTr="006C7557">
        <w:trPr>
          <w:tblHeader/>
        </w:trPr>
        <w:tc>
          <w:tcPr>
            <w:tcW w:w="5490" w:type="dxa"/>
          </w:tcPr>
          <w:p w14:paraId="7AF02550" w14:textId="77777777" w:rsidR="0057606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ดุสิตธานี พร็อพเพอร์ตี้ส์ รีท</w:t>
            </w:r>
            <w:r w:rsidRPr="00B14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</w:tcPr>
          <w:p w14:paraId="69D47861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171B0712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02EAEB40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576061" w:rsidRPr="00CE726B" w14:paraId="352E4242" w14:textId="77777777" w:rsidTr="006C7557">
        <w:trPr>
          <w:tblHeader/>
        </w:trPr>
        <w:tc>
          <w:tcPr>
            <w:tcW w:w="5490" w:type="dxa"/>
          </w:tcPr>
          <w:p w14:paraId="4F09E36F" w14:textId="77777777" w:rsidR="00576061" w:rsidRPr="00A547EC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547E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ค่าใช้จ่ายรอตัดบัญชี</w:t>
            </w:r>
          </w:p>
        </w:tc>
        <w:tc>
          <w:tcPr>
            <w:tcW w:w="1710" w:type="dxa"/>
          </w:tcPr>
          <w:p w14:paraId="4967080F" w14:textId="2BCA64ED" w:rsidR="00576061" w:rsidRPr="00B14F41" w:rsidRDefault="00B9424B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10,591</w:t>
            </w:r>
          </w:p>
        </w:tc>
        <w:tc>
          <w:tcPr>
            <w:tcW w:w="261" w:type="dxa"/>
          </w:tcPr>
          <w:p w14:paraId="10AD03D7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58790128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  <w:r w:rsidRPr="004157E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</w:t>
            </w:r>
            <w:r w:rsidRPr="0023234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24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9</w:t>
            </w:r>
          </w:p>
        </w:tc>
      </w:tr>
      <w:tr w:rsidR="00576061" w:rsidRPr="00CE726B" w14:paraId="129C15DD" w14:textId="77777777" w:rsidTr="006C7557">
        <w:trPr>
          <w:tblHeader/>
        </w:trPr>
        <w:tc>
          <w:tcPr>
            <w:tcW w:w="5490" w:type="dxa"/>
          </w:tcPr>
          <w:p w14:paraId="4AB0B8F0" w14:textId="77777777" w:rsidR="00576061" w:rsidRPr="00A547EC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Pr="00A547E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710" w:type="dxa"/>
          </w:tcPr>
          <w:p w14:paraId="78B3BCA8" w14:textId="31BCD65D" w:rsidR="00576061" w:rsidRPr="00B14F41" w:rsidRDefault="00B9424B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2,463</w:t>
            </w:r>
          </w:p>
        </w:tc>
        <w:tc>
          <w:tcPr>
            <w:tcW w:w="261" w:type="dxa"/>
          </w:tcPr>
          <w:p w14:paraId="22596155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59F7CDB9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</w:t>
            </w:r>
            <w:r w:rsidRPr="0023234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06</w:t>
            </w:r>
          </w:p>
        </w:tc>
      </w:tr>
      <w:tr w:rsidR="00576061" w:rsidRPr="00CE726B" w14:paraId="792828DB" w14:textId="77777777" w:rsidTr="006C7557">
        <w:trPr>
          <w:tblHeader/>
        </w:trPr>
        <w:tc>
          <w:tcPr>
            <w:tcW w:w="5490" w:type="dxa"/>
          </w:tcPr>
          <w:p w14:paraId="08FF8918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หลักทรัพย์จัดการกองทุน</w:t>
            </w:r>
            <w:r w:rsidRPr="00B14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กรุงไทย จำกัด (มหาชน)</w:t>
            </w:r>
          </w:p>
        </w:tc>
        <w:tc>
          <w:tcPr>
            <w:tcW w:w="1710" w:type="dxa"/>
          </w:tcPr>
          <w:p w14:paraId="4E3B0DF9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4A93E266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26612DD6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576061" w:rsidRPr="00CE726B" w14:paraId="687A2B90" w14:textId="77777777" w:rsidTr="006C7557">
        <w:trPr>
          <w:tblHeader/>
        </w:trPr>
        <w:tc>
          <w:tcPr>
            <w:tcW w:w="5490" w:type="dxa"/>
          </w:tcPr>
          <w:p w14:paraId="14B449A7" w14:textId="77777777" w:rsidR="00576061" w:rsidRPr="0065583D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Pr="0065583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710" w:type="dxa"/>
          </w:tcPr>
          <w:p w14:paraId="637A5B51" w14:textId="0CF10BF7" w:rsidR="00576061" w:rsidRPr="00B14F41" w:rsidRDefault="00B9424B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1,57</w:t>
            </w:r>
            <w:r w:rsidR="008A5C6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</w:t>
            </w:r>
          </w:p>
        </w:tc>
        <w:tc>
          <w:tcPr>
            <w:tcW w:w="261" w:type="dxa"/>
          </w:tcPr>
          <w:p w14:paraId="680E0F7C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7E74F8CF" w14:textId="77777777" w:rsidR="00576061" w:rsidRPr="00B14F41" w:rsidRDefault="00576061" w:rsidP="006C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  <w:r w:rsidRPr="00760BB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</w:t>
            </w:r>
            <w:r w:rsidRPr="004157E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</w:t>
            </w:r>
          </w:p>
        </w:tc>
      </w:tr>
    </w:tbl>
    <w:p w14:paraId="2C5DAB6F" w14:textId="77777777" w:rsidR="005635B0" w:rsidRDefault="005635B0" w:rsidP="00F22877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7105A71" w14:textId="394EDDCD" w:rsidR="0045489C" w:rsidRPr="0045489C" w:rsidRDefault="0045489C" w:rsidP="00B342B5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45489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5489C">
        <w:rPr>
          <w:rFonts w:ascii="Angsana New" w:hAnsi="Angsana New"/>
          <w:sz w:val="30"/>
          <w:szCs w:val="30"/>
        </w:rPr>
        <w:t xml:space="preserve">25 </w:t>
      </w:r>
      <w:r w:rsidRPr="0045489C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45489C">
        <w:rPr>
          <w:rFonts w:ascii="Angsana New" w:hAnsi="Angsana New"/>
          <w:sz w:val="30"/>
          <w:szCs w:val="30"/>
        </w:rPr>
        <w:t>2562</w:t>
      </w:r>
      <w:r w:rsidRPr="0045489C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45489C">
        <w:rPr>
          <w:rFonts w:ascii="Angsana New" w:hAnsi="Angsana New"/>
          <w:sz w:val="30"/>
          <w:szCs w:val="30"/>
        </w:rPr>
        <w:t xml:space="preserve">23 </w:t>
      </w:r>
      <w:r w:rsidRPr="0045489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5489C">
        <w:rPr>
          <w:rFonts w:ascii="Angsana New" w:hAnsi="Angsana New"/>
          <w:sz w:val="30"/>
          <w:szCs w:val="30"/>
        </w:rPr>
        <w:t xml:space="preserve">2562 </w:t>
      </w:r>
      <w:r w:rsidRPr="0045489C">
        <w:rPr>
          <w:rFonts w:ascii="Angsana New" w:hAnsi="Angsana New"/>
          <w:sz w:val="30"/>
          <w:szCs w:val="30"/>
          <w:cs/>
        </w:rPr>
        <w:t xml:space="preserve">บริษัท ดุสิต มัลดีฟส์ อินเวสเม้นท์ จำกัด </w:t>
      </w:r>
      <w:r w:rsidRPr="0045489C">
        <w:rPr>
          <w:rFonts w:ascii="Angsana New" w:hAnsi="Angsana New"/>
          <w:sz w:val="30"/>
          <w:szCs w:val="30"/>
        </w:rPr>
        <w:t>(DMI)</w:t>
      </w:r>
      <w:r w:rsidRPr="0045489C">
        <w:rPr>
          <w:rFonts w:ascii="Angsana New" w:hAnsi="Angsana New"/>
          <w:sz w:val="30"/>
          <w:szCs w:val="30"/>
          <w:cs/>
        </w:rPr>
        <w:t xml:space="preserve"> ซึ่งเป็นบริษัทย่อยทางอ้อมของกองทรัสต์ ได้กู้ยืมเงินกับกองทรัสต์เป็นสกุลดอลล่าร์สหรัฐ จำนวน </w:t>
      </w:r>
      <w:r w:rsidRPr="0045489C">
        <w:rPr>
          <w:rFonts w:ascii="Angsana New" w:hAnsi="Angsana New"/>
          <w:sz w:val="30"/>
          <w:szCs w:val="30"/>
        </w:rPr>
        <w:t xml:space="preserve">77.73 </w:t>
      </w:r>
      <w:r w:rsidRPr="0045489C">
        <w:rPr>
          <w:rFonts w:ascii="Angsana New" w:hAnsi="Angsana New"/>
          <w:sz w:val="30"/>
          <w:szCs w:val="30"/>
          <w:cs/>
        </w:rPr>
        <w:t xml:space="preserve">ล้านดอลล่าร์สหรัฐ เพื่อใช้ในการซื้อทรัพย์สินและหนี้สินในโครงการโรงแรม ดุสิตธานี มัลดีฟส์ และใช้เป็นเงินทุนหมุนเวียน เงินกู้ยืมดังกล่าวมีอัตราดอกเบี้ยร้อยละ </w:t>
      </w:r>
      <w:r w:rsidRPr="0045489C">
        <w:rPr>
          <w:rFonts w:ascii="Angsana New" w:hAnsi="Angsana New"/>
          <w:sz w:val="30"/>
          <w:szCs w:val="30"/>
        </w:rPr>
        <w:t xml:space="preserve">3.5 </w:t>
      </w:r>
      <w:r w:rsidRPr="0045489C">
        <w:rPr>
          <w:rFonts w:ascii="Angsana New" w:hAnsi="Angsana New"/>
          <w:sz w:val="30"/>
          <w:szCs w:val="30"/>
          <w:cs/>
        </w:rPr>
        <w:t xml:space="preserve">ต่อปี และผู้ให้กู้สามารถปรับอัตราดอกเบี้ยได้เป็นครั้งคราว โดยเงินกู้ยืมจำนวน </w:t>
      </w:r>
      <w:r w:rsidRPr="0045489C">
        <w:rPr>
          <w:rFonts w:ascii="Angsana New" w:hAnsi="Angsana New"/>
          <w:sz w:val="30"/>
          <w:szCs w:val="30"/>
        </w:rPr>
        <w:t xml:space="preserve">51 </w:t>
      </w:r>
      <w:r w:rsidRPr="0045489C">
        <w:rPr>
          <w:rFonts w:ascii="Angsana New" w:hAnsi="Angsana New"/>
          <w:sz w:val="30"/>
          <w:szCs w:val="30"/>
          <w:cs/>
        </w:rPr>
        <w:t xml:space="preserve">ล้านดอลล่าร์สหรัฐ มีกำหนดจ่ายคืนในวันที่ </w:t>
      </w:r>
      <w:r w:rsidRPr="0045489C">
        <w:rPr>
          <w:rFonts w:ascii="Angsana New" w:hAnsi="Angsana New"/>
          <w:sz w:val="30"/>
          <w:szCs w:val="30"/>
        </w:rPr>
        <w:t>7</w:t>
      </w:r>
      <w:r w:rsidRPr="0045489C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45489C">
        <w:rPr>
          <w:rFonts w:ascii="Angsana New" w:hAnsi="Angsana New"/>
          <w:sz w:val="30"/>
          <w:szCs w:val="30"/>
        </w:rPr>
        <w:t>2602</w:t>
      </w:r>
      <w:r w:rsidRPr="0045489C">
        <w:rPr>
          <w:rFonts w:ascii="Angsana New" w:hAnsi="Angsana New"/>
          <w:sz w:val="30"/>
          <w:szCs w:val="30"/>
          <w:cs/>
        </w:rPr>
        <w:t xml:space="preserve"> และเงินกู้ยืมจำนวน </w:t>
      </w:r>
      <w:r w:rsidRPr="0045489C">
        <w:rPr>
          <w:rFonts w:ascii="Angsana New" w:hAnsi="Angsana New"/>
          <w:sz w:val="30"/>
          <w:szCs w:val="30"/>
        </w:rPr>
        <w:t>26.73</w:t>
      </w:r>
      <w:r w:rsidRPr="0045489C">
        <w:rPr>
          <w:rFonts w:ascii="Angsana New" w:hAnsi="Angsana New"/>
          <w:sz w:val="30"/>
          <w:szCs w:val="30"/>
          <w:cs/>
        </w:rPr>
        <w:t xml:space="preserve"> ล้านดอลล่าร์สหรัฐกำหนดชำระคืนบางส่วนหรือทั้งจำนวนเมื่อถูกทวงถามจากกองทรัสต์ ทั้งนี้ เมื่อวันที่ </w:t>
      </w:r>
      <w:r w:rsidRPr="0045489C">
        <w:rPr>
          <w:rFonts w:ascii="Angsana New" w:hAnsi="Angsana New"/>
          <w:sz w:val="30"/>
          <w:szCs w:val="30"/>
        </w:rPr>
        <w:t>3</w:t>
      </w:r>
      <w:r w:rsidRPr="0045489C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45489C">
        <w:rPr>
          <w:rFonts w:ascii="Angsana New" w:hAnsi="Angsana New"/>
          <w:sz w:val="30"/>
          <w:szCs w:val="30"/>
        </w:rPr>
        <w:t>2563</w:t>
      </w:r>
      <w:r w:rsidRPr="0045489C">
        <w:rPr>
          <w:rFonts w:ascii="Angsana New" w:hAnsi="Angsana New"/>
          <w:sz w:val="30"/>
          <w:szCs w:val="30"/>
          <w:cs/>
        </w:rPr>
        <w:t xml:space="preserve"> </w:t>
      </w:r>
      <w:r w:rsidRPr="0045489C">
        <w:rPr>
          <w:rFonts w:ascii="Angsana New" w:hAnsi="Angsana New"/>
          <w:sz w:val="30"/>
          <w:szCs w:val="30"/>
        </w:rPr>
        <w:t xml:space="preserve"> DMI </w:t>
      </w:r>
      <w:r w:rsidRPr="0045489C">
        <w:rPr>
          <w:rFonts w:ascii="Angsana New" w:hAnsi="Angsana New"/>
          <w:sz w:val="30"/>
          <w:szCs w:val="30"/>
          <w:cs/>
        </w:rPr>
        <w:t xml:space="preserve">ได้จ่ายชำระคืนเงินกู้ยืมจำนวน </w:t>
      </w:r>
      <w:r w:rsidRPr="0045489C">
        <w:rPr>
          <w:rFonts w:ascii="Angsana New" w:hAnsi="Angsana New"/>
          <w:sz w:val="30"/>
          <w:szCs w:val="30"/>
        </w:rPr>
        <w:t xml:space="preserve">26.73 </w:t>
      </w:r>
      <w:r w:rsidRPr="0045489C">
        <w:rPr>
          <w:rFonts w:ascii="Angsana New" w:hAnsi="Angsana New"/>
          <w:sz w:val="30"/>
          <w:szCs w:val="30"/>
          <w:cs/>
        </w:rPr>
        <w:t xml:space="preserve">ล้านดอลล่าร์สหรัฐแล้ว นอกจากนี้ เมื่อวันที่ </w:t>
      </w:r>
      <w:r w:rsidRPr="0045489C">
        <w:rPr>
          <w:rFonts w:ascii="Angsana New" w:hAnsi="Angsana New"/>
          <w:sz w:val="30"/>
          <w:szCs w:val="30"/>
        </w:rPr>
        <w:t>22</w:t>
      </w:r>
      <w:r w:rsidRPr="0045489C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45489C">
        <w:rPr>
          <w:rFonts w:ascii="Angsana New" w:hAnsi="Angsana New"/>
          <w:sz w:val="30"/>
          <w:szCs w:val="30"/>
        </w:rPr>
        <w:t>2564</w:t>
      </w:r>
      <w:r w:rsidRPr="0045489C">
        <w:rPr>
          <w:rFonts w:ascii="Angsana New" w:hAnsi="Angsana New"/>
          <w:sz w:val="30"/>
          <w:szCs w:val="30"/>
          <w:cs/>
        </w:rPr>
        <w:t xml:space="preserve"> คณะกรรมการบริษัทของผู้จัดการกองทรัสต์ได้มีมติอนุมัติให้แก้ไขสัญญาเงินกู้ยืมระหว่างกองทรัสต์กับ </w:t>
      </w:r>
      <w:r w:rsidRPr="0045489C">
        <w:rPr>
          <w:rFonts w:ascii="Angsana New" w:hAnsi="Angsana New"/>
          <w:sz w:val="30"/>
          <w:szCs w:val="30"/>
        </w:rPr>
        <w:t>DMI</w:t>
      </w:r>
      <w:r w:rsidRPr="0045489C">
        <w:rPr>
          <w:rFonts w:ascii="Angsana New" w:hAnsi="Angsana New"/>
          <w:sz w:val="30"/>
          <w:szCs w:val="30"/>
          <w:cs/>
        </w:rPr>
        <w:t xml:space="preserve"> โดยแก้ไขวันครบกำหนดชำระคืนเงินกู้ยืมระยะยาวจำนวน</w:t>
      </w:r>
      <w:r w:rsidR="00B342B5">
        <w:rPr>
          <w:rFonts w:ascii="Angsana New" w:hAnsi="Angsana New" w:hint="cs"/>
          <w:sz w:val="30"/>
          <w:szCs w:val="30"/>
          <w:cs/>
        </w:rPr>
        <w:t xml:space="preserve"> </w:t>
      </w:r>
      <w:r w:rsidRPr="0045489C">
        <w:rPr>
          <w:rFonts w:ascii="Angsana New" w:hAnsi="Angsana New"/>
          <w:sz w:val="30"/>
          <w:szCs w:val="30"/>
        </w:rPr>
        <w:t xml:space="preserve">51 </w:t>
      </w:r>
      <w:r w:rsidRPr="0045489C">
        <w:rPr>
          <w:rFonts w:ascii="Angsana New" w:hAnsi="Angsana New"/>
          <w:sz w:val="30"/>
          <w:szCs w:val="30"/>
          <w:cs/>
        </w:rPr>
        <w:t xml:space="preserve">ล้านดอลล่าร์สหรัฐ โดยมีกำหนดชำระคืนภายใน </w:t>
      </w:r>
      <w:r w:rsidRPr="0045489C">
        <w:rPr>
          <w:rFonts w:ascii="Angsana New" w:hAnsi="Angsana New"/>
          <w:sz w:val="30"/>
          <w:szCs w:val="30"/>
        </w:rPr>
        <w:t>5</w:t>
      </w:r>
      <w:r w:rsidRPr="0045489C">
        <w:rPr>
          <w:rFonts w:ascii="Angsana New" w:hAnsi="Angsana New"/>
          <w:sz w:val="30"/>
          <w:szCs w:val="30"/>
          <w:cs/>
        </w:rPr>
        <w:t xml:space="preserve"> ปี นับจากวันที่เริ่มเปลี่ยนแปลงสัญญา และกำหนดอัตราดอกเบี้ยร้อยละ </w:t>
      </w:r>
      <w:r w:rsidRPr="0045489C">
        <w:rPr>
          <w:rFonts w:ascii="Angsana New" w:hAnsi="Angsana New"/>
          <w:sz w:val="30"/>
          <w:szCs w:val="30"/>
        </w:rPr>
        <w:t xml:space="preserve">5.4 </w:t>
      </w:r>
      <w:r w:rsidRPr="0045489C">
        <w:rPr>
          <w:rFonts w:ascii="Angsana New" w:hAnsi="Angsana New"/>
          <w:sz w:val="30"/>
          <w:szCs w:val="30"/>
          <w:cs/>
        </w:rPr>
        <w:t xml:space="preserve">ต่อปี เมื่อวันที่ </w:t>
      </w:r>
      <w:r w:rsidR="001E03E2">
        <w:rPr>
          <w:rFonts w:ascii="Angsana New" w:hAnsi="Angsana New"/>
          <w:sz w:val="30"/>
          <w:szCs w:val="30"/>
        </w:rPr>
        <w:t>13</w:t>
      </w:r>
      <w:r w:rsidRPr="0045489C">
        <w:rPr>
          <w:rFonts w:ascii="Angsana New" w:hAnsi="Angsana New"/>
          <w:sz w:val="30"/>
          <w:szCs w:val="30"/>
          <w:cs/>
        </w:rPr>
        <w:t xml:space="preserve"> สิงหาคม </w:t>
      </w:r>
      <w:r w:rsidR="001E03E2">
        <w:rPr>
          <w:rFonts w:ascii="Angsana New" w:hAnsi="Angsana New"/>
          <w:sz w:val="30"/>
          <w:szCs w:val="30"/>
        </w:rPr>
        <w:t>2564</w:t>
      </w:r>
      <w:r w:rsidRPr="0045489C">
        <w:rPr>
          <w:rFonts w:ascii="Angsana New" w:hAnsi="Angsana New"/>
          <w:sz w:val="30"/>
          <w:szCs w:val="30"/>
          <w:cs/>
        </w:rPr>
        <w:t xml:space="preserve"> </w:t>
      </w:r>
      <w:r w:rsidRPr="0045489C">
        <w:rPr>
          <w:rFonts w:ascii="Angsana New" w:hAnsi="Angsana New"/>
          <w:sz w:val="30"/>
          <w:szCs w:val="30"/>
        </w:rPr>
        <w:t xml:space="preserve">DMI </w:t>
      </w:r>
      <w:r w:rsidRPr="0045489C">
        <w:rPr>
          <w:rFonts w:ascii="Angsana New" w:hAnsi="Angsana New"/>
          <w:sz w:val="30"/>
          <w:szCs w:val="30"/>
          <w:cs/>
        </w:rPr>
        <w:t xml:space="preserve">ได้จ่ายชำระเงินกู้ยืมจำนวน </w:t>
      </w:r>
      <w:r w:rsidRPr="0045489C">
        <w:rPr>
          <w:rFonts w:ascii="Angsana New" w:hAnsi="Angsana New"/>
          <w:sz w:val="30"/>
          <w:szCs w:val="30"/>
        </w:rPr>
        <w:t xml:space="preserve">2 </w:t>
      </w:r>
      <w:r w:rsidRPr="0045489C">
        <w:rPr>
          <w:rFonts w:ascii="Angsana New" w:hAnsi="Angsana New"/>
          <w:sz w:val="30"/>
          <w:szCs w:val="30"/>
          <w:cs/>
        </w:rPr>
        <w:t xml:space="preserve">ล้านดอลล่าร์สหรัฐ คงเหลือเงินกู้ยืมจำนวน </w:t>
      </w:r>
      <w:r w:rsidRPr="0045489C">
        <w:rPr>
          <w:rFonts w:ascii="Angsana New" w:hAnsi="Angsana New"/>
          <w:sz w:val="30"/>
          <w:szCs w:val="30"/>
        </w:rPr>
        <w:t xml:space="preserve">49 </w:t>
      </w:r>
      <w:r w:rsidRPr="0045489C">
        <w:rPr>
          <w:rFonts w:ascii="Angsana New" w:hAnsi="Angsana New"/>
          <w:sz w:val="30"/>
          <w:szCs w:val="30"/>
          <w:cs/>
        </w:rPr>
        <w:t xml:space="preserve">ล้านดอลล่าร์สหรัฐ ณ วันที่ </w:t>
      </w:r>
      <w:r w:rsidRPr="0045489C">
        <w:rPr>
          <w:rFonts w:ascii="Angsana New" w:hAnsi="Angsana New"/>
          <w:sz w:val="30"/>
          <w:szCs w:val="30"/>
        </w:rPr>
        <w:t xml:space="preserve">30 </w:t>
      </w:r>
      <w:r w:rsidRPr="0045489C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45489C">
        <w:rPr>
          <w:rFonts w:ascii="Angsana New" w:hAnsi="Angsana New"/>
          <w:sz w:val="30"/>
          <w:szCs w:val="30"/>
        </w:rPr>
        <w:t>2564</w:t>
      </w:r>
    </w:p>
    <w:p w14:paraId="31E611A6" w14:textId="2A6629C8" w:rsidR="00F22877" w:rsidRDefault="00F22877" w:rsidP="00F22877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23FDB14" w14:textId="77777777" w:rsidR="00576061" w:rsidRPr="00C84DC0" w:rsidRDefault="00576061" w:rsidP="0057606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E73399">
        <w:rPr>
          <w:rFonts w:asciiTheme="majorBidi" w:hAnsiTheme="majorBidi" w:cstheme="majorBidi"/>
          <w:sz w:val="30"/>
          <w:szCs w:val="30"/>
        </w:rPr>
        <w:t>9</w:t>
      </w:r>
      <w:r w:rsidRPr="00C84DC0">
        <w:rPr>
          <w:rFonts w:asciiTheme="majorBidi" w:hAnsiTheme="majorBidi" w:cstheme="majorBidi"/>
          <w:sz w:val="30"/>
          <w:szCs w:val="30"/>
          <w:cs/>
        </w:rPr>
        <w:tab/>
        <w:t>การแบ่งปันส่วนทุนให้ผู้ถือหน่วย</w:t>
      </w:r>
      <w:r>
        <w:rPr>
          <w:rFonts w:asciiTheme="majorBidi" w:hAnsiTheme="majorBidi" w:cstheme="majorBidi" w:hint="cs"/>
          <w:sz w:val="30"/>
          <w:szCs w:val="30"/>
          <w:cs/>
        </w:rPr>
        <w:t>ทรัสต์</w:t>
      </w:r>
    </w:p>
    <w:p w14:paraId="46C47CEF" w14:textId="77777777" w:rsidR="00576061" w:rsidRPr="004B7079" w:rsidRDefault="00576061" w:rsidP="0057606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AF9C186" w14:textId="49DBA31C" w:rsidR="00576061" w:rsidRPr="004B7079" w:rsidRDefault="00576061" w:rsidP="00576061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sz w:val="30"/>
          <w:szCs w:val="30"/>
        </w:rPr>
      </w:pPr>
      <w:r w:rsidRPr="004B7079">
        <w:rPr>
          <w:rFonts w:ascii="Angsana New" w:hAnsi="Angsana New"/>
          <w:sz w:val="30"/>
          <w:szCs w:val="30"/>
          <w:cs/>
        </w:rPr>
        <w:t>ในระหว่างงวด</w:t>
      </w:r>
      <w:r w:rsidR="00064D79">
        <w:rPr>
          <w:rFonts w:ascii="Angsana New" w:hAnsi="Angsana New" w:hint="cs"/>
          <w:sz w:val="30"/>
          <w:szCs w:val="30"/>
          <w:cs/>
        </w:rPr>
        <w:t>เก้า</w:t>
      </w:r>
      <w:r w:rsidRPr="004B7079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4157EA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4B7079">
        <w:rPr>
          <w:rFonts w:ascii="Angsana New" w:hAnsi="Angsana New"/>
          <w:sz w:val="30"/>
          <w:szCs w:val="30"/>
        </w:rPr>
        <w:t xml:space="preserve"> </w:t>
      </w:r>
      <w:r w:rsidR="00064D79">
        <w:rPr>
          <w:rFonts w:ascii="Angsana New" w:hAnsi="Angsana New" w:hint="cs"/>
          <w:sz w:val="30"/>
          <w:szCs w:val="30"/>
          <w:cs/>
        </w:rPr>
        <w:t>กันยา</w:t>
      </w:r>
      <w:r>
        <w:rPr>
          <w:rFonts w:ascii="Angsana New" w:hAnsi="Angsana New" w:hint="cs"/>
          <w:sz w:val="30"/>
          <w:szCs w:val="30"/>
          <w:cs/>
        </w:rPr>
        <w:t>ยน</w:t>
      </w:r>
      <w:r w:rsidRPr="004B7079">
        <w:rPr>
          <w:rFonts w:ascii="Angsana New" w:hAnsi="Angsana New" w:hint="cs"/>
          <w:sz w:val="30"/>
          <w:szCs w:val="30"/>
          <w:cs/>
        </w:rPr>
        <w:t xml:space="preserve"> </w:t>
      </w:r>
      <w:r w:rsidRPr="004B7079">
        <w:rPr>
          <w:rFonts w:ascii="Angsana New" w:hAnsi="Angsana New"/>
          <w:sz w:val="30"/>
          <w:szCs w:val="30"/>
          <w:cs/>
        </w:rPr>
        <w:t>กองทรัสต์ได้มีการจ่ายเงินปันผลให้แก่ผู้ถือ</w:t>
      </w:r>
      <w:r w:rsidRPr="004B7079">
        <w:rPr>
          <w:rFonts w:ascii="Angsana New" w:hAnsi="Angsana New" w:hint="cs"/>
          <w:sz w:val="30"/>
          <w:szCs w:val="30"/>
          <w:cs/>
        </w:rPr>
        <w:t>หน่วย</w:t>
      </w:r>
      <w:r w:rsidRPr="004B7079">
        <w:rPr>
          <w:rFonts w:ascii="Angsana New" w:hAnsi="Angsana New"/>
          <w:sz w:val="30"/>
          <w:szCs w:val="30"/>
          <w:cs/>
        </w:rPr>
        <w:t>ทรัสต์ดังนี้</w:t>
      </w:r>
    </w:p>
    <w:p w14:paraId="5A8236AD" w14:textId="77777777" w:rsidR="00576061" w:rsidRPr="00CE726B" w:rsidRDefault="00576061" w:rsidP="0057606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890"/>
        <w:gridCol w:w="270"/>
        <w:gridCol w:w="2520"/>
        <w:gridCol w:w="270"/>
        <w:gridCol w:w="1350"/>
        <w:gridCol w:w="270"/>
        <w:gridCol w:w="1170"/>
        <w:gridCol w:w="270"/>
        <w:gridCol w:w="1170"/>
      </w:tblGrid>
      <w:tr w:rsidR="00576061" w:rsidRPr="00CE726B" w14:paraId="7549F0CA" w14:textId="77777777" w:rsidTr="006C7557">
        <w:trPr>
          <w:cantSplit/>
          <w:tblHeader/>
        </w:trPr>
        <w:tc>
          <w:tcPr>
            <w:tcW w:w="1890" w:type="dxa"/>
          </w:tcPr>
          <w:p w14:paraId="50787492" w14:textId="77777777" w:rsidR="00576061" w:rsidRDefault="00576061" w:rsidP="006C7557">
            <w:pPr>
              <w:spacing w:line="240" w:lineRule="auto"/>
              <w:ind w:firstLine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_Hlk52804492"/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วันประกาศ</w:t>
            </w:r>
          </w:p>
          <w:p w14:paraId="381CEA31" w14:textId="77777777" w:rsidR="00576061" w:rsidRPr="00CE726B" w:rsidRDefault="00576061" w:rsidP="006C7557">
            <w:pPr>
              <w:spacing w:line="240" w:lineRule="auto"/>
              <w:ind w:firstLine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จ่ายเงินปันผล</w:t>
            </w:r>
          </w:p>
        </w:tc>
        <w:tc>
          <w:tcPr>
            <w:tcW w:w="270" w:type="dxa"/>
          </w:tcPr>
          <w:p w14:paraId="48513BE2" w14:textId="77777777" w:rsidR="00576061" w:rsidRPr="00CE726B" w:rsidRDefault="00576061" w:rsidP="006C7557">
            <w:pPr>
              <w:pStyle w:val="Heading9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2520" w:type="dxa"/>
          </w:tcPr>
          <w:p w14:paraId="6F731E06" w14:textId="77777777" w:rsidR="00576061" w:rsidRDefault="00576061" w:rsidP="006C7557">
            <w:pPr>
              <w:pStyle w:val="Heading9"/>
              <w:ind w:left="-107" w:right="-110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  <w:p w14:paraId="2E53AC9D" w14:textId="77777777" w:rsidR="00576061" w:rsidRPr="00B14F41" w:rsidRDefault="00576061" w:rsidP="006C7557">
            <w:pPr>
              <w:pStyle w:val="Heading9"/>
              <w:ind w:left="-107" w:right="-110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สำหรับรอบระยะเวลา</w:t>
            </w:r>
          </w:p>
        </w:tc>
        <w:tc>
          <w:tcPr>
            <w:tcW w:w="270" w:type="dxa"/>
          </w:tcPr>
          <w:p w14:paraId="5B11D42E" w14:textId="77777777" w:rsidR="00576061" w:rsidRPr="00B14F41" w:rsidRDefault="00576061" w:rsidP="006C7557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350" w:type="dxa"/>
          </w:tcPr>
          <w:p w14:paraId="5605DE0C" w14:textId="77777777" w:rsidR="00576061" w:rsidRDefault="00576061" w:rsidP="006C7557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  <w:p w14:paraId="3A245D6F" w14:textId="77777777" w:rsidR="00576061" w:rsidRPr="00B14F41" w:rsidRDefault="00576061" w:rsidP="006C7557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อัตรา</w:t>
            </w:r>
            <w:r w:rsidRPr="00B14F41">
              <w:rPr>
                <w:rFonts w:asciiTheme="majorBidi" w:hAnsiTheme="majorBidi" w:cstheme="majorBidi"/>
                <w:b w:val="0"/>
                <w:bCs w:val="0"/>
                <w:cs/>
              </w:rPr>
              <w:t>ต่อหน่วย</w:t>
            </w:r>
          </w:p>
        </w:tc>
        <w:tc>
          <w:tcPr>
            <w:tcW w:w="270" w:type="dxa"/>
          </w:tcPr>
          <w:p w14:paraId="20213475" w14:textId="77777777" w:rsidR="00576061" w:rsidRPr="00B14F41" w:rsidRDefault="00576061" w:rsidP="006C7557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170" w:type="dxa"/>
          </w:tcPr>
          <w:p w14:paraId="34E62AC5" w14:textId="77777777" w:rsidR="00576061" w:rsidRDefault="00576061" w:rsidP="006C7557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  <w:p w14:paraId="7D039F3B" w14:textId="77777777" w:rsidR="00576061" w:rsidRPr="00B14F41" w:rsidRDefault="00576061" w:rsidP="006C7557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0F0B2B">
              <w:rPr>
                <w:rFonts w:asciiTheme="majorBidi" w:hAnsiTheme="majorBidi" w:cstheme="majorBidi"/>
                <w:b w:val="0"/>
                <w:bCs w:val="0"/>
                <w:spacing w:val="-2"/>
              </w:rPr>
              <w:t>25</w:t>
            </w:r>
            <w:r w:rsidRPr="00E73399">
              <w:rPr>
                <w:rFonts w:asciiTheme="majorBidi" w:hAnsiTheme="majorBidi" w:cstheme="majorBidi"/>
                <w:b w:val="0"/>
                <w:bCs w:val="0"/>
                <w:spacing w:val="-2"/>
              </w:rPr>
              <w:t>6</w:t>
            </w:r>
            <w:r w:rsidRPr="000F0B2B">
              <w:rPr>
                <w:rFonts w:asciiTheme="majorBidi" w:hAnsiTheme="majorBidi" w:cstheme="majorBidi"/>
                <w:b w:val="0"/>
                <w:bCs w:val="0"/>
                <w:spacing w:val="-2"/>
              </w:rPr>
              <w:t>4</w:t>
            </w:r>
          </w:p>
        </w:tc>
        <w:tc>
          <w:tcPr>
            <w:tcW w:w="270" w:type="dxa"/>
          </w:tcPr>
          <w:p w14:paraId="0F008835" w14:textId="77777777" w:rsidR="00576061" w:rsidRPr="00D57DCE" w:rsidRDefault="00576061" w:rsidP="006C7557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170" w:type="dxa"/>
          </w:tcPr>
          <w:p w14:paraId="227610C7" w14:textId="77777777" w:rsidR="00576061" w:rsidRDefault="00576061" w:rsidP="006C7557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  <w:p w14:paraId="266E6CA0" w14:textId="77777777" w:rsidR="00576061" w:rsidRPr="00D57DCE" w:rsidRDefault="00576061" w:rsidP="006C7557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0F0B2B">
              <w:rPr>
                <w:rFonts w:asciiTheme="majorBidi" w:hAnsiTheme="majorBidi" w:cstheme="majorBidi"/>
                <w:b w:val="0"/>
                <w:bCs w:val="0"/>
                <w:spacing w:val="-2"/>
              </w:rPr>
              <w:t>25</w:t>
            </w:r>
            <w:r w:rsidRPr="00E73399">
              <w:rPr>
                <w:rFonts w:asciiTheme="majorBidi" w:hAnsiTheme="majorBidi" w:cstheme="majorBidi"/>
                <w:b w:val="0"/>
                <w:bCs w:val="0"/>
                <w:spacing w:val="-2"/>
              </w:rPr>
              <w:t>6</w:t>
            </w:r>
            <w:r w:rsidRPr="004157EA">
              <w:rPr>
                <w:rFonts w:asciiTheme="majorBidi" w:hAnsiTheme="majorBidi" w:cstheme="majorBidi"/>
                <w:b w:val="0"/>
                <w:bCs w:val="0"/>
                <w:spacing w:val="-2"/>
              </w:rPr>
              <w:t>3</w:t>
            </w:r>
          </w:p>
        </w:tc>
      </w:tr>
      <w:tr w:rsidR="00576061" w:rsidRPr="00CE726B" w14:paraId="042A4B55" w14:textId="77777777" w:rsidTr="006C7557">
        <w:trPr>
          <w:cantSplit/>
          <w:tblHeader/>
        </w:trPr>
        <w:tc>
          <w:tcPr>
            <w:tcW w:w="1890" w:type="dxa"/>
          </w:tcPr>
          <w:p w14:paraId="30A77E34" w14:textId="77777777" w:rsidR="00576061" w:rsidRPr="00CE726B" w:rsidRDefault="00576061" w:rsidP="006C75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A15E72" w14:textId="77777777" w:rsidR="00576061" w:rsidRPr="00CE726B" w:rsidRDefault="00576061" w:rsidP="006C755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5DB0EED0" w14:textId="77777777" w:rsidR="00576061" w:rsidRPr="00CE726B" w:rsidRDefault="00576061" w:rsidP="006C7557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7C692A1" w14:textId="77777777" w:rsidR="00576061" w:rsidRPr="00CE726B" w:rsidRDefault="00576061" w:rsidP="006C755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7F40800" w14:textId="77777777" w:rsidR="00576061" w:rsidRPr="00CE726B" w:rsidRDefault="00576061" w:rsidP="006C75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/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หน่วย)</w:t>
            </w:r>
          </w:p>
        </w:tc>
        <w:tc>
          <w:tcPr>
            <w:tcW w:w="270" w:type="dxa"/>
          </w:tcPr>
          <w:p w14:paraId="77E3B5D9" w14:textId="77777777" w:rsidR="00576061" w:rsidRPr="00CE726B" w:rsidRDefault="00576061" w:rsidP="006C755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5C43B77" w14:textId="77777777" w:rsidR="00576061" w:rsidRPr="00CE726B" w:rsidRDefault="00576061" w:rsidP="006C755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76061" w:rsidRPr="00CE726B" w14:paraId="2AC89F9C" w14:textId="77777777" w:rsidTr="006C7557">
        <w:trPr>
          <w:cantSplit/>
          <w:tblHeader/>
        </w:trPr>
        <w:tc>
          <w:tcPr>
            <w:tcW w:w="1890" w:type="dxa"/>
          </w:tcPr>
          <w:p w14:paraId="65989C2C" w14:textId="77777777" w:rsidR="00576061" w:rsidRPr="007E137B" w:rsidRDefault="00576061" w:rsidP="006C75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2AAC28D7" w14:textId="77777777" w:rsidR="00576061" w:rsidRPr="007E137B" w:rsidRDefault="00576061" w:rsidP="006C75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20" w:type="dxa"/>
          </w:tcPr>
          <w:p w14:paraId="29A78651" w14:textId="77777777" w:rsidR="00576061" w:rsidRPr="007E137B" w:rsidRDefault="00576061" w:rsidP="006C7557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1AD88C79" w14:textId="77777777" w:rsidR="00576061" w:rsidRPr="007E137B" w:rsidRDefault="00576061" w:rsidP="006C75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</w:tcPr>
          <w:p w14:paraId="0091B688" w14:textId="77777777" w:rsidR="00576061" w:rsidRPr="007E137B" w:rsidRDefault="00576061" w:rsidP="006C75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71143833" w14:textId="77777777" w:rsidR="00576061" w:rsidRPr="007E137B" w:rsidRDefault="00576061" w:rsidP="006C75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70" w:type="dxa"/>
          </w:tcPr>
          <w:p w14:paraId="2FBCF098" w14:textId="77777777" w:rsidR="00576061" w:rsidRPr="007E137B" w:rsidRDefault="00576061" w:rsidP="006C75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E66C42B" w14:textId="77777777" w:rsidR="00576061" w:rsidRPr="00D8440E" w:rsidRDefault="00576061" w:rsidP="006C75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80945D" w14:textId="77777777" w:rsidR="00576061" w:rsidRPr="00D8440E" w:rsidRDefault="00576061" w:rsidP="006C7557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0F06" w:rsidRPr="00CE726B" w14:paraId="48350C8C" w14:textId="77777777" w:rsidTr="006C7557">
        <w:trPr>
          <w:cantSplit/>
          <w:tblHeader/>
        </w:trPr>
        <w:tc>
          <w:tcPr>
            <w:tcW w:w="1890" w:type="dxa"/>
          </w:tcPr>
          <w:p w14:paraId="59480817" w14:textId="19DB77D0" w:rsidR="00A00F06" w:rsidRPr="00171D82" w:rsidRDefault="00F22877" w:rsidP="006C75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C43DA5" w:rsidRPr="00171D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กรกฎาคม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B6B3864" w14:textId="77777777" w:rsidR="00A00F06" w:rsidRPr="00171D82" w:rsidRDefault="00A00F06" w:rsidP="006C75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5CBE94A2" w14:textId="4AF61051" w:rsidR="00A00F06" w:rsidRPr="00171D82" w:rsidRDefault="00F22877" w:rsidP="006C7557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43DA5" w:rsidRPr="00171D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C43DA5" w:rsidRPr="00171D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กราคม </w:t>
            </w:r>
            <w:r w:rsidR="0051597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C43DA5" w:rsidRPr="00171D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43DA5" w:rsidRPr="00171D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  <w:p w14:paraId="1B5F2C99" w14:textId="6BC4A0D2" w:rsidR="00C43DA5" w:rsidRPr="00171D82" w:rsidRDefault="00C43DA5" w:rsidP="006C7557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D8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270" w:type="dxa"/>
          </w:tcPr>
          <w:p w14:paraId="2D3E9C03" w14:textId="77777777" w:rsidR="00A00F06" w:rsidRPr="00171D82" w:rsidRDefault="00A00F06" w:rsidP="006C75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FF842C4" w14:textId="77777777" w:rsidR="005140EA" w:rsidRDefault="005140EA" w:rsidP="006C75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F3DBEE" w14:textId="1A4A5053" w:rsidR="00A00F06" w:rsidRPr="00171D82" w:rsidRDefault="00171D82" w:rsidP="006C75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D82">
              <w:rPr>
                <w:rFonts w:asciiTheme="majorBidi" w:hAnsiTheme="majorBidi" w:cstheme="majorBidi" w:hint="cs"/>
                <w:sz w:val="30"/>
                <w:szCs w:val="30"/>
                <w:cs/>
              </w:rPr>
              <w:t>0.1155</w:t>
            </w:r>
          </w:p>
        </w:tc>
        <w:tc>
          <w:tcPr>
            <w:tcW w:w="270" w:type="dxa"/>
          </w:tcPr>
          <w:p w14:paraId="07492630" w14:textId="77777777" w:rsidR="00A00F06" w:rsidRPr="00171D82" w:rsidRDefault="00A00F06" w:rsidP="006C75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B818132" w14:textId="77777777" w:rsidR="005140EA" w:rsidRDefault="005140EA" w:rsidP="005140EA">
            <w:pPr>
              <w:tabs>
                <w:tab w:val="clear" w:pos="907"/>
                <w:tab w:val="left" w:pos="340"/>
                <w:tab w:val="left" w:pos="880"/>
              </w:tabs>
              <w:spacing w:line="240" w:lineRule="auto"/>
              <w:ind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4AA20F" w14:textId="5F3E3E79" w:rsidR="00A00F06" w:rsidRPr="00171D82" w:rsidRDefault="00171D82" w:rsidP="00146ED7">
            <w:pPr>
              <w:tabs>
                <w:tab w:val="clear" w:pos="907"/>
                <w:tab w:val="left" w:pos="340"/>
                <w:tab w:val="left" w:pos="88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1D82">
              <w:rPr>
                <w:rFonts w:asciiTheme="majorBidi" w:hAnsiTheme="majorBidi" w:cstheme="majorBidi" w:hint="cs"/>
                <w:sz w:val="30"/>
                <w:szCs w:val="30"/>
                <w:cs/>
              </w:rPr>
              <w:t>82</w:t>
            </w:r>
            <w:r w:rsidRPr="00171D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  <w:cs/>
              </w:rPr>
              <w:t>17</w:t>
            </w:r>
            <w:r w:rsidR="00F2287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637C9C6" w14:textId="77777777" w:rsidR="00A00F06" w:rsidRPr="00171D82" w:rsidRDefault="00A00F06" w:rsidP="006C75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462CD4" w14:textId="77777777" w:rsidR="005140EA" w:rsidRDefault="005140EA" w:rsidP="006C7557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44B733" w14:textId="62464EB4" w:rsidR="00A00F06" w:rsidRPr="00171D82" w:rsidRDefault="00171D82" w:rsidP="006C7557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1D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6061" w:rsidRPr="00626CA9" w14:paraId="5E34F4C5" w14:textId="77777777" w:rsidTr="006C7557">
        <w:trPr>
          <w:cantSplit/>
          <w:tblHeader/>
        </w:trPr>
        <w:tc>
          <w:tcPr>
            <w:tcW w:w="1890" w:type="dxa"/>
          </w:tcPr>
          <w:p w14:paraId="6D9FE5C2" w14:textId="77777777" w:rsidR="00576061" w:rsidRPr="00171D82" w:rsidRDefault="00576061" w:rsidP="006C75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D82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กุมภาพันธ์ 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A3E2542" w14:textId="77777777" w:rsidR="00576061" w:rsidRPr="00171D82" w:rsidRDefault="00576061" w:rsidP="006C75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2D283077" w14:textId="77777777" w:rsidR="00576061" w:rsidRPr="00171D82" w:rsidRDefault="00576061" w:rsidP="006C75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กรกฎาคม </w:t>
            </w:r>
            <w:r w:rsidRPr="00171D8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9D816C0" w14:textId="77777777" w:rsidR="00576061" w:rsidRPr="00171D82" w:rsidRDefault="00576061" w:rsidP="006C75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1EDB590" w14:textId="77777777" w:rsidR="00576061" w:rsidRPr="00171D82" w:rsidRDefault="00576061" w:rsidP="006C75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5B5238" w14:textId="77777777" w:rsidR="00576061" w:rsidRPr="00171D82" w:rsidRDefault="00576061" w:rsidP="006C75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213</w:t>
            </w:r>
            <w:r w:rsidRPr="00171D8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56E0065" w14:textId="77777777" w:rsidR="00576061" w:rsidRPr="00171D82" w:rsidRDefault="00576061" w:rsidP="006C75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811D232" w14:textId="77777777" w:rsidR="00576061" w:rsidRPr="00171D82" w:rsidRDefault="00576061" w:rsidP="006C7557">
            <w:pPr>
              <w:tabs>
                <w:tab w:val="clear" w:pos="907"/>
                <w:tab w:val="left" w:pos="340"/>
                <w:tab w:val="left" w:pos="880"/>
              </w:tabs>
              <w:spacing w:line="240" w:lineRule="auto"/>
              <w:ind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1D82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  <w:p w14:paraId="1EB9A826" w14:textId="77777777" w:rsidR="00576061" w:rsidRPr="00171D82" w:rsidRDefault="00576061" w:rsidP="006C7557">
            <w:pPr>
              <w:tabs>
                <w:tab w:val="clear" w:pos="680"/>
                <w:tab w:val="decimal" w:pos="1233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1D82">
              <w:rPr>
                <w:rFonts w:asciiTheme="majorBidi" w:hAnsiTheme="majorBidi" w:cstheme="majorBidi"/>
                <w:sz w:val="30"/>
                <w:szCs w:val="30"/>
              </w:rPr>
              <w:t xml:space="preserve">    151,543</w:t>
            </w:r>
          </w:p>
        </w:tc>
        <w:tc>
          <w:tcPr>
            <w:tcW w:w="270" w:type="dxa"/>
          </w:tcPr>
          <w:p w14:paraId="5374876E" w14:textId="77777777" w:rsidR="00576061" w:rsidRPr="00171D82" w:rsidRDefault="00576061" w:rsidP="006C75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7C67B2" w14:textId="77777777" w:rsidR="00576061" w:rsidRPr="00171D82" w:rsidRDefault="00576061" w:rsidP="005140EA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A2DE40" w14:textId="77777777" w:rsidR="00576061" w:rsidRPr="00171D82" w:rsidRDefault="00576061" w:rsidP="005140EA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1D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2877" w:rsidRPr="00626CA9" w14:paraId="24B1DF9E" w14:textId="77777777" w:rsidTr="006C7557">
        <w:trPr>
          <w:cantSplit/>
          <w:tblHeader/>
        </w:trPr>
        <w:tc>
          <w:tcPr>
            <w:tcW w:w="1890" w:type="dxa"/>
          </w:tcPr>
          <w:p w14:paraId="474E6F2F" w14:textId="25E4EB8B" w:rsidR="00F22877" w:rsidRPr="00171D82" w:rsidRDefault="00F22877" w:rsidP="006C75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70C44F4" w14:textId="77777777" w:rsidR="00F22877" w:rsidRPr="00171D82" w:rsidRDefault="00F22877" w:rsidP="006C75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3DB75DBD" w14:textId="4995C775" w:rsidR="00F22877" w:rsidRPr="00171D82" w:rsidRDefault="00F22877" w:rsidP="00F22877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  <w:p w14:paraId="1CBE072E" w14:textId="3E93E192" w:rsidR="00F22877" w:rsidRPr="00171D82" w:rsidRDefault="00F22877" w:rsidP="00F228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1D8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270" w:type="dxa"/>
          </w:tcPr>
          <w:p w14:paraId="41262E93" w14:textId="77777777" w:rsidR="00F22877" w:rsidRPr="00171D82" w:rsidRDefault="00F22877" w:rsidP="006C75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BC6740B" w14:textId="77777777" w:rsidR="00F22877" w:rsidRDefault="00F22877" w:rsidP="006C75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D5A673" w14:textId="020100B5" w:rsidR="00F22877" w:rsidRPr="00171D82" w:rsidRDefault="00F22877" w:rsidP="006C75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0.1750</w:t>
            </w:r>
          </w:p>
        </w:tc>
        <w:tc>
          <w:tcPr>
            <w:tcW w:w="270" w:type="dxa"/>
          </w:tcPr>
          <w:p w14:paraId="4F5F7CF1" w14:textId="77777777" w:rsidR="00F22877" w:rsidRPr="00171D82" w:rsidRDefault="00F22877" w:rsidP="006C75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DF66AC3" w14:textId="77777777" w:rsidR="00F22877" w:rsidRDefault="00F22877" w:rsidP="006C7557">
            <w:pPr>
              <w:tabs>
                <w:tab w:val="clear" w:pos="907"/>
                <w:tab w:val="left" w:pos="340"/>
                <w:tab w:val="left" w:pos="880"/>
              </w:tabs>
              <w:spacing w:line="240" w:lineRule="auto"/>
              <w:ind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490A6F" w14:textId="0BFDAD84" w:rsidR="00F22877" w:rsidRPr="00171D82" w:rsidRDefault="00F22877" w:rsidP="00F22877">
            <w:pPr>
              <w:tabs>
                <w:tab w:val="clear" w:pos="907"/>
                <w:tab w:val="left" w:pos="340"/>
                <w:tab w:val="left" w:pos="88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1D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2218D9" w14:textId="77777777" w:rsidR="00F22877" w:rsidRPr="00171D82" w:rsidRDefault="00F22877" w:rsidP="006C75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9B50A9" w14:textId="77777777" w:rsidR="00F22877" w:rsidRDefault="00F22877" w:rsidP="005140EA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1FEC1D" w14:textId="4A8A0BB5" w:rsidR="00F22877" w:rsidRPr="00171D82" w:rsidRDefault="00F22877" w:rsidP="005140EA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124,512</w:t>
            </w:r>
          </w:p>
        </w:tc>
      </w:tr>
      <w:tr w:rsidR="00576061" w:rsidRPr="0003431E" w14:paraId="46B0F7FF" w14:textId="77777777" w:rsidTr="006C7557">
        <w:trPr>
          <w:cantSplit/>
        </w:trPr>
        <w:tc>
          <w:tcPr>
            <w:tcW w:w="1890" w:type="dxa"/>
          </w:tcPr>
          <w:p w14:paraId="309F1A43" w14:textId="77777777" w:rsidR="00576061" w:rsidRPr="00171D82" w:rsidRDefault="00576061" w:rsidP="006C75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1D82"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 w:rsidRPr="00171D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กุมภาพันธ์ </w:t>
            </w:r>
            <w:r w:rsidRPr="00171D8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  <w:p w14:paraId="62BF3702" w14:textId="77777777" w:rsidR="00576061" w:rsidRPr="00171D82" w:rsidRDefault="00576061" w:rsidP="006C7557">
            <w:pPr>
              <w:spacing w:line="240" w:lineRule="auto"/>
              <w:ind w:lef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AE2A2E" w14:textId="77777777" w:rsidR="00576061" w:rsidRPr="00171D82" w:rsidRDefault="00576061" w:rsidP="006C755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20951A7A" w14:textId="77777777" w:rsidR="00576061" w:rsidRPr="00171D82" w:rsidRDefault="00576061" w:rsidP="006C75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1D8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71D82">
              <w:rPr>
                <w:rFonts w:asciiTheme="majorBidi" w:hAnsiTheme="majorBidi" w:cstheme="majorBidi"/>
                <w:sz w:val="30"/>
                <w:szCs w:val="30"/>
                <w:cs/>
              </w:rPr>
              <w:t>ต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  <w:cs/>
              </w:rPr>
              <w:t>ุลาคม</w:t>
            </w:r>
            <w:r w:rsidRPr="00171D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71D82">
              <w:rPr>
                <w:rFonts w:asciiTheme="majorBidi" w:hAnsiTheme="majorBidi" w:cstheme="majorBidi"/>
                <w:sz w:val="30"/>
                <w:szCs w:val="30"/>
              </w:rPr>
              <w:t xml:space="preserve">- 31 </w:t>
            </w:r>
            <w:r w:rsidRPr="00171D82">
              <w:rPr>
                <w:rFonts w:asciiTheme="majorBidi" w:hAnsiTheme="majorBidi" w:cstheme="majorBidi"/>
                <w:sz w:val="30"/>
                <w:szCs w:val="30"/>
                <w:cs/>
              </w:rPr>
              <w:t>ธ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ันวาคม </w:t>
            </w:r>
            <w:r w:rsidRPr="00171D82">
              <w:rPr>
                <w:rFonts w:asciiTheme="majorBidi" w:hAnsiTheme="majorBidi" w:cstheme="majorBidi"/>
                <w:sz w:val="30"/>
                <w:szCs w:val="30"/>
              </w:rPr>
              <w:t xml:space="preserve">2562 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270" w:type="dxa"/>
          </w:tcPr>
          <w:p w14:paraId="13258627" w14:textId="77777777" w:rsidR="00576061" w:rsidRPr="00171D82" w:rsidRDefault="00576061" w:rsidP="006C755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9832C1" w14:textId="77777777" w:rsidR="00576061" w:rsidRPr="00171D82" w:rsidRDefault="00576061" w:rsidP="006C75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DFCC82" w14:textId="77777777" w:rsidR="00576061" w:rsidRPr="00171D82" w:rsidRDefault="00576061" w:rsidP="006C75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1D8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71D8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71D82">
              <w:rPr>
                <w:rFonts w:asciiTheme="majorBidi" w:hAnsiTheme="majorBidi" w:cstheme="majorBidi"/>
                <w:sz w:val="30"/>
                <w:szCs w:val="30"/>
              </w:rPr>
              <w:t>0294</w:t>
            </w:r>
          </w:p>
        </w:tc>
        <w:tc>
          <w:tcPr>
            <w:tcW w:w="270" w:type="dxa"/>
          </w:tcPr>
          <w:p w14:paraId="32B5927C" w14:textId="77777777" w:rsidR="00576061" w:rsidRPr="00171D82" w:rsidRDefault="00576061" w:rsidP="006C755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C1712A" w14:textId="77777777" w:rsidR="00576061" w:rsidRPr="00171D82" w:rsidRDefault="00576061" w:rsidP="006C7557">
            <w:pPr>
              <w:tabs>
                <w:tab w:val="decimal" w:pos="1233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1F5B74" w14:textId="77777777" w:rsidR="00576061" w:rsidRPr="00171D82" w:rsidRDefault="00576061" w:rsidP="006C7557">
            <w:pPr>
              <w:tabs>
                <w:tab w:val="clear" w:pos="680"/>
                <w:tab w:val="left" w:pos="340"/>
                <w:tab w:val="decimal" w:pos="1233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1D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047371" w14:textId="77777777" w:rsidR="00576061" w:rsidRPr="00171D82" w:rsidRDefault="00576061" w:rsidP="006C7557">
            <w:pPr>
              <w:tabs>
                <w:tab w:val="decimal" w:pos="1233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CD8B05" w14:textId="77777777" w:rsidR="00576061" w:rsidRPr="00171D82" w:rsidRDefault="00576061" w:rsidP="006C7557">
            <w:pPr>
              <w:tabs>
                <w:tab w:val="clear" w:pos="680"/>
                <w:tab w:val="left" w:pos="340"/>
                <w:tab w:val="decimal" w:pos="1233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5B17E8" w14:textId="77777777" w:rsidR="00576061" w:rsidRPr="00171D82" w:rsidRDefault="00576061" w:rsidP="006C7557">
            <w:pPr>
              <w:tabs>
                <w:tab w:val="clear" w:pos="680"/>
                <w:tab w:val="left" w:pos="340"/>
                <w:tab w:val="decimal" w:pos="1233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1D82">
              <w:rPr>
                <w:rFonts w:asciiTheme="majorBidi" w:hAnsiTheme="majorBidi" w:cstheme="majorBidi"/>
                <w:sz w:val="30"/>
                <w:szCs w:val="30"/>
              </w:rPr>
              <w:t>20,917</w:t>
            </w:r>
          </w:p>
        </w:tc>
      </w:tr>
      <w:tr w:rsidR="00171D82" w:rsidRPr="0003431E" w14:paraId="35181CD8" w14:textId="77777777" w:rsidTr="006C7557">
        <w:trPr>
          <w:cantSplit/>
          <w:trHeight w:val="407"/>
        </w:trPr>
        <w:tc>
          <w:tcPr>
            <w:tcW w:w="1890" w:type="dxa"/>
          </w:tcPr>
          <w:p w14:paraId="37F85A71" w14:textId="77777777" w:rsidR="00171D82" w:rsidRPr="00171D82" w:rsidRDefault="00171D82" w:rsidP="006C75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B26EAD" w14:textId="77777777" w:rsidR="00171D82" w:rsidRPr="00171D82" w:rsidRDefault="00171D82" w:rsidP="006C755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514CC394" w14:textId="77777777" w:rsidR="00171D82" w:rsidRPr="00171D82" w:rsidRDefault="00171D82" w:rsidP="006C7557">
            <w:pPr>
              <w:tabs>
                <w:tab w:val="clear" w:pos="1871"/>
                <w:tab w:val="left" w:pos="160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F7F1B7" w14:textId="77777777" w:rsidR="00171D82" w:rsidRPr="00171D82" w:rsidRDefault="00171D82" w:rsidP="006C755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00B101" w14:textId="77777777" w:rsidR="00171D82" w:rsidRPr="00171D82" w:rsidRDefault="00171D82" w:rsidP="006C75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33DB1" w14:textId="77777777" w:rsidR="00171D82" w:rsidRPr="00171D82" w:rsidRDefault="00171D82" w:rsidP="006C755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B29056" w14:textId="12B5E9C0" w:rsidR="00171D82" w:rsidRPr="00171D82" w:rsidRDefault="005140EA" w:rsidP="006C7557">
            <w:pPr>
              <w:tabs>
                <w:tab w:val="clear" w:pos="680"/>
                <w:tab w:val="decimal" w:pos="1233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1D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233,7</w:t>
            </w:r>
            <w:r w:rsidR="00F228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7057EF55" w14:textId="77777777" w:rsidR="00171D82" w:rsidRPr="00171D82" w:rsidRDefault="00171D82" w:rsidP="006C7557">
            <w:pPr>
              <w:tabs>
                <w:tab w:val="decimal" w:pos="1233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8583A4" w14:textId="4A8906DC" w:rsidR="00171D82" w:rsidRPr="00171D82" w:rsidRDefault="00CB3F77" w:rsidP="005140EA">
            <w:pPr>
              <w:tabs>
                <w:tab w:val="clear" w:pos="680"/>
                <w:tab w:val="clear" w:pos="907"/>
                <w:tab w:val="left" w:pos="340"/>
                <w:tab w:val="left" w:pos="880"/>
                <w:tab w:val="decimal" w:pos="1233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</w:t>
            </w:r>
            <w:r w:rsidR="005140EA" w:rsidRPr="00171D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</w:t>
            </w:r>
          </w:p>
        </w:tc>
      </w:tr>
      <w:bookmarkEnd w:id="1"/>
    </w:tbl>
    <w:p w14:paraId="046F1D7F" w14:textId="77777777" w:rsidR="00576061" w:rsidRDefault="00576061" w:rsidP="0057606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F84AA31" w14:textId="77777777" w:rsidR="00576061" w:rsidRPr="00BC7BEF" w:rsidRDefault="00576061" w:rsidP="0057606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0B2B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การคืนทุนให้</w:t>
      </w:r>
      <w:r w:rsidRPr="00BC7BEF">
        <w:rPr>
          <w:rFonts w:asciiTheme="majorBidi" w:hAnsiTheme="majorBidi" w:cstheme="majorBidi"/>
          <w:sz w:val="30"/>
          <w:szCs w:val="30"/>
          <w:cs/>
        </w:rPr>
        <w:t>ผู้ถือหน่วยทรัสต์</w:t>
      </w:r>
    </w:p>
    <w:p w14:paraId="2F820613" w14:textId="3A8CE7BB" w:rsidR="00576061" w:rsidRDefault="00576061" w:rsidP="0057606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2D99922" w14:textId="362DDC14" w:rsidR="00B20DDB" w:rsidRDefault="00B20DDB" w:rsidP="00B20DDB">
      <w:pPr>
        <w:pStyle w:val="BodyText"/>
        <w:spacing w:after="0" w:line="240" w:lineRule="auto"/>
        <w:ind w:left="549"/>
        <w:jc w:val="thaiDistribute"/>
        <w:rPr>
          <w:rFonts w:ascii="Angsana New" w:hAnsi="Angsana New"/>
          <w:sz w:val="30"/>
          <w:szCs w:val="30"/>
        </w:rPr>
      </w:pPr>
      <w:r w:rsidRPr="005140EA">
        <w:rPr>
          <w:rFonts w:ascii="Angsana New" w:hAnsi="Angsana New"/>
          <w:sz w:val="30"/>
          <w:szCs w:val="30"/>
          <w:cs/>
        </w:rPr>
        <w:t>ในการประชุมคณะกรรมการบริษัทของผู้จัดการกองทรัสต์</w:t>
      </w:r>
      <w:r w:rsidRPr="005140EA">
        <w:rPr>
          <w:rFonts w:ascii="Angsana New" w:hAnsi="Angsana New"/>
          <w:sz w:val="30"/>
          <w:szCs w:val="30"/>
        </w:rPr>
        <w:t xml:space="preserve"> </w:t>
      </w:r>
      <w:r w:rsidRPr="005140E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140EA">
        <w:rPr>
          <w:rFonts w:ascii="Angsana New" w:hAnsi="Angsana New"/>
          <w:sz w:val="30"/>
          <w:szCs w:val="30"/>
        </w:rPr>
        <w:t>29</w:t>
      </w:r>
      <w:r w:rsidRPr="005140EA">
        <w:rPr>
          <w:rFonts w:ascii="Angsana New" w:hAnsi="Angsana New" w:hint="cs"/>
          <w:sz w:val="30"/>
          <w:szCs w:val="30"/>
          <w:cs/>
        </w:rPr>
        <w:t xml:space="preserve"> </w:t>
      </w:r>
      <w:r w:rsidRPr="005140EA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5140EA">
        <w:rPr>
          <w:rFonts w:ascii="Angsana New" w:hAnsi="Angsana New"/>
          <w:sz w:val="30"/>
          <w:szCs w:val="30"/>
        </w:rPr>
        <w:t>2564</w:t>
      </w:r>
      <w:r w:rsidRPr="005140EA">
        <w:rPr>
          <w:rFonts w:ascii="Angsana New" w:hAnsi="Angsana New" w:hint="cs"/>
          <w:sz w:val="30"/>
          <w:szCs w:val="30"/>
          <w:cs/>
        </w:rPr>
        <w:t xml:space="preserve"> </w:t>
      </w:r>
      <w:r w:rsidRPr="005140EA">
        <w:rPr>
          <w:rFonts w:ascii="Angsana New" w:hAnsi="Angsana New"/>
          <w:sz w:val="30"/>
          <w:szCs w:val="30"/>
          <w:cs/>
        </w:rPr>
        <w:t>มีมติอนุมัติจ่ายเงิน</w:t>
      </w:r>
      <w:r w:rsidRPr="005140EA">
        <w:rPr>
          <w:rFonts w:ascii="Angsana New" w:hAnsi="Angsana New" w:hint="cs"/>
          <w:sz w:val="30"/>
          <w:szCs w:val="30"/>
          <w:cs/>
        </w:rPr>
        <w:t>คืนเงินลง</w:t>
      </w:r>
      <w:r w:rsidRPr="005140EA">
        <w:rPr>
          <w:rFonts w:ascii="Angsana New" w:hAnsi="Angsana New"/>
          <w:sz w:val="30"/>
          <w:szCs w:val="30"/>
          <w:cs/>
        </w:rPr>
        <w:t>ทุน</w:t>
      </w:r>
      <w:r w:rsidRPr="005140EA">
        <w:rPr>
          <w:rFonts w:asciiTheme="majorBidi" w:hAnsiTheme="majorBidi" w:cstheme="majorBidi"/>
          <w:sz w:val="30"/>
          <w:szCs w:val="30"/>
          <w:cs/>
        </w:rPr>
        <w:t>ให้กับผู้ถือหน่วย</w:t>
      </w:r>
      <w:r w:rsidRPr="005140EA">
        <w:rPr>
          <w:rFonts w:asciiTheme="majorBidi" w:hAnsiTheme="majorBidi" w:cstheme="majorBidi" w:hint="cs"/>
          <w:sz w:val="30"/>
          <w:szCs w:val="30"/>
          <w:cs/>
        </w:rPr>
        <w:t>ทรัสต์</w:t>
      </w:r>
      <w:r w:rsidRPr="005140EA">
        <w:rPr>
          <w:rFonts w:ascii="Angsana New" w:hAnsi="Angsana New"/>
          <w:sz w:val="30"/>
          <w:szCs w:val="30"/>
          <w:cs/>
        </w:rPr>
        <w:t xml:space="preserve">ในอัตราหน่วยละ </w:t>
      </w:r>
      <w:r w:rsidRPr="005140EA">
        <w:rPr>
          <w:rFonts w:ascii="Angsana New" w:hAnsi="Angsana New"/>
          <w:sz w:val="30"/>
          <w:szCs w:val="30"/>
        </w:rPr>
        <w:t>0.0595</w:t>
      </w:r>
      <w:r w:rsidRPr="005140EA">
        <w:rPr>
          <w:rFonts w:ascii="Angsana New" w:hAnsi="Angsana New" w:hint="cs"/>
          <w:sz w:val="30"/>
          <w:szCs w:val="30"/>
          <w:cs/>
        </w:rPr>
        <w:t xml:space="preserve"> </w:t>
      </w:r>
      <w:r w:rsidRPr="005140EA">
        <w:rPr>
          <w:rFonts w:ascii="Angsana New" w:hAnsi="Angsana New"/>
          <w:sz w:val="30"/>
          <w:szCs w:val="30"/>
          <w:cs/>
        </w:rPr>
        <w:t xml:space="preserve">บาท เป็นจำนวนเงิน </w:t>
      </w:r>
      <w:r w:rsidRPr="005140EA">
        <w:rPr>
          <w:rFonts w:ascii="Angsana New" w:hAnsi="Angsana New"/>
          <w:sz w:val="30"/>
          <w:szCs w:val="30"/>
        </w:rPr>
        <w:t>42.3</w:t>
      </w:r>
      <w:r w:rsidR="00F53FA7">
        <w:rPr>
          <w:rFonts w:ascii="Angsana New" w:hAnsi="Angsana New"/>
          <w:sz w:val="30"/>
          <w:szCs w:val="30"/>
        </w:rPr>
        <w:t>3</w:t>
      </w:r>
      <w:r w:rsidRPr="005140EA">
        <w:rPr>
          <w:rFonts w:ascii="Angsana New" w:hAnsi="Angsana New" w:hint="cs"/>
          <w:sz w:val="30"/>
          <w:szCs w:val="30"/>
          <w:cs/>
        </w:rPr>
        <w:t xml:space="preserve"> </w:t>
      </w:r>
      <w:r w:rsidRPr="005140EA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  <w:cs/>
        </w:rPr>
        <w:t xml:space="preserve"> </w:t>
      </w:r>
    </w:p>
    <w:p w14:paraId="4AA2CE85" w14:textId="77777777" w:rsidR="00B20DDB" w:rsidRDefault="00B20DDB" w:rsidP="0057606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A2FCC70" w14:textId="77777777" w:rsidR="00576061" w:rsidRDefault="00576061" w:rsidP="00576061">
      <w:pPr>
        <w:ind w:left="562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139E9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D139E9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บริษัทของผู้จัดการกองทรัสต์</w:t>
      </w:r>
      <w:r w:rsidRPr="00D139E9">
        <w:rPr>
          <w:rFonts w:asciiTheme="majorBidi" w:hAnsiTheme="majorBidi" w:cstheme="majorBidi"/>
          <w:sz w:val="30"/>
          <w:szCs w:val="30"/>
        </w:rPr>
        <w:t xml:space="preserve"> </w:t>
      </w:r>
      <w:r w:rsidRPr="00D139E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0F0B2B">
        <w:rPr>
          <w:rFonts w:asciiTheme="majorBidi" w:hAnsiTheme="majorBidi" w:cstheme="majorBidi"/>
          <w:sz w:val="30"/>
          <w:szCs w:val="30"/>
        </w:rPr>
        <w:t>24</w:t>
      </w:r>
      <w:r w:rsidRPr="00D139E9">
        <w:rPr>
          <w:rFonts w:asciiTheme="majorBidi" w:hAnsiTheme="majorBidi" w:cstheme="majorBidi"/>
          <w:sz w:val="30"/>
          <w:szCs w:val="30"/>
        </w:rPr>
        <w:t xml:space="preserve"> </w:t>
      </w:r>
      <w:r w:rsidRPr="00D139E9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0F0B2B">
        <w:rPr>
          <w:rFonts w:asciiTheme="majorBidi" w:hAnsiTheme="majorBidi" w:cstheme="majorBidi"/>
          <w:sz w:val="30"/>
          <w:szCs w:val="30"/>
        </w:rPr>
        <w:t>25</w:t>
      </w:r>
      <w:r w:rsidRPr="00E73399">
        <w:rPr>
          <w:rFonts w:asciiTheme="majorBidi" w:hAnsiTheme="majorBidi" w:cstheme="majorBidi"/>
          <w:sz w:val="30"/>
          <w:szCs w:val="30"/>
        </w:rPr>
        <w:t>6</w:t>
      </w:r>
      <w:r w:rsidRPr="004157EA">
        <w:rPr>
          <w:rFonts w:asciiTheme="majorBidi" w:hAnsiTheme="majorBidi" w:cstheme="majorBidi"/>
          <w:sz w:val="30"/>
          <w:szCs w:val="30"/>
        </w:rPr>
        <w:t>3</w:t>
      </w:r>
      <w:r w:rsidRPr="00D139E9">
        <w:rPr>
          <w:rFonts w:asciiTheme="majorBidi" w:hAnsiTheme="majorBidi" w:cstheme="majorBidi"/>
          <w:sz w:val="30"/>
          <w:szCs w:val="30"/>
          <w:cs/>
        </w:rPr>
        <w:t xml:space="preserve"> มีมติอนุมัติจ่ายคืนเงินลงทุนให้กับผู้ถือหน่วย</w:t>
      </w:r>
      <w:r>
        <w:rPr>
          <w:rFonts w:asciiTheme="majorBidi" w:hAnsiTheme="majorBidi" w:cstheme="majorBidi" w:hint="cs"/>
          <w:sz w:val="30"/>
          <w:szCs w:val="30"/>
          <w:cs/>
        </w:rPr>
        <w:t>ทรัสต์</w:t>
      </w:r>
      <w:r w:rsidRPr="00D139E9">
        <w:rPr>
          <w:rFonts w:asciiTheme="majorBidi" w:hAnsiTheme="majorBidi" w:cstheme="majorBidi"/>
          <w:sz w:val="30"/>
          <w:szCs w:val="30"/>
          <w:cs/>
        </w:rPr>
        <w:t xml:space="preserve">ในอัตราหน่วยละ </w:t>
      </w:r>
      <w:r w:rsidRPr="00E73399">
        <w:rPr>
          <w:rFonts w:asciiTheme="majorBidi" w:hAnsiTheme="majorBidi" w:cstheme="majorBidi"/>
          <w:sz w:val="30"/>
          <w:szCs w:val="30"/>
        </w:rPr>
        <w:t>0</w:t>
      </w:r>
      <w:r w:rsidRPr="00D139E9">
        <w:rPr>
          <w:rFonts w:asciiTheme="majorBidi" w:hAnsiTheme="majorBidi" w:cstheme="majorBidi"/>
          <w:sz w:val="30"/>
          <w:szCs w:val="30"/>
          <w:cs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079</w:t>
      </w:r>
      <w:r w:rsidRPr="000F0B2B">
        <w:rPr>
          <w:rFonts w:asciiTheme="majorBidi" w:hAnsiTheme="majorBidi" w:cstheme="majorBidi"/>
          <w:sz w:val="30"/>
          <w:szCs w:val="30"/>
        </w:rPr>
        <w:t>4</w:t>
      </w:r>
      <w:r w:rsidRPr="00D139E9">
        <w:rPr>
          <w:rFonts w:asciiTheme="majorBidi" w:hAnsiTheme="majorBidi" w:cstheme="majorBidi"/>
          <w:sz w:val="30"/>
          <w:szCs w:val="30"/>
          <w:cs/>
        </w:rPr>
        <w:t xml:space="preserve"> บาท รวมเป็นเงิน </w:t>
      </w:r>
      <w:r w:rsidRPr="000F0B2B">
        <w:rPr>
          <w:rFonts w:asciiTheme="majorBidi" w:hAnsiTheme="majorBidi" w:cstheme="majorBidi"/>
          <w:sz w:val="30"/>
          <w:szCs w:val="30"/>
        </w:rPr>
        <w:t>5</w:t>
      </w:r>
      <w:r w:rsidRPr="00E73399">
        <w:rPr>
          <w:rFonts w:asciiTheme="majorBidi" w:hAnsiTheme="majorBidi" w:cstheme="majorBidi"/>
          <w:sz w:val="30"/>
          <w:szCs w:val="30"/>
        </w:rPr>
        <w:t>6</w:t>
      </w:r>
      <w:r w:rsidRPr="00D139E9">
        <w:rPr>
          <w:rFonts w:asciiTheme="majorBidi" w:hAnsiTheme="majorBidi" w:cstheme="majorBidi"/>
          <w:sz w:val="30"/>
          <w:szCs w:val="30"/>
          <w:cs/>
        </w:rPr>
        <w:t>.</w:t>
      </w:r>
      <w:r w:rsidRPr="000F0B2B">
        <w:rPr>
          <w:rFonts w:asciiTheme="majorBidi" w:hAnsiTheme="majorBidi" w:cstheme="majorBidi"/>
          <w:sz w:val="30"/>
          <w:szCs w:val="30"/>
        </w:rPr>
        <w:t>4</w:t>
      </w:r>
      <w:r w:rsidRPr="00E73399">
        <w:rPr>
          <w:rFonts w:asciiTheme="majorBidi" w:hAnsiTheme="majorBidi" w:cstheme="majorBidi"/>
          <w:sz w:val="30"/>
          <w:szCs w:val="30"/>
        </w:rPr>
        <w:t>9</w:t>
      </w:r>
      <w:r w:rsidRPr="00D139E9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06C2ADBF" w14:textId="77777777" w:rsidR="00576061" w:rsidRDefault="00576061" w:rsidP="00576061">
      <w:pPr>
        <w:ind w:left="562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5902FAE" w14:textId="77777777" w:rsidR="00576061" w:rsidRPr="0003431E" w:rsidRDefault="00576061" w:rsidP="0057606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0F0B2B">
        <w:rPr>
          <w:rFonts w:asciiTheme="majorBidi" w:hAnsiTheme="majorBidi" w:cstheme="majorBidi"/>
          <w:sz w:val="30"/>
          <w:szCs w:val="30"/>
        </w:rPr>
        <w:t>11</w:t>
      </w:r>
      <w:r w:rsidRPr="0003431E">
        <w:rPr>
          <w:rFonts w:asciiTheme="majorBidi" w:hAnsiTheme="majorBidi" w:cstheme="majorBidi"/>
          <w:sz w:val="30"/>
          <w:szCs w:val="30"/>
          <w:cs/>
        </w:rPr>
        <w:tab/>
        <w:t>ข้อมูลเกี่ยวกับการซื้อขายเงินลงทุน</w:t>
      </w:r>
    </w:p>
    <w:p w14:paraId="3782285D" w14:textId="77777777" w:rsidR="00576061" w:rsidRPr="00785849" w:rsidRDefault="00576061" w:rsidP="0057606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8144C88" w14:textId="77777777" w:rsidR="00F22877" w:rsidRDefault="00576061" w:rsidP="00576061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i/>
          <w:iCs/>
          <w:sz w:val="30"/>
          <w:szCs w:val="30"/>
        </w:rPr>
        <w:sectPr w:rsidR="00F22877" w:rsidSect="004576C0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9"/>
          <w:cols w:space="720"/>
        </w:sect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9D533D">
        <w:rPr>
          <w:rFonts w:ascii="Angsana New" w:hAnsi="Angsana New"/>
          <w:sz w:val="30"/>
          <w:szCs w:val="30"/>
          <w:cs/>
        </w:rPr>
        <w:t>กองทรัสต์ได้ซื้อขายเงินลงทุนสำหรับงวด</w:t>
      </w:r>
      <w:r w:rsidR="00526A99">
        <w:rPr>
          <w:rFonts w:ascii="Angsana New" w:hAnsi="Angsana New" w:hint="cs"/>
          <w:sz w:val="30"/>
          <w:szCs w:val="30"/>
          <w:cs/>
        </w:rPr>
        <w:t>เก้า</w:t>
      </w:r>
      <w:r w:rsidRPr="009D533D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4157EA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9D533D">
        <w:rPr>
          <w:rFonts w:ascii="Angsana New" w:hAnsi="Angsana New"/>
          <w:sz w:val="30"/>
          <w:szCs w:val="30"/>
          <w:cs/>
        </w:rPr>
        <w:t xml:space="preserve"> </w:t>
      </w:r>
      <w:r w:rsidR="00526A99">
        <w:rPr>
          <w:rFonts w:ascii="Angsana New" w:hAnsi="Angsana New" w:hint="cs"/>
          <w:sz w:val="30"/>
          <w:szCs w:val="30"/>
          <w:cs/>
        </w:rPr>
        <w:t>กันยา</w:t>
      </w:r>
      <w:r>
        <w:rPr>
          <w:rFonts w:ascii="Angsana New" w:hAnsi="Angsana New" w:hint="cs"/>
          <w:sz w:val="30"/>
          <w:szCs w:val="30"/>
          <w:cs/>
        </w:rPr>
        <w:t>ยน</w:t>
      </w:r>
      <w:r w:rsidRPr="009D533D">
        <w:rPr>
          <w:rFonts w:ascii="Angsana New" w:hAnsi="Angsana New"/>
          <w:sz w:val="30"/>
          <w:szCs w:val="30"/>
          <w:cs/>
        </w:rPr>
        <w:t xml:space="preserve"> </w:t>
      </w:r>
      <w:r w:rsidRPr="000F0B2B">
        <w:rPr>
          <w:rFonts w:ascii="Angsana New" w:hAnsi="Angsana New"/>
          <w:sz w:val="30"/>
          <w:szCs w:val="30"/>
        </w:rPr>
        <w:t>25</w:t>
      </w:r>
      <w:r w:rsidRPr="00E73399">
        <w:rPr>
          <w:rFonts w:ascii="Angsana New" w:hAnsi="Angsana New"/>
          <w:sz w:val="30"/>
          <w:szCs w:val="30"/>
        </w:rPr>
        <w:t>6</w:t>
      </w:r>
      <w:r w:rsidRPr="000F0B2B">
        <w:rPr>
          <w:rFonts w:ascii="Angsana New" w:hAnsi="Angsana New"/>
          <w:sz w:val="30"/>
          <w:szCs w:val="30"/>
        </w:rPr>
        <w:t>4</w:t>
      </w:r>
      <w:r w:rsidRPr="009D533D">
        <w:rPr>
          <w:rFonts w:ascii="Angsana New" w:hAnsi="Angsana New"/>
          <w:sz w:val="30"/>
          <w:szCs w:val="30"/>
        </w:rPr>
        <w:t xml:space="preserve"> </w:t>
      </w:r>
      <w:r w:rsidRPr="009D533D">
        <w:rPr>
          <w:rFonts w:ascii="Angsana New" w:hAnsi="Angsana New"/>
          <w:sz w:val="30"/>
          <w:szCs w:val="30"/>
          <w:cs/>
        </w:rPr>
        <w:t>โดยไม่รวมเงินลงทุนในเงินฝากธนาคาร เป็นจำนวน</w:t>
      </w:r>
      <w:r>
        <w:rPr>
          <w:rFonts w:ascii="Angsana New" w:hAnsi="Angsana New"/>
          <w:sz w:val="30"/>
          <w:szCs w:val="30"/>
        </w:rPr>
        <w:t xml:space="preserve"> </w:t>
      </w:r>
      <w:r w:rsidR="00D81A88" w:rsidRPr="00D81A88">
        <w:rPr>
          <w:rFonts w:ascii="Angsana New" w:hAnsi="Angsana New"/>
          <w:sz w:val="30"/>
          <w:szCs w:val="30"/>
        </w:rPr>
        <w:t>72</w:t>
      </w:r>
      <w:r w:rsidR="00FB127E" w:rsidRPr="00D81A88">
        <w:rPr>
          <w:rFonts w:ascii="Angsana New" w:hAnsi="Angsana New"/>
          <w:sz w:val="30"/>
          <w:szCs w:val="30"/>
        </w:rPr>
        <w:t>.</w:t>
      </w:r>
      <w:r w:rsidR="00D81A88" w:rsidRPr="00D81A88">
        <w:rPr>
          <w:rFonts w:ascii="Angsana New" w:hAnsi="Angsana New"/>
          <w:sz w:val="30"/>
          <w:szCs w:val="30"/>
        </w:rPr>
        <w:t>1</w:t>
      </w:r>
      <w:r w:rsidR="005B3326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 w:rsidRPr="009D533D">
        <w:rPr>
          <w:rFonts w:ascii="Angsana New" w:hAnsi="Angsana New"/>
          <w:sz w:val="30"/>
          <w:szCs w:val="30"/>
          <w:cs/>
        </w:rPr>
        <w:t>ล้านบาท โดยคิดเป็นร้อยละ</w:t>
      </w:r>
      <w:r>
        <w:rPr>
          <w:rFonts w:ascii="Angsana New" w:hAnsi="Angsana New"/>
          <w:sz w:val="30"/>
          <w:szCs w:val="30"/>
        </w:rPr>
        <w:t xml:space="preserve"> </w:t>
      </w:r>
      <w:r w:rsidR="00D81A88">
        <w:rPr>
          <w:rFonts w:ascii="Angsana New" w:hAnsi="Angsana New"/>
          <w:sz w:val="30"/>
          <w:szCs w:val="30"/>
        </w:rPr>
        <w:t>0.01</w:t>
      </w:r>
      <w:r>
        <w:rPr>
          <w:rFonts w:ascii="Angsana New" w:hAnsi="Angsana New"/>
          <w:sz w:val="30"/>
          <w:szCs w:val="30"/>
        </w:rPr>
        <w:t xml:space="preserve"> </w:t>
      </w:r>
      <w:r w:rsidRPr="009D533D">
        <w:rPr>
          <w:rFonts w:ascii="Angsana New" w:hAnsi="Angsana New"/>
          <w:sz w:val="30"/>
          <w:szCs w:val="30"/>
          <w:cs/>
        </w:rPr>
        <w:t>ต่อมูลค่าสินทรัพย์สุทธิถัวเฉลี่ยระหว่างงวด</w:t>
      </w:r>
      <w:r w:rsidRPr="009D533D">
        <w:rPr>
          <w:rFonts w:ascii="Angsana New" w:hAnsi="Angsana New"/>
          <w:sz w:val="30"/>
          <w:szCs w:val="30"/>
        </w:rPr>
        <w:t xml:space="preserve"> </w:t>
      </w:r>
      <w:r w:rsidRPr="009D533D">
        <w:rPr>
          <w:rFonts w:ascii="Angsana New" w:hAnsi="Angsana New"/>
          <w:i/>
          <w:iCs/>
          <w:sz w:val="30"/>
          <w:szCs w:val="30"/>
        </w:rPr>
        <w:t>(</w:t>
      </w:r>
      <w:r w:rsidRPr="000F0B2B">
        <w:rPr>
          <w:rFonts w:ascii="Angsana New" w:hAnsi="Angsana New"/>
          <w:i/>
          <w:iCs/>
          <w:sz w:val="30"/>
          <w:szCs w:val="30"/>
        </w:rPr>
        <w:t>25</w:t>
      </w:r>
      <w:r w:rsidRPr="00E73399">
        <w:rPr>
          <w:rFonts w:ascii="Angsana New" w:hAnsi="Angsana New"/>
          <w:i/>
          <w:iCs/>
          <w:sz w:val="30"/>
          <w:szCs w:val="30"/>
        </w:rPr>
        <w:t>6</w:t>
      </w:r>
      <w:r w:rsidRPr="004157EA">
        <w:rPr>
          <w:rFonts w:ascii="Angsana New" w:hAnsi="Angsana New"/>
          <w:i/>
          <w:iCs/>
          <w:sz w:val="30"/>
          <w:szCs w:val="30"/>
        </w:rPr>
        <w:t>3</w:t>
      </w:r>
      <w:r w:rsidRPr="009D533D">
        <w:rPr>
          <w:rFonts w:ascii="Angsana New" w:hAnsi="Angsana New"/>
          <w:i/>
          <w:iCs/>
          <w:sz w:val="30"/>
          <w:szCs w:val="30"/>
        </w:rPr>
        <w:t>:</w:t>
      </w:r>
      <w:r w:rsidRPr="009D533D">
        <w:rPr>
          <w:rFonts w:ascii="Angsana New" w:hAnsi="Angsana New"/>
          <w:i/>
          <w:iCs/>
          <w:sz w:val="30"/>
          <w:szCs w:val="30"/>
          <w:cs/>
        </w:rPr>
        <w:t>จำนวน</w:t>
      </w:r>
      <w:r w:rsidRPr="009D533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35053">
        <w:rPr>
          <w:rFonts w:ascii="Angsana New" w:hAnsi="Angsana New"/>
          <w:i/>
          <w:iCs/>
          <w:sz w:val="30"/>
          <w:szCs w:val="30"/>
        </w:rPr>
        <w:t>125</w:t>
      </w:r>
      <w:r w:rsidRPr="009D533D">
        <w:rPr>
          <w:rFonts w:ascii="Angsana New" w:hAnsi="Angsana New"/>
          <w:i/>
          <w:iCs/>
          <w:sz w:val="30"/>
          <w:szCs w:val="30"/>
        </w:rPr>
        <w:t>.</w:t>
      </w:r>
      <w:r w:rsidR="00C35053">
        <w:rPr>
          <w:rFonts w:ascii="Angsana New" w:hAnsi="Angsana New"/>
          <w:i/>
          <w:iCs/>
          <w:sz w:val="30"/>
          <w:szCs w:val="30"/>
        </w:rPr>
        <w:t>86</w:t>
      </w:r>
      <w:r w:rsidRPr="009D533D">
        <w:rPr>
          <w:rFonts w:ascii="Angsana New" w:hAnsi="Angsana New"/>
          <w:i/>
          <w:iCs/>
          <w:sz w:val="30"/>
          <w:szCs w:val="30"/>
        </w:rPr>
        <w:t xml:space="preserve"> </w:t>
      </w:r>
      <w:r w:rsidRPr="009D533D">
        <w:rPr>
          <w:rFonts w:ascii="Angsana New" w:hAnsi="Angsana New"/>
          <w:i/>
          <w:iCs/>
          <w:sz w:val="30"/>
          <w:szCs w:val="30"/>
          <w:cs/>
        </w:rPr>
        <w:t>ล้านบาท โดยคิดเป็นร้อยละ</w:t>
      </w:r>
      <w:r w:rsidRPr="009D533D">
        <w:rPr>
          <w:rFonts w:ascii="Angsana New" w:hAnsi="Angsana New"/>
          <w:i/>
          <w:iCs/>
          <w:sz w:val="30"/>
          <w:szCs w:val="30"/>
        </w:rPr>
        <w:t xml:space="preserve"> </w:t>
      </w:r>
      <w:r w:rsidR="00C35053">
        <w:rPr>
          <w:rFonts w:ascii="Angsana New" w:hAnsi="Angsana New"/>
          <w:i/>
          <w:iCs/>
          <w:sz w:val="30"/>
          <w:szCs w:val="30"/>
        </w:rPr>
        <w:t>2</w:t>
      </w:r>
      <w:r w:rsidRPr="009D533D">
        <w:rPr>
          <w:rFonts w:ascii="Angsana New" w:hAnsi="Angsana New"/>
          <w:i/>
          <w:iCs/>
          <w:sz w:val="30"/>
          <w:szCs w:val="30"/>
        </w:rPr>
        <w:t>.</w:t>
      </w:r>
      <w:r w:rsidR="00C35053">
        <w:rPr>
          <w:rFonts w:ascii="Angsana New" w:hAnsi="Angsana New"/>
          <w:i/>
          <w:iCs/>
          <w:sz w:val="30"/>
          <w:szCs w:val="30"/>
        </w:rPr>
        <w:t>27</w:t>
      </w:r>
      <w:r w:rsidRPr="009D533D">
        <w:rPr>
          <w:rFonts w:ascii="Angsana New" w:hAnsi="Angsana New"/>
          <w:i/>
          <w:iCs/>
          <w:sz w:val="30"/>
          <w:szCs w:val="30"/>
        </w:rPr>
        <w:t xml:space="preserve"> </w:t>
      </w:r>
      <w:r w:rsidRPr="009D533D">
        <w:rPr>
          <w:rFonts w:ascii="Angsana New" w:hAnsi="Angsana New"/>
          <w:i/>
          <w:iCs/>
          <w:sz w:val="30"/>
          <w:szCs w:val="30"/>
          <w:cs/>
        </w:rPr>
        <w:t>ต่อมูลค่าสินทรัพย์สุทธิถัวเฉลี่ยระหว่างงวด</w:t>
      </w:r>
      <w:r w:rsidRPr="009D533D">
        <w:rPr>
          <w:rFonts w:ascii="Angsana New" w:hAnsi="Angsana New"/>
          <w:i/>
          <w:iCs/>
          <w:sz w:val="30"/>
          <w:szCs w:val="30"/>
        </w:rPr>
        <w:t>)</w:t>
      </w:r>
    </w:p>
    <w:p w14:paraId="6E94D13F" w14:textId="77777777" w:rsidR="008F2EC3" w:rsidRPr="00AF3771" w:rsidRDefault="008F2EC3" w:rsidP="008F2EC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73399">
        <w:rPr>
          <w:rFonts w:asciiTheme="majorBidi" w:hAnsiTheme="majorBidi" w:cstheme="majorBidi"/>
          <w:sz w:val="30"/>
          <w:szCs w:val="30"/>
        </w:rPr>
        <w:t>12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Pr="00C84DC0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70EC811B" w14:textId="77777777" w:rsidR="00576061" w:rsidRPr="008F2EC3" w:rsidRDefault="00576061" w:rsidP="00576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447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25"/>
        <w:gridCol w:w="179"/>
        <w:gridCol w:w="178"/>
        <w:gridCol w:w="186"/>
        <w:gridCol w:w="178"/>
        <w:gridCol w:w="1078"/>
        <w:gridCol w:w="178"/>
        <w:gridCol w:w="1082"/>
        <w:gridCol w:w="178"/>
        <w:gridCol w:w="1082"/>
        <w:gridCol w:w="178"/>
        <w:gridCol w:w="1085"/>
        <w:gridCol w:w="178"/>
        <w:gridCol w:w="1014"/>
        <w:gridCol w:w="178"/>
        <w:gridCol w:w="992"/>
        <w:gridCol w:w="182"/>
        <w:gridCol w:w="1056"/>
        <w:gridCol w:w="180"/>
        <w:gridCol w:w="1080"/>
        <w:gridCol w:w="180"/>
      </w:tblGrid>
      <w:tr w:rsidR="00576061" w:rsidRPr="00CE726B" w14:paraId="2757C671" w14:textId="77777777" w:rsidTr="006C7557">
        <w:trPr>
          <w:cantSplit/>
        </w:trPr>
        <w:tc>
          <w:tcPr>
            <w:tcW w:w="3825" w:type="dxa"/>
          </w:tcPr>
          <w:p w14:paraId="3C21E005" w14:textId="79071C09" w:rsidR="00576061" w:rsidRPr="002F0BAE" w:rsidRDefault="00576061" w:rsidP="006C7557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F0B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00FA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F0B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79" w:type="dxa"/>
            <w:vAlign w:val="center"/>
          </w:tcPr>
          <w:p w14:paraId="7A9BF95A" w14:textId="77777777" w:rsidR="00576061" w:rsidRPr="00CE726B" w:rsidRDefault="00576061" w:rsidP="006C755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CB9F438" w14:textId="77777777" w:rsidR="00576061" w:rsidRPr="00CE726B" w:rsidRDefault="00576061" w:rsidP="006C755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14DAF25F" w14:textId="77777777" w:rsidR="00576061" w:rsidRPr="00CE726B" w:rsidRDefault="00576061" w:rsidP="006C755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E90DAD0" w14:textId="77777777" w:rsidR="00576061" w:rsidRPr="00CE726B" w:rsidRDefault="00576061" w:rsidP="006C755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8" w:type="dxa"/>
            <w:gridSpan w:val="3"/>
            <w:vAlign w:val="center"/>
          </w:tcPr>
          <w:p w14:paraId="06272F2A" w14:textId="77777777" w:rsidR="00576061" w:rsidRPr="00CE726B" w:rsidRDefault="00576061" w:rsidP="006C755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ธุรกิจการให้เช่า</w:t>
            </w:r>
          </w:p>
        </w:tc>
        <w:tc>
          <w:tcPr>
            <w:tcW w:w="178" w:type="dxa"/>
          </w:tcPr>
          <w:p w14:paraId="28490A51" w14:textId="77777777" w:rsidR="00576061" w:rsidRPr="00CE726B" w:rsidRDefault="00576061" w:rsidP="006C755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5" w:type="dxa"/>
            <w:gridSpan w:val="3"/>
            <w:vAlign w:val="center"/>
          </w:tcPr>
          <w:p w14:paraId="151D97C6" w14:textId="77777777" w:rsidR="00576061" w:rsidRPr="00CE726B" w:rsidRDefault="00576061" w:rsidP="006C755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ธุรกิจอื่น</w:t>
            </w:r>
          </w:p>
        </w:tc>
        <w:tc>
          <w:tcPr>
            <w:tcW w:w="178" w:type="dxa"/>
          </w:tcPr>
          <w:p w14:paraId="2B54524F" w14:textId="77777777" w:rsidR="00576061" w:rsidRPr="00CE726B" w:rsidRDefault="00576061" w:rsidP="006C755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84" w:type="dxa"/>
            <w:gridSpan w:val="3"/>
            <w:vAlign w:val="center"/>
          </w:tcPr>
          <w:p w14:paraId="5CE67032" w14:textId="77777777" w:rsidR="00576061" w:rsidRPr="00CE726B" w:rsidRDefault="00576061" w:rsidP="006C755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182" w:type="dxa"/>
          </w:tcPr>
          <w:p w14:paraId="0F6B23A8" w14:textId="77777777" w:rsidR="00576061" w:rsidRPr="00CE726B" w:rsidRDefault="00576061" w:rsidP="006C755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vAlign w:val="center"/>
          </w:tcPr>
          <w:p w14:paraId="1C439051" w14:textId="77777777" w:rsidR="00576061" w:rsidRPr="00CE726B" w:rsidRDefault="00576061" w:rsidP="006C755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</w:tcPr>
          <w:p w14:paraId="67043450" w14:textId="77777777" w:rsidR="00576061" w:rsidRPr="00CE726B" w:rsidRDefault="00576061" w:rsidP="006C755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6061" w:rsidRPr="00CE726B" w14:paraId="6206232B" w14:textId="77777777" w:rsidTr="006C7557">
        <w:trPr>
          <w:cantSplit/>
        </w:trPr>
        <w:tc>
          <w:tcPr>
            <w:tcW w:w="3825" w:type="dxa"/>
          </w:tcPr>
          <w:p w14:paraId="6D64ADAC" w14:textId="433C05A5" w:rsidR="00576061" w:rsidRPr="002F0BAE" w:rsidRDefault="00576061" w:rsidP="006C7557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F0B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4157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2F0B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00FA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2F0B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9" w:type="dxa"/>
            <w:vAlign w:val="center"/>
          </w:tcPr>
          <w:p w14:paraId="4A678A68" w14:textId="77777777" w:rsidR="00576061" w:rsidRPr="00CE726B" w:rsidRDefault="00576061" w:rsidP="006C755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135996B" w14:textId="77777777" w:rsidR="00576061" w:rsidRPr="00CE726B" w:rsidRDefault="00576061" w:rsidP="006C755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004B44FD" w14:textId="77777777" w:rsidR="00576061" w:rsidRPr="00CE726B" w:rsidRDefault="00576061" w:rsidP="006C755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2A24A58" w14:textId="77777777" w:rsidR="00576061" w:rsidRPr="00CE726B" w:rsidRDefault="00576061" w:rsidP="006C755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070AEC4C" w14:textId="77777777" w:rsidR="00576061" w:rsidRPr="00CE726B" w:rsidRDefault="00576061" w:rsidP="006C755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4917D0E9" w14:textId="77777777" w:rsidR="00576061" w:rsidRPr="00CE726B" w:rsidRDefault="00576061" w:rsidP="006C755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1B6686A" w14:textId="77777777" w:rsidR="00576061" w:rsidRPr="00CE726B" w:rsidRDefault="00576061" w:rsidP="006C755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4157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3DD08852" w14:textId="77777777" w:rsidR="00576061" w:rsidRPr="00CE726B" w:rsidRDefault="00576061" w:rsidP="006C755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040A7527" w14:textId="77777777" w:rsidR="00576061" w:rsidRPr="00CE726B" w:rsidRDefault="00576061" w:rsidP="006C755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203D17F6" w14:textId="77777777" w:rsidR="00576061" w:rsidRPr="00CE726B" w:rsidRDefault="00576061" w:rsidP="006C755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62CCF415" w14:textId="77777777" w:rsidR="00576061" w:rsidRPr="00CE726B" w:rsidRDefault="00576061" w:rsidP="006C755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4157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6BBCC0EA" w14:textId="77777777" w:rsidR="00576061" w:rsidRPr="00CE726B" w:rsidRDefault="00576061" w:rsidP="006C755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4341B171" w14:textId="77777777" w:rsidR="00576061" w:rsidRPr="00CE726B" w:rsidRDefault="00576061" w:rsidP="006C755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4A410D33" w14:textId="77777777" w:rsidR="00576061" w:rsidRPr="00CE726B" w:rsidRDefault="00576061" w:rsidP="006C755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3CA42C81" w14:textId="77777777" w:rsidR="00576061" w:rsidRPr="00CE726B" w:rsidRDefault="00576061" w:rsidP="006C755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4157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014C1594" w14:textId="77777777" w:rsidR="00576061" w:rsidRPr="00CE726B" w:rsidRDefault="00576061" w:rsidP="006C755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5EE47188" w14:textId="77777777" w:rsidR="00576061" w:rsidRPr="00CE726B" w:rsidRDefault="00576061" w:rsidP="006C755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7CE45308" w14:textId="77777777" w:rsidR="00576061" w:rsidRPr="00CE726B" w:rsidRDefault="00576061" w:rsidP="006C755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E526366" w14:textId="77777777" w:rsidR="00576061" w:rsidRPr="00CE726B" w:rsidRDefault="00576061" w:rsidP="006C755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4157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9BC25E3" w14:textId="77777777" w:rsidR="00576061" w:rsidRPr="00CE726B" w:rsidRDefault="00576061" w:rsidP="006C755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6061" w:rsidRPr="00CE726B" w14:paraId="63EE94ED" w14:textId="77777777" w:rsidTr="006C7557">
        <w:trPr>
          <w:cantSplit/>
        </w:trPr>
        <w:tc>
          <w:tcPr>
            <w:tcW w:w="3825" w:type="dxa"/>
            <w:vAlign w:val="center"/>
          </w:tcPr>
          <w:p w14:paraId="2080212F" w14:textId="77777777" w:rsidR="00576061" w:rsidRPr="00CE726B" w:rsidRDefault="00576061" w:rsidP="006C755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9" w:type="dxa"/>
          </w:tcPr>
          <w:p w14:paraId="6E85C583" w14:textId="77777777" w:rsidR="00576061" w:rsidRPr="00CE726B" w:rsidRDefault="00576061" w:rsidP="006C755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CF730B2" w14:textId="77777777" w:rsidR="00576061" w:rsidRPr="00CE726B" w:rsidRDefault="00576061" w:rsidP="006C755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</w:tcPr>
          <w:p w14:paraId="5213EB1D" w14:textId="77777777" w:rsidR="00576061" w:rsidRPr="00CE726B" w:rsidRDefault="00576061" w:rsidP="006C755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12F9831" w14:textId="77777777" w:rsidR="00576061" w:rsidRPr="00CE726B" w:rsidRDefault="00576061" w:rsidP="006C755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1" w:type="dxa"/>
            <w:gridSpan w:val="15"/>
          </w:tcPr>
          <w:p w14:paraId="79EE75C6" w14:textId="77777777" w:rsidR="00576061" w:rsidRPr="00CE726B" w:rsidRDefault="00576061" w:rsidP="006C7557">
            <w:pPr>
              <w:tabs>
                <w:tab w:val="left" w:pos="628"/>
              </w:tabs>
              <w:ind w:right="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0" w:type="dxa"/>
          </w:tcPr>
          <w:p w14:paraId="4C29354C" w14:textId="77777777" w:rsidR="00576061" w:rsidRPr="00CE726B" w:rsidRDefault="00576061" w:rsidP="006C755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76061" w:rsidRPr="00CE726B" w14:paraId="4992983E" w14:textId="77777777" w:rsidTr="006C7557">
        <w:trPr>
          <w:cantSplit/>
        </w:trPr>
        <w:tc>
          <w:tcPr>
            <w:tcW w:w="3825" w:type="dxa"/>
            <w:vAlign w:val="center"/>
          </w:tcPr>
          <w:p w14:paraId="52D42CA7" w14:textId="77777777" w:rsidR="00576061" w:rsidRPr="00CE726B" w:rsidRDefault="00576061" w:rsidP="006C755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79" w:type="dxa"/>
          </w:tcPr>
          <w:p w14:paraId="30C1D35E" w14:textId="77777777" w:rsidR="00576061" w:rsidRPr="00CE726B" w:rsidRDefault="00576061" w:rsidP="006C755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6D688AE" w14:textId="77777777" w:rsidR="00576061" w:rsidRPr="00CE726B" w:rsidRDefault="00576061" w:rsidP="006C755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</w:tcPr>
          <w:p w14:paraId="3F463249" w14:textId="77777777" w:rsidR="00576061" w:rsidRPr="00CE726B" w:rsidRDefault="00576061" w:rsidP="006C755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303E168" w14:textId="77777777" w:rsidR="00576061" w:rsidRPr="00CE726B" w:rsidRDefault="00576061" w:rsidP="006C755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46EAFFD0" w14:textId="77777777" w:rsidR="00576061" w:rsidRPr="00CE726B" w:rsidRDefault="00576061" w:rsidP="006C755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064AEC6" w14:textId="77777777" w:rsidR="00576061" w:rsidRPr="00CE726B" w:rsidRDefault="00576061" w:rsidP="006C755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7191B519" w14:textId="77777777" w:rsidR="00576061" w:rsidRPr="00CE726B" w:rsidRDefault="00576061" w:rsidP="006C755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DDD71BF" w14:textId="77777777" w:rsidR="00576061" w:rsidRPr="00CE726B" w:rsidRDefault="00576061" w:rsidP="006C755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3619B5B" w14:textId="77777777" w:rsidR="00576061" w:rsidRPr="00CE726B" w:rsidRDefault="00576061" w:rsidP="006C755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291CC59" w14:textId="77777777" w:rsidR="00576061" w:rsidRPr="00CE726B" w:rsidRDefault="00576061" w:rsidP="006C755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6E594773" w14:textId="77777777" w:rsidR="00576061" w:rsidRPr="00CE726B" w:rsidRDefault="00576061" w:rsidP="006C755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216EDCD" w14:textId="77777777" w:rsidR="00576061" w:rsidRPr="00CE726B" w:rsidRDefault="00576061" w:rsidP="006C755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74ADC862" w14:textId="77777777" w:rsidR="00576061" w:rsidRPr="00CE726B" w:rsidRDefault="00576061" w:rsidP="006C755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9ED3BA1" w14:textId="77777777" w:rsidR="00576061" w:rsidRPr="00CE726B" w:rsidRDefault="00576061" w:rsidP="006C755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2D157C36" w14:textId="77777777" w:rsidR="00576061" w:rsidRPr="00CE726B" w:rsidRDefault="00576061" w:rsidP="006C755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2C4AEC99" w14:textId="77777777" w:rsidR="00576061" w:rsidRPr="00CE726B" w:rsidRDefault="00576061" w:rsidP="006C755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51638046" w14:textId="77777777" w:rsidR="00576061" w:rsidRPr="00CE726B" w:rsidRDefault="00576061" w:rsidP="006C755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center"/>
          </w:tcPr>
          <w:p w14:paraId="713CDD56" w14:textId="77777777" w:rsidR="00576061" w:rsidRPr="00CE726B" w:rsidRDefault="00576061" w:rsidP="006C755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47041943" w14:textId="77777777" w:rsidR="00576061" w:rsidRPr="00CE726B" w:rsidRDefault="00576061" w:rsidP="006C755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034A0446" w14:textId="77777777" w:rsidR="00576061" w:rsidRPr="00CE726B" w:rsidRDefault="00576061" w:rsidP="006C755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E7B3C" w:rsidRPr="00CE726B" w14:paraId="7035215F" w14:textId="77777777" w:rsidTr="006C7557">
        <w:trPr>
          <w:cantSplit/>
        </w:trPr>
        <w:tc>
          <w:tcPr>
            <w:tcW w:w="3825" w:type="dxa"/>
            <w:vAlign w:val="center"/>
          </w:tcPr>
          <w:p w14:paraId="17E75FD0" w14:textId="77777777" w:rsidR="00CE7B3C" w:rsidRPr="00CE726B" w:rsidRDefault="00CE7B3C" w:rsidP="00CE7B3C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79" w:type="dxa"/>
            <w:vAlign w:val="center"/>
          </w:tcPr>
          <w:p w14:paraId="22537E83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8293A28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60A9172D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center"/>
          </w:tcPr>
          <w:p w14:paraId="51EB02EC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3FDBEEF4" w14:textId="5DB26067" w:rsidR="00CE7B3C" w:rsidRPr="00CE726B" w:rsidRDefault="00811536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328,645</w:t>
            </w:r>
          </w:p>
        </w:tc>
        <w:tc>
          <w:tcPr>
            <w:tcW w:w="178" w:type="dxa"/>
            <w:vAlign w:val="center"/>
          </w:tcPr>
          <w:p w14:paraId="736ACA99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2EB461E" w14:textId="5EB44C6A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319,733</w:t>
            </w:r>
          </w:p>
        </w:tc>
        <w:tc>
          <w:tcPr>
            <w:tcW w:w="178" w:type="dxa"/>
            <w:vAlign w:val="center"/>
          </w:tcPr>
          <w:p w14:paraId="76EDD485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CFEFA8A" w14:textId="57D5C058" w:rsidR="00CE7B3C" w:rsidRPr="00CE726B" w:rsidRDefault="005F21BE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</w:t>
            </w:r>
            <w:r w:rsidR="00F2287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78" w:type="dxa"/>
            <w:vAlign w:val="center"/>
          </w:tcPr>
          <w:p w14:paraId="7CDE3C4C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74BC2A57" w14:textId="0926BDA9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1,846</w:t>
            </w:r>
          </w:p>
        </w:tc>
        <w:tc>
          <w:tcPr>
            <w:tcW w:w="178" w:type="dxa"/>
            <w:vAlign w:val="center"/>
          </w:tcPr>
          <w:p w14:paraId="71B139D3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370434FC" w14:textId="6A576572" w:rsidR="00CE7B3C" w:rsidRPr="00CE726B" w:rsidRDefault="00811536" w:rsidP="00CE7B3C">
            <w:pPr>
              <w:tabs>
                <w:tab w:val="clear" w:pos="907"/>
                <w:tab w:val="left" w:pos="730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37717F97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183887BE" w14:textId="435C7790" w:rsidR="00CE7B3C" w:rsidRPr="00CE726B" w:rsidRDefault="00CE7B3C" w:rsidP="00CE7B3C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4BBC4D3A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11EB95AC" w14:textId="4374C076" w:rsidR="00CE7B3C" w:rsidRPr="00CE726B" w:rsidRDefault="00652CC0" w:rsidP="00CE7B3C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F21B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F21BE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146ED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center"/>
          </w:tcPr>
          <w:p w14:paraId="15D994AB" w14:textId="77777777" w:rsidR="00CE7B3C" w:rsidRPr="00CE726B" w:rsidRDefault="00CE7B3C" w:rsidP="00CE7B3C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57292BE7" w14:textId="4AC50234" w:rsidR="00CE7B3C" w:rsidRPr="00CE726B" w:rsidRDefault="00CE7B3C" w:rsidP="00CE7B3C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321,579</w:t>
            </w:r>
          </w:p>
        </w:tc>
        <w:tc>
          <w:tcPr>
            <w:tcW w:w="180" w:type="dxa"/>
            <w:vAlign w:val="center"/>
          </w:tcPr>
          <w:p w14:paraId="61861734" w14:textId="77777777" w:rsidR="00CE7B3C" w:rsidRPr="00CE726B" w:rsidRDefault="00CE7B3C" w:rsidP="00CE7B3C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E7B3C" w:rsidRPr="00CE726B" w14:paraId="51CB9099" w14:textId="77777777" w:rsidTr="006C7557">
        <w:trPr>
          <w:cantSplit/>
        </w:trPr>
        <w:tc>
          <w:tcPr>
            <w:tcW w:w="3825" w:type="dxa"/>
            <w:vAlign w:val="center"/>
          </w:tcPr>
          <w:p w14:paraId="414E208A" w14:textId="77777777" w:rsidR="00CE7B3C" w:rsidRPr="00CE726B" w:rsidRDefault="00CE7B3C" w:rsidP="00CE7B3C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179" w:type="dxa"/>
            <w:vAlign w:val="center"/>
          </w:tcPr>
          <w:p w14:paraId="6D431EAE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2FCDD2A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79BD7A15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501720F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5381A228" w14:textId="1F29303A" w:rsidR="00CE7B3C" w:rsidRPr="00CE726B" w:rsidRDefault="00811536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2F36CA59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63FD8ECC" w14:textId="45E4791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115C197B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154A3058" w14:textId="0951AA27" w:rsidR="00CE7B3C" w:rsidRPr="00CE726B" w:rsidRDefault="00811536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58,220</w:t>
            </w:r>
          </w:p>
        </w:tc>
        <w:tc>
          <w:tcPr>
            <w:tcW w:w="178" w:type="dxa"/>
            <w:vAlign w:val="center"/>
          </w:tcPr>
          <w:p w14:paraId="5A2D5D55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19627D04" w14:textId="2E46A89B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62,621</w:t>
            </w:r>
          </w:p>
        </w:tc>
        <w:tc>
          <w:tcPr>
            <w:tcW w:w="178" w:type="dxa"/>
            <w:vAlign w:val="center"/>
          </w:tcPr>
          <w:p w14:paraId="7262D4F2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14:paraId="54904797" w14:textId="6347D01D" w:rsidR="00CE7B3C" w:rsidRPr="00CE726B" w:rsidRDefault="00811536" w:rsidP="00CE7B3C">
            <w:pPr>
              <w:tabs>
                <w:tab w:val="clear" w:pos="907"/>
                <w:tab w:val="left" w:pos="86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(58,220)</w:t>
            </w:r>
          </w:p>
        </w:tc>
        <w:tc>
          <w:tcPr>
            <w:tcW w:w="178" w:type="dxa"/>
            <w:vAlign w:val="center"/>
          </w:tcPr>
          <w:p w14:paraId="3E17597A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0D06D32" w14:textId="4D63B0F2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(62,621)</w:t>
            </w:r>
          </w:p>
        </w:tc>
        <w:tc>
          <w:tcPr>
            <w:tcW w:w="182" w:type="dxa"/>
            <w:vAlign w:val="center"/>
          </w:tcPr>
          <w:p w14:paraId="76F9E2C4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14:paraId="6B7D5D9B" w14:textId="3B56F6D9" w:rsidR="00CE7B3C" w:rsidRPr="00CE726B" w:rsidRDefault="00652CC0" w:rsidP="00CE7B3C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437CEC6F" w14:textId="77777777" w:rsidR="00CE7B3C" w:rsidRPr="00CE726B" w:rsidRDefault="00CE7B3C" w:rsidP="00CE7B3C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A87322C" w14:textId="02F269D3" w:rsidR="00CE7B3C" w:rsidRPr="00CE726B" w:rsidRDefault="00CE7B3C" w:rsidP="00CE7B3C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1F9C7F47" w14:textId="77777777" w:rsidR="00CE7B3C" w:rsidRPr="00CE726B" w:rsidRDefault="00CE7B3C" w:rsidP="00CE7B3C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E7B3C" w:rsidRPr="00CE726B" w14:paraId="5ED3139D" w14:textId="77777777" w:rsidTr="006C7557">
        <w:trPr>
          <w:cantSplit/>
        </w:trPr>
        <w:tc>
          <w:tcPr>
            <w:tcW w:w="3825" w:type="dxa"/>
            <w:vAlign w:val="center"/>
          </w:tcPr>
          <w:p w14:paraId="09771434" w14:textId="77777777" w:rsidR="00CE7B3C" w:rsidRPr="00CE726B" w:rsidRDefault="00CE7B3C" w:rsidP="00CE7B3C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79" w:type="dxa"/>
            <w:vAlign w:val="center"/>
          </w:tcPr>
          <w:p w14:paraId="384EC178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060E35F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5FFF97FD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B76B500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0AB703" w14:textId="13BDD6AA" w:rsidR="00CE7B3C" w:rsidRPr="00CE726B" w:rsidRDefault="00811536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328,645</w:t>
            </w:r>
          </w:p>
        </w:tc>
        <w:tc>
          <w:tcPr>
            <w:tcW w:w="178" w:type="dxa"/>
            <w:vAlign w:val="center"/>
          </w:tcPr>
          <w:p w14:paraId="6A1BCB39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504171" w14:textId="6906477C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319,733</w:t>
            </w:r>
          </w:p>
        </w:tc>
        <w:tc>
          <w:tcPr>
            <w:tcW w:w="178" w:type="dxa"/>
            <w:vAlign w:val="center"/>
          </w:tcPr>
          <w:p w14:paraId="6CEB6FEE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31DC2C" w14:textId="4F8F6582" w:rsidR="00CE7B3C" w:rsidRPr="00CE726B" w:rsidRDefault="005F21BE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="008115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F228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78" w:type="dxa"/>
            <w:vAlign w:val="center"/>
          </w:tcPr>
          <w:p w14:paraId="56D84E3D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3E5439" w14:textId="67BEFC3A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64,467</w:t>
            </w:r>
          </w:p>
        </w:tc>
        <w:tc>
          <w:tcPr>
            <w:tcW w:w="178" w:type="dxa"/>
            <w:vAlign w:val="center"/>
          </w:tcPr>
          <w:p w14:paraId="4931F549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9BBE8C" w14:textId="210C26AB" w:rsidR="00CE7B3C" w:rsidRPr="00CE726B" w:rsidRDefault="00811536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(58,220)</w:t>
            </w:r>
          </w:p>
        </w:tc>
        <w:tc>
          <w:tcPr>
            <w:tcW w:w="178" w:type="dxa"/>
            <w:vAlign w:val="center"/>
          </w:tcPr>
          <w:p w14:paraId="1DE9D036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E568CE" w14:textId="04880165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(62,621)</w:t>
            </w:r>
          </w:p>
        </w:tc>
        <w:tc>
          <w:tcPr>
            <w:tcW w:w="182" w:type="dxa"/>
            <w:vAlign w:val="center"/>
          </w:tcPr>
          <w:p w14:paraId="54F281B9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677CB5" w14:textId="67472900" w:rsidR="00CE7B3C" w:rsidRPr="00CE726B" w:rsidRDefault="00652CC0" w:rsidP="00CE7B3C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F21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F21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146E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center"/>
          </w:tcPr>
          <w:p w14:paraId="7B28182C" w14:textId="77777777" w:rsidR="00CE7B3C" w:rsidRPr="00CE726B" w:rsidRDefault="00CE7B3C" w:rsidP="00CE7B3C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3449E4" w14:textId="28D26A78" w:rsidR="00CE7B3C" w:rsidRPr="00CE726B" w:rsidRDefault="00CE7B3C" w:rsidP="00CE7B3C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321,579</w:t>
            </w:r>
          </w:p>
        </w:tc>
        <w:tc>
          <w:tcPr>
            <w:tcW w:w="180" w:type="dxa"/>
            <w:vAlign w:val="center"/>
          </w:tcPr>
          <w:p w14:paraId="0D039E0D" w14:textId="77777777" w:rsidR="00CE7B3C" w:rsidRPr="00CE726B" w:rsidRDefault="00CE7B3C" w:rsidP="00CE7B3C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E7B3C" w:rsidRPr="00CE726B" w14:paraId="00541CEF" w14:textId="77777777" w:rsidTr="006C7557">
        <w:trPr>
          <w:cantSplit/>
          <w:trHeight w:val="325"/>
        </w:trPr>
        <w:tc>
          <w:tcPr>
            <w:tcW w:w="3825" w:type="dxa"/>
            <w:vAlign w:val="center"/>
          </w:tcPr>
          <w:p w14:paraId="62A46565" w14:textId="77777777" w:rsidR="00CE7B3C" w:rsidRPr="00CE726B" w:rsidRDefault="00CE7B3C" w:rsidP="00CE7B3C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" w:type="dxa"/>
            <w:vAlign w:val="center"/>
          </w:tcPr>
          <w:p w14:paraId="57D2BB17" w14:textId="77777777" w:rsidR="00CE7B3C" w:rsidRPr="00CE726B" w:rsidRDefault="00CE7B3C" w:rsidP="00CE7B3C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A6054AB" w14:textId="77777777" w:rsidR="00CE7B3C" w:rsidRPr="00CE726B" w:rsidRDefault="00CE7B3C" w:rsidP="00CE7B3C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6C9D12DD" w14:textId="77777777" w:rsidR="00CE7B3C" w:rsidRPr="00CE726B" w:rsidRDefault="00CE7B3C" w:rsidP="00CE7B3C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0E993F5" w14:textId="77777777" w:rsidR="00CE7B3C" w:rsidRPr="00CE726B" w:rsidRDefault="00CE7B3C" w:rsidP="00CE7B3C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7BDDF897" w14:textId="77777777" w:rsidR="00CE7B3C" w:rsidRPr="00CE726B" w:rsidRDefault="00CE7B3C" w:rsidP="00CE7B3C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D96A9DA" w14:textId="77777777" w:rsidR="00CE7B3C" w:rsidRPr="00CE726B" w:rsidRDefault="00CE7B3C" w:rsidP="00CE7B3C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67FEC05F" w14:textId="77777777" w:rsidR="00CE7B3C" w:rsidRPr="00CE726B" w:rsidRDefault="00CE7B3C" w:rsidP="00CE7B3C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326F4D9" w14:textId="77777777" w:rsidR="00CE7B3C" w:rsidRPr="00CE726B" w:rsidRDefault="00CE7B3C" w:rsidP="00CE7B3C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788BF7BA" w14:textId="77777777" w:rsidR="00CE7B3C" w:rsidRPr="00CE726B" w:rsidRDefault="00CE7B3C" w:rsidP="00CE7B3C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CABA50A" w14:textId="77777777" w:rsidR="00CE7B3C" w:rsidRPr="00CE726B" w:rsidRDefault="00CE7B3C" w:rsidP="00CE7B3C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4FE73DE2" w14:textId="77777777" w:rsidR="00CE7B3C" w:rsidRPr="00CE726B" w:rsidRDefault="00CE7B3C" w:rsidP="00CE7B3C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53DEB5A" w14:textId="77777777" w:rsidR="00CE7B3C" w:rsidRPr="00CE726B" w:rsidRDefault="00CE7B3C" w:rsidP="00CE7B3C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637ADD3F" w14:textId="77777777" w:rsidR="00CE7B3C" w:rsidRPr="00CE726B" w:rsidRDefault="00CE7B3C" w:rsidP="00CE7B3C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B8695F8" w14:textId="77777777" w:rsidR="00CE7B3C" w:rsidRPr="00CE726B" w:rsidRDefault="00CE7B3C" w:rsidP="00CE7B3C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7534545C" w14:textId="77777777" w:rsidR="00CE7B3C" w:rsidRPr="00CE726B" w:rsidRDefault="00CE7B3C" w:rsidP="00CE7B3C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739544A1" w14:textId="77777777" w:rsidR="00CE7B3C" w:rsidRPr="00CE726B" w:rsidRDefault="00CE7B3C" w:rsidP="00CE7B3C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vAlign w:val="center"/>
          </w:tcPr>
          <w:p w14:paraId="4076D464" w14:textId="77777777" w:rsidR="00CE7B3C" w:rsidRPr="00CE726B" w:rsidRDefault="00CE7B3C" w:rsidP="00CE7B3C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29BEDC91" w14:textId="77777777" w:rsidR="00CE7B3C" w:rsidRPr="00CE726B" w:rsidRDefault="00CE7B3C" w:rsidP="00CE7B3C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1A207128" w14:textId="77777777" w:rsidR="00CE7B3C" w:rsidRPr="00CE726B" w:rsidRDefault="00CE7B3C" w:rsidP="00CE7B3C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69A1D422" w14:textId="77777777" w:rsidR="00CE7B3C" w:rsidRPr="00CE726B" w:rsidRDefault="00CE7B3C" w:rsidP="00CE7B3C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7B3C" w:rsidRPr="00CE726B" w14:paraId="56FA757E" w14:textId="77777777" w:rsidTr="006C7557">
        <w:trPr>
          <w:cantSplit/>
          <w:trHeight w:val="262"/>
        </w:trPr>
        <w:tc>
          <w:tcPr>
            <w:tcW w:w="3825" w:type="dxa"/>
            <w:vAlign w:val="center"/>
          </w:tcPr>
          <w:p w14:paraId="35E6A49D" w14:textId="77777777" w:rsidR="00CE7B3C" w:rsidRPr="00CE726B" w:rsidRDefault="00CE7B3C" w:rsidP="00CE7B3C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79" w:type="dxa"/>
            <w:vAlign w:val="center"/>
          </w:tcPr>
          <w:p w14:paraId="6C45DFD2" w14:textId="77777777" w:rsidR="00CE7B3C" w:rsidRPr="00CE726B" w:rsidRDefault="00CE7B3C" w:rsidP="00CE7B3C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FA859C6" w14:textId="77777777" w:rsidR="00CE7B3C" w:rsidRPr="00CE726B" w:rsidRDefault="00CE7B3C" w:rsidP="00CE7B3C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0888DCB8" w14:textId="77777777" w:rsidR="00CE7B3C" w:rsidRPr="00CE726B" w:rsidRDefault="00CE7B3C" w:rsidP="00CE7B3C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58845E1" w14:textId="77777777" w:rsidR="00CE7B3C" w:rsidRPr="00CE726B" w:rsidRDefault="00CE7B3C" w:rsidP="00CE7B3C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57ED83B5" w14:textId="77777777" w:rsidR="00CE7B3C" w:rsidRPr="00CE726B" w:rsidRDefault="00CE7B3C" w:rsidP="00CE7B3C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DE28EB8" w14:textId="77777777" w:rsidR="00CE7B3C" w:rsidRPr="00CE726B" w:rsidRDefault="00CE7B3C" w:rsidP="00CE7B3C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078A0C21" w14:textId="77777777" w:rsidR="00CE7B3C" w:rsidRPr="00586C76" w:rsidRDefault="00CE7B3C" w:rsidP="00CE7B3C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center"/>
          </w:tcPr>
          <w:p w14:paraId="55FFF4F3" w14:textId="77777777" w:rsidR="00CE7B3C" w:rsidRPr="00CE726B" w:rsidRDefault="00CE7B3C" w:rsidP="00CE7B3C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764F980" w14:textId="77777777" w:rsidR="00CE7B3C" w:rsidRPr="00CE726B" w:rsidRDefault="00CE7B3C" w:rsidP="00CE7B3C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7C47A91" w14:textId="77777777" w:rsidR="00CE7B3C" w:rsidRPr="00CE726B" w:rsidRDefault="00CE7B3C" w:rsidP="00CE7B3C">
            <w:pPr>
              <w:pStyle w:val="acctfourfigures"/>
              <w:tabs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279EE910" w14:textId="77777777" w:rsidR="00CE7B3C" w:rsidRPr="00CE726B" w:rsidRDefault="00CE7B3C" w:rsidP="00CE7B3C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65FE33B" w14:textId="77777777" w:rsidR="00CE7B3C" w:rsidRPr="00CE726B" w:rsidRDefault="00CE7B3C" w:rsidP="00CE7B3C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779D0ECB" w14:textId="77777777" w:rsidR="00CE7B3C" w:rsidRPr="00CE726B" w:rsidRDefault="00CE7B3C" w:rsidP="00CE7B3C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F4D8312" w14:textId="77777777" w:rsidR="00CE7B3C" w:rsidRPr="00CE726B" w:rsidRDefault="00CE7B3C" w:rsidP="00CE7B3C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3BAA3729" w14:textId="77777777" w:rsidR="00CE7B3C" w:rsidRPr="00CE726B" w:rsidRDefault="00CE7B3C" w:rsidP="00CE7B3C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0C12EFC6" w14:textId="77777777" w:rsidR="00CE7B3C" w:rsidRPr="00CE726B" w:rsidRDefault="00CE7B3C" w:rsidP="00CE7B3C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4D85242B" w14:textId="77777777" w:rsidR="00CE7B3C" w:rsidRPr="00CE726B" w:rsidRDefault="00CE7B3C" w:rsidP="00CE7B3C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07C96A07" w14:textId="77777777" w:rsidR="00CE7B3C" w:rsidRPr="00CE726B" w:rsidRDefault="00CE7B3C" w:rsidP="00CE7B3C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4F5514E" w14:textId="77777777" w:rsidR="00CE7B3C" w:rsidRPr="00CE726B" w:rsidRDefault="00CE7B3C" w:rsidP="00CE7B3C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623CF11B" w14:textId="77777777" w:rsidR="00CE7B3C" w:rsidRPr="00CE726B" w:rsidRDefault="00CE7B3C" w:rsidP="00CE7B3C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7B3C" w:rsidRPr="00CE726B" w14:paraId="2606C2F7" w14:textId="77777777" w:rsidTr="006C7557">
        <w:trPr>
          <w:cantSplit/>
          <w:trHeight w:val="262"/>
        </w:trPr>
        <w:tc>
          <w:tcPr>
            <w:tcW w:w="3825" w:type="dxa"/>
            <w:vAlign w:val="center"/>
          </w:tcPr>
          <w:p w14:paraId="617A570F" w14:textId="77777777" w:rsidR="00CE7B3C" w:rsidRPr="00CE726B" w:rsidRDefault="00CE7B3C" w:rsidP="00CE7B3C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ส่วนงานภูมิศาสตร์หลัก</w:t>
            </w:r>
          </w:p>
        </w:tc>
        <w:tc>
          <w:tcPr>
            <w:tcW w:w="179" w:type="dxa"/>
            <w:vAlign w:val="center"/>
          </w:tcPr>
          <w:p w14:paraId="2D6AD70E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6C9108B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1A8CAA3F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16BEF35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44C48032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176E3FE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09155B59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35E112B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AC55C11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069A98E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109A7AF7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16C090F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78A4482E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17214B4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2091314F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7D1D5719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69A34B26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3886CE64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6A8A726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2F2127F6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7B3C" w:rsidRPr="00CE726B" w14:paraId="4F03D2E9" w14:textId="77777777" w:rsidTr="006C7557">
        <w:trPr>
          <w:cantSplit/>
          <w:trHeight w:val="262"/>
        </w:trPr>
        <w:tc>
          <w:tcPr>
            <w:tcW w:w="3825" w:type="dxa"/>
            <w:vAlign w:val="center"/>
          </w:tcPr>
          <w:p w14:paraId="6C7232DA" w14:textId="77777777" w:rsidR="00CE7B3C" w:rsidRPr="00CE726B" w:rsidRDefault="00CE7B3C" w:rsidP="00CE7B3C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179" w:type="dxa"/>
            <w:vAlign w:val="center"/>
          </w:tcPr>
          <w:p w14:paraId="7415CD14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3696A16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7E177E2B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6502FF4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2D4C990E" w14:textId="7B7296E7" w:rsidR="00CE7B3C" w:rsidRPr="00CE726B" w:rsidRDefault="00811536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153,750</w:t>
            </w:r>
          </w:p>
        </w:tc>
        <w:tc>
          <w:tcPr>
            <w:tcW w:w="178" w:type="dxa"/>
            <w:vAlign w:val="center"/>
          </w:tcPr>
          <w:p w14:paraId="6E9879C3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A841936" w14:textId="30F161F9" w:rsidR="00CE7B3C" w:rsidRPr="00CE726B" w:rsidRDefault="00CE7B3C" w:rsidP="00CE7B3C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153,750</w:t>
            </w:r>
          </w:p>
        </w:tc>
        <w:tc>
          <w:tcPr>
            <w:tcW w:w="178" w:type="dxa"/>
            <w:vAlign w:val="center"/>
          </w:tcPr>
          <w:p w14:paraId="68C811B1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E5BB4C6" w14:textId="2F15B722" w:rsidR="00CE7B3C" w:rsidRPr="00CE726B" w:rsidRDefault="00811536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5F21B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2287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78" w:type="dxa"/>
            <w:vAlign w:val="center"/>
          </w:tcPr>
          <w:p w14:paraId="7F330B55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6446C24C" w14:textId="24DF2692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  <w:tc>
          <w:tcPr>
            <w:tcW w:w="178" w:type="dxa"/>
            <w:vAlign w:val="center"/>
          </w:tcPr>
          <w:p w14:paraId="0998D8B8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47BECF07" w14:textId="6A34312E" w:rsidR="00CE7B3C" w:rsidRPr="00CE726B" w:rsidRDefault="00811536" w:rsidP="00CE7B3C">
            <w:pPr>
              <w:tabs>
                <w:tab w:val="clear" w:pos="907"/>
                <w:tab w:val="left" w:pos="730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E19249E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259EC2E0" w14:textId="70AA2C1F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56A6E06B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5AFC48EE" w14:textId="6579B1E4" w:rsidR="00CE7B3C" w:rsidRPr="00CE726B" w:rsidRDefault="00652CC0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156,2</w:t>
            </w:r>
            <w:r w:rsidR="00146ED7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80" w:type="dxa"/>
            <w:vAlign w:val="center"/>
          </w:tcPr>
          <w:p w14:paraId="1B86A70F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7C3A0B3" w14:textId="2B4B3485" w:rsidR="00CE7B3C" w:rsidRPr="00CE726B" w:rsidRDefault="00CE7B3C" w:rsidP="00CE7B3C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154,736</w:t>
            </w:r>
          </w:p>
        </w:tc>
        <w:tc>
          <w:tcPr>
            <w:tcW w:w="180" w:type="dxa"/>
            <w:vAlign w:val="center"/>
          </w:tcPr>
          <w:p w14:paraId="46F8B9FC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7B3C" w:rsidRPr="00CE726B" w14:paraId="06C6F465" w14:textId="77777777" w:rsidTr="006C7557">
        <w:trPr>
          <w:cantSplit/>
          <w:trHeight w:val="262"/>
        </w:trPr>
        <w:tc>
          <w:tcPr>
            <w:tcW w:w="3825" w:type="dxa"/>
            <w:vAlign w:val="center"/>
          </w:tcPr>
          <w:p w14:paraId="60BF10BB" w14:textId="77777777" w:rsidR="00CE7B3C" w:rsidRPr="00CE726B" w:rsidRDefault="00CE7B3C" w:rsidP="00CE7B3C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ต่างประเทศ</w:t>
            </w:r>
          </w:p>
        </w:tc>
        <w:tc>
          <w:tcPr>
            <w:tcW w:w="179" w:type="dxa"/>
            <w:vAlign w:val="center"/>
          </w:tcPr>
          <w:p w14:paraId="1CF1B8D7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04CE0F5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205ECA1B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F7C4300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0D235362" w14:textId="4DBEEA72" w:rsidR="00CE7B3C" w:rsidRPr="00CE726B" w:rsidRDefault="00811536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174,895</w:t>
            </w:r>
          </w:p>
        </w:tc>
        <w:tc>
          <w:tcPr>
            <w:tcW w:w="178" w:type="dxa"/>
            <w:vAlign w:val="center"/>
          </w:tcPr>
          <w:p w14:paraId="1F429E29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59BA5047" w14:textId="374865F3" w:rsidR="00CE7B3C" w:rsidRPr="00CE726B" w:rsidRDefault="00CE7B3C" w:rsidP="00CE7B3C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165,983</w:t>
            </w:r>
          </w:p>
        </w:tc>
        <w:tc>
          <w:tcPr>
            <w:tcW w:w="178" w:type="dxa"/>
            <w:vAlign w:val="center"/>
          </w:tcPr>
          <w:p w14:paraId="5BA69546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20B98456" w14:textId="5A670E3B" w:rsidR="00CE7B3C" w:rsidRPr="00CE726B" w:rsidRDefault="005F21BE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8115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178" w:type="dxa"/>
            <w:vAlign w:val="center"/>
          </w:tcPr>
          <w:p w14:paraId="08168BEC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64028472" w14:textId="1FD77F4A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63,481</w:t>
            </w:r>
          </w:p>
        </w:tc>
        <w:tc>
          <w:tcPr>
            <w:tcW w:w="178" w:type="dxa"/>
            <w:vAlign w:val="center"/>
          </w:tcPr>
          <w:p w14:paraId="4F9FED98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14:paraId="456AB470" w14:textId="1B93C576" w:rsidR="00CE7B3C" w:rsidRPr="00CE726B" w:rsidRDefault="00825E88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(58,220)</w:t>
            </w:r>
          </w:p>
        </w:tc>
        <w:tc>
          <w:tcPr>
            <w:tcW w:w="178" w:type="dxa"/>
            <w:vAlign w:val="center"/>
          </w:tcPr>
          <w:p w14:paraId="29990CD2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F8DAFD9" w14:textId="4B6B9673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(62,621)</w:t>
            </w:r>
          </w:p>
        </w:tc>
        <w:tc>
          <w:tcPr>
            <w:tcW w:w="182" w:type="dxa"/>
            <w:vAlign w:val="center"/>
          </w:tcPr>
          <w:p w14:paraId="29A016B0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14:paraId="7D932557" w14:textId="4333A34E" w:rsidR="00CE7B3C" w:rsidRPr="00CE726B" w:rsidRDefault="00652CC0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5F21B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F21BE">
              <w:rPr>
                <w:rFonts w:asciiTheme="majorBidi" w:hAnsiTheme="majorBidi" w:cstheme="majorBidi"/>
                <w:sz w:val="30"/>
                <w:szCs w:val="30"/>
              </w:rPr>
              <w:t>895</w:t>
            </w:r>
          </w:p>
        </w:tc>
        <w:tc>
          <w:tcPr>
            <w:tcW w:w="180" w:type="dxa"/>
            <w:vAlign w:val="center"/>
          </w:tcPr>
          <w:p w14:paraId="110C7EC8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7688205" w14:textId="7F2AA243" w:rsidR="00CE7B3C" w:rsidRPr="00CE726B" w:rsidRDefault="00CE7B3C" w:rsidP="00CE7B3C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166,843</w:t>
            </w:r>
          </w:p>
        </w:tc>
        <w:tc>
          <w:tcPr>
            <w:tcW w:w="180" w:type="dxa"/>
            <w:vAlign w:val="center"/>
          </w:tcPr>
          <w:p w14:paraId="6F50B89B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7B3C" w:rsidRPr="00CE726B" w14:paraId="1F4CA36D" w14:textId="77777777" w:rsidTr="006C7557">
        <w:trPr>
          <w:cantSplit/>
          <w:trHeight w:val="262"/>
        </w:trPr>
        <w:tc>
          <w:tcPr>
            <w:tcW w:w="3825" w:type="dxa"/>
            <w:vAlign w:val="center"/>
          </w:tcPr>
          <w:p w14:paraId="199A7154" w14:textId="77777777" w:rsidR="00CE7B3C" w:rsidRPr="00CE726B" w:rsidRDefault="00CE7B3C" w:rsidP="00CE7B3C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79" w:type="dxa"/>
            <w:vAlign w:val="center"/>
          </w:tcPr>
          <w:p w14:paraId="54FA648D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4F0688A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35E73E84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3561344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2DCBDB" w14:textId="1EF8BF36" w:rsidR="00CE7B3C" w:rsidRPr="00CE726B" w:rsidRDefault="00811536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328,645</w:t>
            </w:r>
          </w:p>
        </w:tc>
        <w:tc>
          <w:tcPr>
            <w:tcW w:w="178" w:type="dxa"/>
            <w:vAlign w:val="center"/>
          </w:tcPr>
          <w:p w14:paraId="2FF25438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95C301" w14:textId="6F7BE29B" w:rsidR="00CE7B3C" w:rsidRPr="00CE726B" w:rsidRDefault="00CE7B3C" w:rsidP="00CE7B3C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319,733</w:t>
            </w:r>
          </w:p>
        </w:tc>
        <w:tc>
          <w:tcPr>
            <w:tcW w:w="178" w:type="dxa"/>
            <w:vAlign w:val="center"/>
          </w:tcPr>
          <w:p w14:paraId="5266F553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DE43A6" w14:textId="4EBBCCF7" w:rsidR="00CE7B3C" w:rsidRPr="00CE726B" w:rsidRDefault="005F21BE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="008115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F228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78" w:type="dxa"/>
            <w:vAlign w:val="center"/>
          </w:tcPr>
          <w:p w14:paraId="33D6109F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486B05" w14:textId="293B01F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64,467</w:t>
            </w:r>
          </w:p>
        </w:tc>
        <w:tc>
          <w:tcPr>
            <w:tcW w:w="178" w:type="dxa"/>
            <w:vAlign w:val="center"/>
          </w:tcPr>
          <w:p w14:paraId="133E6EB1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2947E7" w14:textId="1357208E" w:rsidR="00CE7B3C" w:rsidRPr="00CE726B" w:rsidRDefault="00825E88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(58,220)</w:t>
            </w:r>
          </w:p>
        </w:tc>
        <w:tc>
          <w:tcPr>
            <w:tcW w:w="178" w:type="dxa"/>
            <w:vAlign w:val="center"/>
          </w:tcPr>
          <w:p w14:paraId="13B84D53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7B2BEA" w14:textId="797796E9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(62,621)</w:t>
            </w:r>
          </w:p>
        </w:tc>
        <w:tc>
          <w:tcPr>
            <w:tcW w:w="182" w:type="dxa"/>
            <w:vAlign w:val="center"/>
          </w:tcPr>
          <w:p w14:paraId="305083C7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DC45FB" w14:textId="0ABB0B66" w:rsidR="00CE7B3C" w:rsidRPr="00CE726B" w:rsidRDefault="00652CC0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F21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F21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146E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center"/>
          </w:tcPr>
          <w:p w14:paraId="6C757C1B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271469" w14:textId="219FDD47" w:rsidR="00CE7B3C" w:rsidRPr="00CE726B" w:rsidRDefault="00CE7B3C" w:rsidP="00CE7B3C">
            <w:pPr>
              <w:tabs>
                <w:tab w:val="clear" w:pos="907"/>
                <w:tab w:val="left" w:pos="7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321,579</w:t>
            </w:r>
          </w:p>
        </w:tc>
        <w:tc>
          <w:tcPr>
            <w:tcW w:w="180" w:type="dxa"/>
            <w:vAlign w:val="center"/>
          </w:tcPr>
          <w:p w14:paraId="6047030B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E7B3C" w:rsidRPr="00CE726B" w14:paraId="4A1C69F1" w14:textId="77777777" w:rsidTr="006C7557">
        <w:trPr>
          <w:cantSplit/>
          <w:trHeight w:val="262"/>
        </w:trPr>
        <w:tc>
          <w:tcPr>
            <w:tcW w:w="3825" w:type="dxa"/>
            <w:vAlign w:val="center"/>
          </w:tcPr>
          <w:p w14:paraId="5A264BB0" w14:textId="77777777" w:rsidR="00CE7B3C" w:rsidRPr="00CE726B" w:rsidRDefault="00CE7B3C" w:rsidP="00CE7B3C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79" w:type="dxa"/>
            <w:vAlign w:val="center"/>
          </w:tcPr>
          <w:p w14:paraId="0A327688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CF9FFD8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2DD8E367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498A967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1FA7BD18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10E121F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13D9DEEB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849A4EE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2C490F59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9DE931A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3ABE0C66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7EE6CE0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00D39802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07B34E8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21A97A42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7DC3E9F9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vAlign w:val="center"/>
          </w:tcPr>
          <w:p w14:paraId="5FF3F7E8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2D7A6243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4B187C28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055FDFE1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E7B3C" w:rsidRPr="00CE726B" w14:paraId="51ABB7DE" w14:textId="77777777" w:rsidTr="006C7557">
        <w:trPr>
          <w:cantSplit/>
          <w:trHeight w:val="262"/>
        </w:trPr>
        <w:tc>
          <w:tcPr>
            <w:tcW w:w="3825" w:type="dxa"/>
            <w:vAlign w:val="center"/>
          </w:tcPr>
          <w:p w14:paraId="3F192D06" w14:textId="77777777" w:rsidR="00CE7B3C" w:rsidRPr="00CE726B" w:rsidRDefault="00CE7B3C" w:rsidP="00CE7B3C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79" w:type="dxa"/>
            <w:vAlign w:val="center"/>
          </w:tcPr>
          <w:p w14:paraId="43E11D4A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E2D7F1E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22727692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C3B7C42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311AB2D0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84AB04C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45A528A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81D466E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4623E30C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9CA0B37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071D1E3E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31DDB29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2B6D74EF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12BC1C8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26B5CEAE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27C6A575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0AC62E7B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6FF1E844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E6872C3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780778A1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E7B3C" w:rsidRPr="00CE726B" w14:paraId="7E4BBF71" w14:textId="77777777" w:rsidTr="006C7557">
        <w:trPr>
          <w:cantSplit/>
          <w:trHeight w:val="262"/>
        </w:trPr>
        <w:tc>
          <w:tcPr>
            <w:tcW w:w="3825" w:type="dxa"/>
            <w:vAlign w:val="center"/>
          </w:tcPr>
          <w:p w14:paraId="43B99165" w14:textId="77777777" w:rsidR="00CE7B3C" w:rsidRPr="00CE726B" w:rsidRDefault="00CE7B3C" w:rsidP="00CE7B3C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79" w:type="dxa"/>
            <w:vAlign w:val="center"/>
          </w:tcPr>
          <w:p w14:paraId="410BB00D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86DACD3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228C0D25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1E10CE5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61B89FD4" w14:textId="21C3BF69" w:rsidR="00CE7B3C" w:rsidRPr="001C2E1F" w:rsidRDefault="00811536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328,645</w:t>
            </w:r>
          </w:p>
        </w:tc>
        <w:tc>
          <w:tcPr>
            <w:tcW w:w="178" w:type="dxa"/>
            <w:vAlign w:val="center"/>
          </w:tcPr>
          <w:p w14:paraId="02D884ED" w14:textId="77777777" w:rsidR="00CE7B3C" w:rsidRPr="001C2E1F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477023B5" w14:textId="7EB15183" w:rsidR="00CE7B3C" w:rsidRPr="001C2E1F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319,733</w:t>
            </w:r>
          </w:p>
        </w:tc>
        <w:tc>
          <w:tcPr>
            <w:tcW w:w="178" w:type="dxa"/>
            <w:vAlign w:val="center"/>
          </w:tcPr>
          <w:p w14:paraId="3416A5A8" w14:textId="77777777" w:rsidR="00CE7B3C" w:rsidRPr="001C2E1F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3DDF2C6" w14:textId="7D29B876" w:rsidR="00CE7B3C" w:rsidRPr="001C2E1F" w:rsidRDefault="005F21BE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8115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F22877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78" w:type="dxa"/>
            <w:vAlign w:val="center"/>
          </w:tcPr>
          <w:p w14:paraId="54B7807A" w14:textId="77777777" w:rsidR="00CE7B3C" w:rsidRPr="001C2E1F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1EC8AD67" w14:textId="57C73087" w:rsidR="00CE7B3C" w:rsidRPr="001C2E1F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64,467</w:t>
            </w:r>
          </w:p>
        </w:tc>
        <w:tc>
          <w:tcPr>
            <w:tcW w:w="178" w:type="dxa"/>
            <w:vAlign w:val="center"/>
          </w:tcPr>
          <w:p w14:paraId="13B0FD2C" w14:textId="77777777" w:rsidR="00CE7B3C" w:rsidRPr="001C2E1F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07ED2FAB" w14:textId="25E51208" w:rsidR="00CE7B3C" w:rsidRPr="001C2E1F" w:rsidRDefault="00825E88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(58,220)</w:t>
            </w:r>
          </w:p>
        </w:tc>
        <w:tc>
          <w:tcPr>
            <w:tcW w:w="178" w:type="dxa"/>
            <w:vAlign w:val="center"/>
          </w:tcPr>
          <w:p w14:paraId="314A6CD1" w14:textId="77777777" w:rsidR="00CE7B3C" w:rsidRPr="001C2E1F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0F3D6286" w14:textId="7BE56060" w:rsidR="00CE7B3C" w:rsidRPr="001C2E1F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(62,621)</w:t>
            </w:r>
          </w:p>
        </w:tc>
        <w:tc>
          <w:tcPr>
            <w:tcW w:w="182" w:type="dxa"/>
            <w:vAlign w:val="center"/>
          </w:tcPr>
          <w:p w14:paraId="40F964EE" w14:textId="77777777" w:rsidR="00CE7B3C" w:rsidRPr="001C2E1F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3AA1C56B" w14:textId="53F66A5B" w:rsidR="00CE7B3C" w:rsidRPr="001C2E1F" w:rsidRDefault="00652CC0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F21B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F21BE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146ED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center"/>
          </w:tcPr>
          <w:p w14:paraId="6B1F743B" w14:textId="77777777" w:rsidR="00CE7B3C" w:rsidRPr="001C2E1F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0BAFDE3" w14:textId="0CF8A6DE" w:rsidR="00CE7B3C" w:rsidRPr="001C2E1F" w:rsidRDefault="00CE7B3C" w:rsidP="00CE7B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321,579</w:t>
            </w:r>
          </w:p>
        </w:tc>
        <w:tc>
          <w:tcPr>
            <w:tcW w:w="180" w:type="dxa"/>
            <w:vAlign w:val="center"/>
          </w:tcPr>
          <w:p w14:paraId="10AAAA16" w14:textId="77777777" w:rsidR="00CE7B3C" w:rsidRPr="00CE726B" w:rsidRDefault="00CE7B3C" w:rsidP="00CE7B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AFC4DC2" w14:textId="77777777" w:rsidR="00576061" w:rsidRDefault="00576061" w:rsidP="00576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C3FE11E" w14:textId="77777777" w:rsidR="00576061" w:rsidRPr="00CE726B" w:rsidRDefault="00576061" w:rsidP="00576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576061" w:rsidRPr="00CE726B" w:rsidSect="00607FD1">
          <w:headerReference w:type="default" r:id="rId10"/>
          <w:footerReference w:type="default" r:id="rId11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39AC2D57" w14:textId="77777777" w:rsidR="00576061" w:rsidRPr="00AF3771" w:rsidRDefault="00576061" w:rsidP="0057606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0B2B">
        <w:rPr>
          <w:rFonts w:asciiTheme="majorBidi" w:hAnsiTheme="majorBidi" w:cstheme="majorBidi"/>
          <w:sz w:val="30"/>
          <w:szCs w:val="30"/>
        </w:rPr>
        <w:t>1</w:t>
      </w:r>
      <w:r w:rsidRPr="004157EA">
        <w:rPr>
          <w:rFonts w:asciiTheme="majorBidi" w:hAnsiTheme="majorBidi" w:cstheme="majorBidi"/>
          <w:sz w:val="30"/>
          <w:szCs w:val="30"/>
        </w:rPr>
        <w:t>3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CE726B">
        <w:rPr>
          <w:rFonts w:asciiTheme="majorBidi" w:hAnsiTheme="majorBidi" w:cstheme="majorBidi"/>
          <w:sz w:val="30"/>
          <w:szCs w:val="30"/>
          <w:cs/>
        </w:rPr>
        <w:t>ข้อมูลเกี่ยวกับระดับและวิธีวัดมูลค่ายุติธรรมของเงินลงทุน</w:t>
      </w:r>
    </w:p>
    <w:p w14:paraId="1D543CBF" w14:textId="77777777" w:rsidR="00576061" w:rsidRPr="0078485E" w:rsidRDefault="00576061" w:rsidP="0057606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814"/>
        <w:gridCol w:w="1259"/>
        <w:gridCol w:w="263"/>
        <w:gridCol w:w="1261"/>
        <w:gridCol w:w="252"/>
        <w:gridCol w:w="1190"/>
      </w:tblGrid>
      <w:tr w:rsidR="00576061" w:rsidRPr="00CE726B" w14:paraId="2966DF84" w14:textId="77777777" w:rsidTr="006C7557">
        <w:trPr>
          <w:tblHeader/>
        </w:trPr>
        <w:tc>
          <w:tcPr>
            <w:tcW w:w="2255" w:type="pct"/>
          </w:tcPr>
          <w:p w14:paraId="43AB3292" w14:textId="77777777" w:rsidR="00576061" w:rsidRPr="002F152C" w:rsidRDefault="00576061" w:rsidP="006C7557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15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มูลค่ายุติธรรมจำแนกตามวิธีการประมาณมูลค่า</w:t>
            </w:r>
          </w:p>
        </w:tc>
        <w:tc>
          <w:tcPr>
            <w:tcW w:w="443" w:type="pct"/>
          </w:tcPr>
          <w:p w14:paraId="19BFD3F2" w14:textId="77777777" w:rsidR="00576061" w:rsidRPr="00CE726B" w:rsidRDefault="00576061" w:rsidP="006C755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6F32BAA3" w14:textId="77777777" w:rsidR="00576061" w:rsidRPr="00CE726B" w:rsidRDefault="00576061" w:rsidP="006C755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082EE33F" w14:textId="77777777" w:rsidR="00576061" w:rsidRPr="00CE726B" w:rsidRDefault="00576061" w:rsidP="006C755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09D0AE3F" w14:textId="77777777" w:rsidR="00576061" w:rsidRPr="00CE726B" w:rsidRDefault="00576061" w:rsidP="006C755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7" w:type="pct"/>
          </w:tcPr>
          <w:p w14:paraId="25B96FDE" w14:textId="77777777" w:rsidR="00576061" w:rsidRPr="00CE726B" w:rsidRDefault="00576061" w:rsidP="006C755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6056E57" w14:textId="77777777" w:rsidR="00576061" w:rsidRPr="00CE726B" w:rsidRDefault="00576061" w:rsidP="006C755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76061" w:rsidRPr="00CE726B" w14:paraId="497ED4A2" w14:textId="77777777" w:rsidTr="006C7557">
        <w:trPr>
          <w:tblHeader/>
        </w:trPr>
        <w:tc>
          <w:tcPr>
            <w:tcW w:w="2255" w:type="pct"/>
          </w:tcPr>
          <w:p w14:paraId="6A99919C" w14:textId="77777777" w:rsidR="00576061" w:rsidRPr="00CE726B" w:rsidRDefault="00576061" w:rsidP="006C7557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2073F287" w14:textId="77777777" w:rsidR="00576061" w:rsidRPr="00492A04" w:rsidRDefault="00576061" w:rsidP="006C755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92A0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6" w:type="pct"/>
          </w:tcPr>
          <w:p w14:paraId="1B2BEB41" w14:textId="77777777" w:rsidR="00576061" w:rsidRPr="00CE726B" w:rsidRDefault="00576061" w:rsidP="006C755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EECD7A7" w14:textId="77777777" w:rsidR="00576061" w:rsidRPr="00CE726B" w:rsidRDefault="00576061" w:rsidP="006C755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5F1A26F7" w14:textId="77777777" w:rsidR="00576061" w:rsidRPr="00CE726B" w:rsidRDefault="00576061" w:rsidP="006C755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37" w:type="pct"/>
          </w:tcPr>
          <w:p w14:paraId="0955B0F8" w14:textId="77777777" w:rsidR="00576061" w:rsidRPr="00CE726B" w:rsidRDefault="00576061" w:rsidP="006C755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772C866" w14:textId="77777777" w:rsidR="00576061" w:rsidRPr="00CE726B" w:rsidRDefault="00576061" w:rsidP="006C755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76061" w:rsidRPr="00CE726B" w14:paraId="5651471A" w14:textId="77777777" w:rsidTr="006C7557">
        <w:trPr>
          <w:tblHeader/>
        </w:trPr>
        <w:tc>
          <w:tcPr>
            <w:tcW w:w="2255" w:type="pct"/>
          </w:tcPr>
          <w:p w14:paraId="21B0340E" w14:textId="09295CFF" w:rsidR="00576061" w:rsidRPr="001A2918" w:rsidRDefault="00576061" w:rsidP="006C7557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29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157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1A29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904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Pr="000F0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Pr="00E733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Pr="000F0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443" w:type="pct"/>
          </w:tcPr>
          <w:p w14:paraId="7FC9B175" w14:textId="77777777" w:rsidR="00576061" w:rsidRPr="00CE726B" w:rsidRDefault="00576061" w:rsidP="006C755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77A9D46E" w14:textId="77777777" w:rsidR="00576061" w:rsidRPr="00CE726B" w:rsidRDefault="00576061" w:rsidP="006C755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94774C6" w14:textId="77777777" w:rsidR="00576061" w:rsidRPr="00CE726B" w:rsidRDefault="00576061" w:rsidP="006C755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5557B0A9" w14:textId="77777777" w:rsidR="00576061" w:rsidRPr="00CE726B" w:rsidRDefault="00576061" w:rsidP="006C755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20213058" w14:textId="77777777" w:rsidR="00576061" w:rsidRPr="00CE726B" w:rsidRDefault="00576061" w:rsidP="006C755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448577E" w14:textId="77777777" w:rsidR="00576061" w:rsidRPr="00CE726B" w:rsidRDefault="00576061" w:rsidP="006C755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76061" w:rsidRPr="00CE726B" w14:paraId="44BDE503" w14:textId="77777777" w:rsidTr="006C7557">
        <w:tc>
          <w:tcPr>
            <w:tcW w:w="2255" w:type="pct"/>
          </w:tcPr>
          <w:p w14:paraId="0721917B" w14:textId="77777777" w:rsidR="00576061" w:rsidRPr="00CE726B" w:rsidRDefault="00576061" w:rsidP="006C755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368F">
              <w:rPr>
                <w:rFonts w:asciiTheme="majorBidi" w:hAnsiTheme="majorBidi"/>
                <w:sz w:val="30"/>
                <w:szCs w:val="30"/>
                <w:cs/>
              </w:rPr>
              <w:t>เงินลงทุนในอสังหาริมทรัพย์</w:t>
            </w:r>
            <w:r w:rsidRPr="00772102">
              <w:rPr>
                <w:rFonts w:asciiTheme="majorBidi" w:hAnsiTheme="majorBidi"/>
                <w:sz w:val="30"/>
                <w:szCs w:val="30"/>
                <w:cs/>
              </w:rPr>
              <w:t xml:space="preserve">ตามมูลค่ายุติธรรม </w:t>
            </w:r>
          </w:p>
        </w:tc>
        <w:tc>
          <w:tcPr>
            <w:tcW w:w="443" w:type="pct"/>
          </w:tcPr>
          <w:p w14:paraId="2DD6D7C7" w14:textId="77777777" w:rsidR="00576061" w:rsidRPr="000524D2" w:rsidRDefault="00576061" w:rsidP="006C7557">
            <w:pPr>
              <w:tabs>
                <w:tab w:val="decimal" w:pos="972"/>
              </w:tabs>
              <w:ind w:right="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86" w:type="pct"/>
          </w:tcPr>
          <w:p w14:paraId="2620BAB2" w14:textId="44DAD19B" w:rsidR="00576061" w:rsidRPr="00CF3E68" w:rsidRDefault="00CF3E68" w:rsidP="006C755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3E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0A70A7E" w14:textId="77777777" w:rsidR="00576061" w:rsidRPr="00CF3E68" w:rsidRDefault="00576061" w:rsidP="006C755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34A56B8" w14:textId="4A0671AF" w:rsidR="00576061" w:rsidRPr="00CF3E68" w:rsidRDefault="00CF3E68" w:rsidP="006C755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3E68">
              <w:rPr>
                <w:rFonts w:asciiTheme="majorBidi" w:hAnsiTheme="majorBidi" w:cstheme="majorBidi"/>
                <w:sz w:val="30"/>
                <w:szCs w:val="30"/>
              </w:rPr>
              <w:t>7,554,027</w:t>
            </w:r>
          </w:p>
        </w:tc>
        <w:tc>
          <w:tcPr>
            <w:tcW w:w="137" w:type="pct"/>
          </w:tcPr>
          <w:p w14:paraId="45EDAD9B" w14:textId="77777777" w:rsidR="00576061" w:rsidRPr="00CF3E68" w:rsidRDefault="00576061" w:rsidP="006C7557">
            <w:pPr>
              <w:tabs>
                <w:tab w:val="clear" w:pos="907"/>
                <w:tab w:val="decimal" w:pos="909"/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A29E834" w14:textId="0208AA33" w:rsidR="00576061" w:rsidRPr="00CF3E68" w:rsidRDefault="00CF3E68" w:rsidP="006C755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3E68">
              <w:rPr>
                <w:rFonts w:asciiTheme="majorBidi" w:hAnsiTheme="majorBidi" w:cstheme="majorBidi"/>
                <w:sz w:val="30"/>
                <w:szCs w:val="30"/>
              </w:rPr>
              <w:t>7,554,027</w:t>
            </w:r>
          </w:p>
        </w:tc>
      </w:tr>
      <w:tr w:rsidR="00576061" w:rsidRPr="00CE726B" w14:paraId="147DD03A" w14:textId="77777777" w:rsidTr="006C7557">
        <w:tc>
          <w:tcPr>
            <w:tcW w:w="2255" w:type="pct"/>
          </w:tcPr>
          <w:p w14:paraId="440780ED" w14:textId="77777777" w:rsidR="00576061" w:rsidRPr="00CE726B" w:rsidRDefault="00576061" w:rsidP="006C755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กองทุนรวมตราสารหนี้</w:t>
            </w:r>
          </w:p>
        </w:tc>
        <w:tc>
          <w:tcPr>
            <w:tcW w:w="443" w:type="pct"/>
          </w:tcPr>
          <w:p w14:paraId="6EE9DFF5" w14:textId="77777777" w:rsidR="00576061" w:rsidRPr="00CE726B" w:rsidRDefault="00576061" w:rsidP="006C755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1D41AE5F" w14:textId="0BC1EB77" w:rsidR="00576061" w:rsidRPr="00CF3E68" w:rsidRDefault="00CF3E68" w:rsidP="006C755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3E68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51597A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43" w:type="pct"/>
          </w:tcPr>
          <w:p w14:paraId="7BCB296E" w14:textId="77777777" w:rsidR="00576061" w:rsidRPr="00CF3E68" w:rsidRDefault="00576061" w:rsidP="006C755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C0166A2" w14:textId="1B9EA92C" w:rsidR="00576061" w:rsidRPr="00CF3E68" w:rsidRDefault="00CF3E68" w:rsidP="006C755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3E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1CCB307E" w14:textId="77777777" w:rsidR="00576061" w:rsidRPr="00CF3E68" w:rsidRDefault="00576061" w:rsidP="006C755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A100ADF" w14:textId="4110B096" w:rsidR="00576061" w:rsidRPr="00CF3E68" w:rsidRDefault="00CF3E68" w:rsidP="006C755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E68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51597A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tr w:rsidR="00576061" w:rsidRPr="00CE726B" w14:paraId="7633CCBA" w14:textId="77777777" w:rsidTr="006C7557">
        <w:tc>
          <w:tcPr>
            <w:tcW w:w="2255" w:type="pct"/>
          </w:tcPr>
          <w:p w14:paraId="39A9F1ED" w14:textId="77777777" w:rsidR="00576061" w:rsidRDefault="00576061" w:rsidP="006C755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47B2D50F" w14:textId="77777777" w:rsidR="00576061" w:rsidRPr="00CE726B" w:rsidRDefault="00576061" w:rsidP="006C755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2A470A0" w14:textId="77777777" w:rsidR="00576061" w:rsidRPr="00CE726B" w:rsidRDefault="00576061" w:rsidP="006C755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9816B3C" w14:textId="77777777" w:rsidR="00576061" w:rsidRPr="00CE726B" w:rsidRDefault="00576061" w:rsidP="006C755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4FBD715" w14:textId="77777777" w:rsidR="00576061" w:rsidRPr="00CE726B" w:rsidRDefault="00576061" w:rsidP="006C755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6C7704E3" w14:textId="77777777" w:rsidR="00576061" w:rsidRPr="00CE726B" w:rsidRDefault="00576061" w:rsidP="006C755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D036483" w14:textId="77777777" w:rsidR="00576061" w:rsidRPr="00CE726B" w:rsidRDefault="00576061" w:rsidP="006C755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6061" w:rsidRPr="00CE726B" w14:paraId="73FC3857" w14:textId="77777777" w:rsidTr="006C7557">
        <w:tc>
          <w:tcPr>
            <w:tcW w:w="2255" w:type="pct"/>
          </w:tcPr>
          <w:p w14:paraId="3C42054A" w14:textId="77777777" w:rsidR="00576061" w:rsidRDefault="00576061" w:rsidP="006C755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9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157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0F0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1A29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1A29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F0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Pr="00E733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Pr="004157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443" w:type="pct"/>
          </w:tcPr>
          <w:p w14:paraId="4BD1BC54" w14:textId="77777777" w:rsidR="00576061" w:rsidRPr="00CE726B" w:rsidRDefault="00576061" w:rsidP="006C755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4832B131" w14:textId="77777777" w:rsidR="00576061" w:rsidRPr="00CE726B" w:rsidRDefault="00576061" w:rsidP="006C755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BC47400" w14:textId="77777777" w:rsidR="00576061" w:rsidRPr="00CE726B" w:rsidRDefault="00576061" w:rsidP="006C755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1AA2FD9E" w14:textId="77777777" w:rsidR="00576061" w:rsidRPr="00CE726B" w:rsidRDefault="00576061" w:rsidP="006C755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79E85329" w14:textId="77777777" w:rsidR="00576061" w:rsidRPr="00CE726B" w:rsidRDefault="00576061" w:rsidP="006C755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0CB5802" w14:textId="77777777" w:rsidR="00576061" w:rsidRPr="00CE726B" w:rsidRDefault="00576061" w:rsidP="006C755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6061" w:rsidRPr="00CE726B" w14:paraId="7F17F094" w14:textId="77777777" w:rsidTr="006C7557">
        <w:tc>
          <w:tcPr>
            <w:tcW w:w="2255" w:type="pct"/>
          </w:tcPr>
          <w:p w14:paraId="2E0A45DC" w14:textId="77777777" w:rsidR="00576061" w:rsidRDefault="00576061" w:rsidP="006C755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368F">
              <w:rPr>
                <w:rFonts w:asciiTheme="majorBidi" w:hAnsiTheme="majorBidi"/>
                <w:sz w:val="30"/>
                <w:szCs w:val="30"/>
                <w:cs/>
              </w:rPr>
              <w:t>เงินลงทุนในอสังหาริมทรัพย์</w:t>
            </w:r>
            <w:r w:rsidRPr="00772102">
              <w:rPr>
                <w:rFonts w:asciiTheme="majorBidi" w:hAnsiTheme="majorBidi"/>
                <w:sz w:val="30"/>
                <w:szCs w:val="30"/>
                <w:cs/>
              </w:rPr>
              <w:t xml:space="preserve">ตามมูลค่ายุติธรรม </w:t>
            </w:r>
          </w:p>
        </w:tc>
        <w:tc>
          <w:tcPr>
            <w:tcW w:w="443" w:type="pct"/>
          </w:tcPr>
          <w:p w14:paraId="5B26E442" w14:textId="77777777" w:rsidR="00576061" w:rsidRPr="009E1C93" w:rsidRDefault="00576061" w:rsidP="006C7557">
            <w:pPr>
              <w:tabs>
                <w:tab w:val="decimal" w:pos="972"/>
              </w:tabs>
              <w:ind w:right="92" w:hanging="15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  <w:r w:rsidRPr="000F0B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86" w:type="pct"/>
          </w:tcPr>
          <w:p w14:paraId="7E0FA1EC" w14:textId="77777777" w:rsidR="00576061" w:rsidRPr="00CE726B" w:rsidRDefault="00576061" w:rsidP="006C755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1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8C3D4CB" w14:textId="77777777" w:rsidR="00576061" w:rsidRPr="00CE726B" w:rsidRDefault="00576061" w:rsidP="006C755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4BC7458A" w14:textId="77777777" w:rsidR="00576061" w:rsidRPr="00CE726B" w:rsidRDefault="00576061" w:rsidP="006C755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DE1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E1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7" w:type="pct"/>
          </w:tcPr>
          <w:p w14:paraId="36C39826" w14:textId="77777777" w:rsidR="00576061" w:rsidRPr="00CE726B" w:rsidRDefault="00576061" w:rsidP="006C755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8B0BB8E" w14:textId="77777777" w:rsidR="00576061" w:rsidRPr="00CE726B" w:rsidRDefault="00576061" w:rsidP="006C755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DE1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E1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76061" w:rsidRPr="00CE726B" w14:paraId="785624D5" w14:textId="77777777" w:rsidTr="006C7557">
        <w:tc>
          <w:tcPr>
            <w:tcW w:w="2255" w:type="pct"/>
          </w:tcPr>
          <w:p w14:paraId="54754E3B" w14:textId="77777777" w:rsidR="00576061" w:rsidRDefault="00576061" w:rsidP="006C755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กองทุนรวมตราสารหนี้</w:t>
            </w:r>
          </w:p>
        </w:tc>
        <w:tc>
          <w:tcPr>
            <w:tcW w:w="443" w:type="pct"/>
          </w:tcPr>
          <w:p w14:paraId="33472000" w14:textId="77777777" w:rsidR="00576061" w:rsidRPr="00CB51BF" w:rsidRDefault="00576061" w:rsidP="006C755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4AA36F6C" w14:textId="77777777" w:rsidR="00576061" w:rsidRPr="00CE726B" w:rsidRDefault="00576061" w:rsidP="006C755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DE1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7AF670C0" w14:textId="77777777" w:rsidR="00576061" w:rsidRPr="00CE726B" w:rsidRDefault="00576061" w:rsidP="006C755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5B5072E1" w14:textId="77777777" w:rsidR="00576061" w:rsidRPr="00CE726B" w:rsidRDefault="00576061" w:rsidP="006C755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1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385408C4" w14:textId="77777777" w:rsidR="00576061" w:rsidRPr="00CE726B" w:rsidRDefault="00576061" w:rsidP="006C755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AE117AE" w14:textId="77777777" w:rsidR="00576061" w:rsidRPr="00CE726B" w:rsidRDefault="00576061" w:rsidP="006C755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DE1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</w:tbl>
    <w:p w14:paraId="1BCFE92E" w14:textId="77777777" w:rsidR="00576061" w:rsidRPr="00247D8D" w:rsidRDefault="00576061" w:rsidP="0057606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2314F79" w14:textId="77777777" w:rsidR="00576061" w:rsidRDefault="00576061" w:rsidP="00576061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sz w:val="30"/>
          <w:szCs w:val="30"/>
        </w:rPr>
      </w:pPr>
      <w:r w:rsidRPr="003B3BE7">
        <w:rPr>
          <w:rFonts w:ascii="Angsana New" w:hAnsi="Angsana New"/>
          <w:sz w:val="30"/>
          <w:szCs w:val="30"/>
          <w:cs/>
        </w:rPr>
        <w:t xml:space="preserve">เครื่องมือทางการเงินซึ่งซื้อขายในตลาดที่ไม่ได้ถูกพิจารณาว่ามีสภาพคล่องแต่ถูกประเมินค่าจากราคาตลาดที่มีการอ้างอิงไว้อย่างชัดเจน การเสนอราคาซื้อขายโดยผู้ค้าหรือแหล่งกำหนดราคาที่เป็นทางเลือกซึ่งได้รับการสนับสนุนจากข้อมูลที่สังเกตได้จะถูกจัดอยู่ในระดับ </w:t>
      </w:r>
      <w:r w:rsidRPr="000F0B2B">
        <w:rPr>
          <w:rFonts w:ascii="Angsana New" w:hAnsi="Angsana New"/>
          <w:sz w:val="30"/>
          <w:szCs w:val="30"/>
        </w:rPr>
        <w:t>2</w:t>
      </w:r>
      <w:r w:rsidRPr="003B3BE7">
        <w:rPr>
          <w:rFonts w:ascii="Angsana New" w:hAnsi="Angsana New"/>
          <w:sz w:val="30"/>
          <w:szCs w:val="30"/>
          <w:cs/>
        </w:rPr>
        <w:t xml:space="preserve"> เครื่องมือการเงินเหล่านี้ประกอบด้วย</w:t>
      </w:r>
      <w:r>
        <w:rPr>
          <w:rFonts w:ascii="Angsana New" w:hAnsi="Angsana New" w:hint="cs"/>
          <w:sz w:val="30"/>
          <w:szCs w:val="30"/>
          <w:cs/>
        </w:rPr>
        <w:t>กองทุนรวม</w:t>
      </w:r>
      <w:r w:rsidRPr="003B3BE7">
        <w:rPr>
          <w:rFonts w:ascii="Angsana New" w:hAnsi="Angsana New"/>
          <w:sz w:val="30"/>
          <w:szCs w:val="30"/>
          <w:cs/>
        </w:rPr>
        <w:t>ตราสารหนี้</w:t>
      </w:r>
    </w:p>
    <w:p w14:paraId="08C28C8F" w14:textId="77777777" w:rsidR="00576061" w:rsidRDefault="00576061" w:rsidP="0057606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A96F4E3" w14:textId="77777777" w:rsidR="00576061" w:rsidRPr="00247D8D" w:rsidRDefault="00576061" w:rsidP="0057606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247D8D">
        <w:rPr>
          <w:rFonts w:asciiTheme="majorBidi" w:hAnsiTheme="majorBidi" w:cstheme="majorBidi"/>
          <w:sz w:val="30"/>
          <w:szCs w:val="30"/>
          <w:cs/>
        </w:rPr>
        <w:t xml:space="preserve">เงินลงทุนที่ถูกจัดประเภทในระดับ </w:t>
      </w:r>
      <w:r w:rsidRPr="004157EA">
        <w:rPr>
          <w:rFonts w:asciiTheme="majorBidi" w:hAnsiTheme="majorBidi" w:cstheme="majorBidi"/>
          <w:sz w:val="30"/>
          <w:szCs w:val="30"/>
        </w:rPr>
        <w:t>3</w:t>
      </w:r>
      <w:r w:rsidRPr="00247D8D">
        <w:rPr>
          <w:rFonts w:asciiTheme="majorBidi" w:hAnsiTheme="majorBidi" w:cstheme="majorBidi"/>
          <w:sz w:val="30"/>
          <w:szCs w:val="30"/>
          <w:cs/>
        </w:rPr>
        <w:t xml:space="preserve"> มีข้อมูลที่สำคัญที่ไม่สามารถสังเกตได้เนื่องจากมีการซื้อขายไม่บ่อยนัก</w:t>
      </w: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7C3D5F02" w14:textId="77777777" w:rsidR="00576061" w:rsidRDefault="00576061" w:rsidP="0057606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972D8EB" w14:textId="77777777" w:rsidR="00576061" w:rsidRPr="00BC6BA1" w:rsidRDefault="00576061" w:rsidP="0057606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0B2B">
        <w:rPr>
          <w:rFonts w:asciiTheme="majorBidi" w:hAnsiTheme="majorBidi" w:cstheme="majorBidi"/>
          <w:sz w:val="30"/>
          <w:szCs w:val="30"/>
        </w:rPr>
        <w:t>14</w:t>
      </w:r>
      <w:r w:rsidRPr="00BC6BA1">
        <w:rPr>
          <w:rFonts w:asciiTheme="majorBidi" w:hAnsiTheme="majorBidi" w:cstheme="majorBidi"/>
          <w:sz w:val="30"/>
          <w:szCs w:val="30"/>
        </w:rPr>
        <w:tab/>
      </w:r>
      <w:r w:rsidRPr="00BC6BA1">
        <w:rPr>
          <w:rFonts w:asciiTheme="majorBidi" w:hAnsiTheme="majorBidi" w:cs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25F89FB1" w14:textId="77777777" w:rsidR="00576061" w:rsidRPr="00BC6BA1" w:rsidRDefault="00576061" w:rsidP="0057606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90"/>
        <w:gridCol w:w="271"/>
        <w:gridCol w:w="1529"/>
      </w:tblGrid>
      <w:tr w:rsidR="00576061" w:rsidRPr="00BC6BA1" w14:paraId="35AD707C" w14:textId="77777777" w:rsidTr="006C7557">
        <w:trPr>
          <w:trHeight w:val="344"/>
          <w:tblHeader/>
        </w:trPr>
        <w:tc>
          <w:tcPr>
            <w:tcW w:w="4010" w:type="pct"/>
            <w:shd w:val="clear" w:color="auto" w:fill="auto"/>
          </w:tcPr>
          <w:p w14:paraId="4E13077E" w14:textId="77777777" w:rsidR="00576061" w:rsidRPr="00BC6BA1" w:rsidRDefault="00576061" w:rsidP="006C75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4B133D79" w14:textId="77777777" w:rsidR="00576061" w:rsidRPr="00BC6BA1" w:rsidRDefault="00576061" w:rsidP="006C755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3C2A167C" w14:textId="6569EC39" w:rsidR="00576061" w:rsidRPr="00BC6BA1" w:rsidRDefault="00576061" w:rsidP="006C755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C6B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38E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  <w:r w:rsidRPr="00BC6BA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76061" w:rsidRPr="00BC6BA1" w14:paraId="4DC1EABC" w14:textId="77777777" w:rsidTr="006C7557">
        <w:trPr>
          <w:trHeight w:val="344"/>
          <w:tblHeader/>
        </w:trPr>
        <w:tc>
          <w:tcPr>
            <w:tcW w:w="4010" w:type="pct"/>
            <w:shd w:val="clear" w:color="auto" w:fill="auto"/>
          </w:tcPr>
          <w:p w14:paraId="59C10BEE" w14:textId="77777777" w:rsidR="00576061" w:rsidRPr="00BC6BA1" w:rsidRDefault="00576061" w:rsidP="006C7557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5DF37CDB" w14:textId="77777777" w:rsidR="00576061" w:rsidRPr="00BC6BA1" w:rsidRDefault="00576061" w:rsidP="006C755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6109BDC4" w14:textId="77777777" w:rsidR="00576061" w:rsidRPr="00BC6BA1" w:rsidRDefault="00576061" w:rsidP="006C755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6BA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C6B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BC6BA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76061" w:rsidRPr="00BC6BA1" w14:paraId="6D51DD7B" w14:textId="77777777" w:rsidTr="006C7557">
        <w:tc>
          <w:tcPr>
            <w:tcW w:w="4010" w:type="pct"/>
            <w:tcBorders>
              <w:bottom w:val="nil"/>
            </w:tcBorders>
            <w:shd w:val="clear" w:color="auto" w:fill="auto"/>
          </w:tcPr>
          <w:p w14:paraId="235702AB" w14:textId="77777777" w:rsidR="00576061" w:rsidRPr="00BC6BA1" w:rsidRDefault="00576061" w:rsidP="006C7557">
            <w:pPr>
              <w:pStyle w:val="BodyText"/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B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</w:t>
            </w:r>
            <w:r w:rsidRPr="00BC6B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ุน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5C0E21D3" w14:textId="77777777" w:rsidR="00576061" w:rsidRPr="00BC6BA1" w:rsidRDefault="00576061" w:rsidP="006C7557">
            <w:pPr>
              <w:pStyle w:val="BodyText"/>
              <w:tabs>
                <w:tab w:val="clear" w:pos="680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25349556" w14:textId="77777777" w:rsidR="00576061" w:rsidRPr="00BC6BA1" w:rsidRDefault="00576061" w:rsidP="006C7557">
            <w:pPr>
              <w:pStyle w:val="BodyText"/>
              <w:tabs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6061" w:rsidRPr="00A81B06" w14:paraId="3D2E098B" w14:textId="77777777" w:rsidTr="006C7557">
        <w:tc>
          <w:tcPr>
            <w:tcW w:w="4010" w:type="pct"/>
            <w:tcBorders>
              <w:bottom w:val="nil"/>
            </w:tcBorders>
            <w:shd w:val="clear" w:color="auto" w:fill="auto"/>
          </w:tcPr>
          <w:p w14:paraId="78AA9E55" w14:textId="77777777" w:rsidR="00576061" w:rsidRPr="00BC6BA1" w:rsidRDefault="00576061" w:rsidP="006C7557">
            <w:pPr>
              <w:pStyle w:val="BodyText"/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BA1">
              <w:rPr>
                <w:rFonts w:asciiTheme="majorBidi" w:hAnsiTheme="majorBidi"/>
                <w:sz w:val="30"/>
                <w:szCs w:val="30"/>
                <w:cs/>
              </w:rPr>
              <w:t>สัญญาปรับปรุงและตกแต่งโรงแรม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44891D63" w14:textId="77777777" w:rsidR="00576061" w:rsidRPr="00BC6BA1" w:rsidRDefault="00576061" w:rsidP="006C7557">
            <w:pPr>
              <w:pStyle w:val="BodyText"/>
              <w:spacing w:after="0"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5B393834" w14:textId="54B273B2" w:rsidR="00576061" w:rsidRPr="00E73399" w:rsidRDefault="00C149B9" w:rsidP="006C7557">
            <w:pPr>
              <w:pStyle w:val="BodyText"/>
              <w:spacing w:after="0" w:line="240" w:lineRule="auto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3B9FD5ED" w14:textId="77777777" w:rsidR="00576061" w:rsidRDefault="00576061" w:rsidP="00576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sectPr w:rsidR="00576061" w:rsidSect="00607FD1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C9BCA8" w14:textId="77777777" w:rsidR="00BB4294" w:rsidRDefault="00BB4294" w:rsidP="004956B4">
      <w:r>
        <w:separator/>
      </w:r>
    </w:p>
  </w:endnote>
  <w:endnote w:type="continuationSeparator" w:id="0">
    <w:p w14:paraId="645A09F9" w14:textId="77777777" w:rsidR="00BB4294" w:rsidRDefault="00BB4294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7138662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FE30193" w14:textId="77777777" w:rsidR="00F22877" w:rsidRPr="00240D11" w:rsidRDefault="00F22877" w:rsidP="00240D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0D1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0D1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0D1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29</w:t>
        </w:r>
        <w:r w:rsidRPr="00240D1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2C0667A" w14:textId="77777777" w:rsidR="00F22877" w:rsidRDefault="00F228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713211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032691A" w14:textId="77777777" w:rsidR="00F22877" w:rsidRPr="00240D11" w:rsidRDefault="00F22877" w:rsidP="00240D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0D1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0D1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0D1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29</w:t>
        </w:r>
        <w:r w:rsidRPr="00240D1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08F70302" w14:textId="77777777" w:rsidR="00F22877" w:rsidRDefault="00F228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7360705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B146084" w14:textId="77777777" w:rsidR="00F22877" w:rsidRPr="00607FD1" w:rsidRDefault="00F2287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7F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7F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7F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F0B2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7F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EF4F42" w14:textId="77777777" w:rsidR="00BB4294" w:rsidRDefault="00BB4294" w:rsidP="004956B4">
      <w:r>
        <w:separator/>
      </w:r>
    </w:p>
  </w:footnote>
  <w:footnote w:type="continuationSeparator" w:id="0">
    <w:p w14:paraId="234C5332" w14:textId="77777777" w:rsidR="00BB4294" w:rsidRDefault="00BB4294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8B6759" w14:textId="77777777" w:rsidR="00F22877" w:rsidRPr="000230B9" w:rsidRDefault="00F22877" w:rsidP="00902E1A">
    <w:pPr>
      <w:ind w:right="-233"/>
      <w:jc w:val="thaiDistribute"/>
      <w:rPr>
        <w:rFonts w:cs="Arial"/>
        <w:b/>
        <w:bCs/>
        <w:sz w:val="32"/>
        <w:szCs w:val="32"/>
        <w:cs/>
        <w:lang w:val="th-TH"/>
      </w:rPr>
    </w:pPr>
    <w:r w:rsidRPr="00AB2798">
      <w:rPr>
        <w:rFonts w:hint="cs"/>
        <w:b/>
        <w:bCs/>
        <w:sz w:val="32"/>
        <w:szCs w:val="32"/>
        <w:cs/>
        <w:lang w:val="th-TH"/>
      </w:rPr>
      <w:t>ทรัสต์เพื่อการลงทุนในอสังหาริมทรัพย์</w:t>
    </w:r>
    <w:r w:rsidRPr="000230B9">
      <w:rPr>
        <w:b/>
        <w:bCs/>
        <w:sz w:val="32"/>
        <w:szCs w:val="32"/>
        <w:cs/>
        <w:lang w:val="en-GB"/>
      </w:rPr>
      <w:t>และสิทธิการเช่า</w:t>
    </w:r>
    <w:r w:rsidRPr="000230B9">
      <w:rPr>
        <w:b/>
        <w:bCs/>
        <w:sz w:val="32"/>
        <w:szCs w:val="32"/>
        <w:cs/>
        <w:lang w:val="th-TH"/>
      </w:rPr>
      <w:t>ดุสิตธานี และบริษัทย่อย</w:t>
    </w:r>
  </w:p>
  <w:p w14:paraId="5E08A97B" w14:textId="77777777" w:rsidR="00F22877" w:rsidRPr="000230B9" w:rsidRDefault="00F22877" w:rsidP="00902E1A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230B9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D5AC01C" w14:textId="58B8289A" w:rsidR="00F22877" w:rsidRPr="00240D11" w:rsidRDefault="00F22877" w:rsidP="00902E1A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70B32">
      <w:rPr>
        <w:rFonts w:ascii="Angsana New" w:hAnsi="Angsana New"/>
        <w:bCs/>
        <w:sz w:val="32"/>
        <w:szCs w:val="32"/>
        <w:cs/>
      </w:rPr>
      <w:t>สำหรับงวด</w:t>
    </w:r>
    <w:r>
      <w:rPr>
        <w:rFonts w:ascii="Angsana New" w:hAnsi="Angsana New" w:hint="cs"/>
        <w:bCs/>
        <w:sz w:val="32"/>
        <w:szCs w:val="32"/>
        <w:cs/>
      </w:rPr>
      <w:t>สามเดือนและเก้าเดือน</w:t>
    </w:r>
    <w:r w:rsidRPr="00070B32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4157EA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0</w:t>
    </w:r>
    <w:r w:rsidRPr="00E65D6F">
      <w:rPr>
        <w:rFonts w:ascii="Angsana New" w:hAnsi="Angsana New"/>
        <w:b/>
        <w:sz w:val="32"/>
        <w:szCs w:val="32"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กันยายน</w:t>
    </w:r>
    <w:r w:rsidRPr="00070B32">
      <w:rPr>
        <w:rFonts w:ascii="Angsana New" w:hAnsi="Angsana New"/>
        <w:bCs/>
        <w:sz w:val="32"/>
        <w:szCs w:val="32"/>
        <w:cs/>
      </w:rPr>
      <w:t xml:space="preserve"> </w:t>
    </w:r>
    <w:r w:rsidRPr="000F0B2B">
      <w:rPr>
        <w:rFonts w:ascii="Angsana New" w:hAnsi="Angsana New"/>
        <w:b/>
        <w:sz w:val="32"/>
        <w:szCs w:val="32"/>
      </w:rPr>
      <w:t>25</w:t>
    </w:r>
    <w:r>
      <w:rPr>
        <w:rFonts w:ascii="Angsana New" w:hAnsi="Angsana New"/>
        <w:b/>
        <w:sz w:val="32"/>
        <w:szCs w:val="32"/>
      </w:rPr>
      <w:t>6</w:t>
    </w:r>
    <w:r w:rsidRPr="000F0B2B">
      <w:rPr>
        <w:rFonts w:ascii="Angsana New" w:hAnsi="Angsana New"/>
        <w:b/>
        <w:sz w:val="32"/>
        <w:szCs w:val="32"/>
      </w:rPr>
      <w:t>4</w:t>
    </w:r>
    <w:r w:rsidRPr="00070B32">
      <w:rPr>
        <w:rFonts w:ascii="Angsana New" w:hAnsi="Angsana New"/>
        <w:bCs/>
        <w:sz w:val="32"/>
        <w:szCs w:val="32"/>
        <w:cs/>
      </w:rPr>
      <w:t xml:space="preserve"> (ไม่ได้ตรวจสอบ)</w:t>
    </w:r>
  </w:p>
  <w:p w14:paraId="6D889F47" w14:textId="77777777" w:rsidR="00F22877" w:rsidRPr="00240D11" w:rsidRDefault="00F22877" w:rsidP="0084335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AF50EA" w14:textId="77777777" w:rsidR="00F22877" w:rsidRPr="000230B9" w:rsidRDefault="00F22877" w:rsidP="009843B7">
    <w:pPr>
      <w:ind w:right="-233"/>
      <w:jc w:val="thaiDistribute"/>
      <w:rPr>
        <w:rFonts w:cs="Arial"/>
        <w:b/>
        <w:bCs/>
        <w:sz w:val="32"/>
        <w:szCs w:val="32"/>
        <w:cs/>
        <w:lang w:val="th-TH"/>
      </w:rPr>
    </w:pPr>
    <w:r w:rsidRPr="00AB2798">
      <w:rPr>
        <w:rFonts w:hint="cs"/>
        <w:b/>
        <w:bCs/>
        <w:sz w:val="32"/>
        <w:szCs w:val="32"/>
        <w:cs/>
        <w:lang w:val="th-TH"/>
      </w:rPr>
      <w:t>ทรัสต์</w:t>
    </w:r>
    <w:r w:rsidRPr="00AB2798">
      <w:rPr>
        <w:rFonts w:hint="cs"/>
        <w:b/>
        <w:bCs/>
        <w:sz w:val="32"/>
        <w:szCs w:val="32"/>
        <w:cs/>
        <w:lang w:val="th-TH"/>
      </w:rPr>
      <w:t>เพื่อการลงทุนในอสังหาริมทรัพย์</w:t>
    </w:r>
    <w:r w:rsidRPr="000230B9">
      <w:rPr>
        <w:b/>
        <w:bCs/>
        <w:sz w:val="32"/>
        <w:szCs w:val="32"/>
        <w:cs/>
        <w:lang w:val="en-GB"/>
      </w:rPr>
      <w:t>และสิทธิการเช่า</w:t>
    </w:r>
    <w:r w:rsidRPr="000230B9">
      <w:rPr>
        <w:b/>
        <w:bCs/>
        <w:sz w:val="32"/>
        <w:szCs w:val="32"/>
        <w:cs/>
        <w:lang w:val="th-TH"/>
      </w:rPr>
      <w:t>ดุสิตธานี และบริษัทย่อย</w:t>
    </w:r>
  </w:p>
  <w:p w14:paraId="64BFFF91" w14:textId="77777777" w:rsidR="00F22877" w:rsidRPr="000230B9" w:rsidRDefault="00F22877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230B9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4BC405B" w14:textId="64797EC4" w:rsidR="00F22877" w:rsidRPr="00240D11" w:rsidRDefault="00F22877" w:rsidP="00240D11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70B32">
      <w:rPr>
        <w:rFonts w:ascii="Angsana New" w:hAnsi="Angsana New"/>
        <w:bCs/>
        <w:sz w:val="32"/>
        <w:szCs w:val="32"/>
        <w:cs/>
      </w:rPr>
      <w:t>สำหรับงวด</w:t>
    </w:r>
    <w:r>
      <w:rPr>
        <w:rFonts w:ascii="Angsana New" w:hAnsi="Angsana New" w:hint="cs"/>
        <w:bCs/>
        <w:sz w:val="32"/>
        <w:szCs w:val="32"/>
        <w:cs/>
      </w:rPr>
      <w:t>สามเดือนและเก้าเดือน</w:t>
    </w:r>
    <w:r w:rsidRPr="00070B32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4157EA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0</w:t>
    </w:r>
    <w:r w:rsidRPr="00E65D6F">
      <w:rPr>
        <w:rFonts w:ascii="Angsana New" w:hAnsi="Angsana New"/>
        <w:b/>
        <w:sz w:val="32"/>
        <w:szCs w:val="32"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กันยายน</w:t>
    </w:r>
    <w:r w:rsidRPr="00070B32">
      <w:rPr>
        <w:rFonts w:ascii="Angsana New" w:hAnsi="Angsana New"/>
        <w:bCs/>
        <w:sz w:val="32"/>
        <w:szCs w:val="32"/>
        <w:cs/>
      </w:rPr>
      <w:t xml:space="preserve"> </w:t>
    </w:r>
    <w:r w:rsidRPr="000F0B2B">
      <w:rPr>
        <w:rFonts w:ascii="Angsana New" w:hAnsi="Angsana New"/>
        <w:b/>
        <w:sz w:val="32"/>
        <w:szCs w:val="32"/>
      </w:rPr>
      <w:t>25</w:t>
    </w:r>
    <w:r>
      <w:rPr>
        <w:rFonts w:ascii="Angsana New" w:hAnsi="Angsana New"/>
        <w:b/>
        <w:sz w:val="32"/>
        <w:szCs w:val="32"/>
      </w:rPr>
      <w:t>6</w:t>
    </w:r>
    <w:r w:rsidRPr="000F0B2B">
      <w:rPr>
        <w:rFonts w:ascii="Angsana New" w:hAnsi="Angsana New"/>
        <w:b/>
        <w:sz w:val="32"/>
        <w:szCs w:val="32"/>
      </w:rPr>
      <w:t>4</w:t>
    </w:r>
    <w:r w:rsidRPr="00070B32">
      <w:rPr>
        <w:rFonts w:ascii="Angsana New" w:hAnsi="Angsana New"/>
        <w:bCs/>
        <w:sz w:val="32"/>
        <w:szCs w:val="32"/>
        <w:cs/>
      </w:rPr>
      <w:t xml:space="preserve"> (ไม่ได้ตรวจสอบ)</w:t>
    </w:r>
  </w:p>
  <w:p w14:paraId="34FDC55E" w14:textId="77777777" w:rsidR="00F22877" w:rsidRPr="00240D11" w:rsidRDefault="00F2287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9D177" w14:textId="77777777" w:rsidR="00F22877" w:rsidRPr="000230B9" w:rsidRDefault="00F22877" w:rsidP="009843B7">
    <w:pPr>
      <w:ind w:right="-233"/>
      <w:jc w:val="thaiDistribute"/>
      <w:rPr>
        <w:rFonts w:cs="Arial"/>
        <w:b/>
        <w:bCs/>
        <w:sz w:val="32"/>
        <w:szCs w:val="32"/>
        <w:cs/>
        <w:lang w:val="th-TH"/>
      </w:rPr>
    </w:pPr>
    <w:r w:rsidRPr="00AB2798">
      <w:rPr>
        <w:rFonts w:hint="cs"/>
        <w:b/>
        <w:bCs/>
        <w:sz w:val="32"/>
        <w:szCs w:val="32"/>
        <w:cs/>
        <w:lang w:val="th-TH"/>
      </w:rPr>
      <w:t>ทรัสต์</w:t>
    </w:r>
    <w:r w:rsidRPr="00AB2798">
      <w:rPr>
        <w:rFonts w:hint="cs"/>
        <w:b/>
        <w:bCs/>
        <w:sz w:val="32"/>
        <w:szCs w:val="32"/>
        <w:cs/>
        <w:lang w:val="th-TH"/>
      </w:rPr>
      <w:t>เพื่อการลงทุนในอสังหาริมทรัพย์</w:t>
    </w:r>
    <w:r w:rsidRPr="000230B9">
      <w:rPr>
        <w:b/>
        <w:bCs/>
        <w:sz w:val="32"/>
        <w:szCs w:val="32"/>
        <w:cs/>
        <w:lang w:val="en-GB"/>
      </w:rPr>
      <w:t>และสิทธิการเช่า</w:t>
    </w:r>
    <w:r w:rsidRPr="000230B9">
      <w:rPr>
        <w:b/>
        <w:bCs/>
        <w:sz w:val="32"/>
        <w:szCs w:val="32"/>
        <w:cs/>
        <w:lang w:val="th-TH"/>
      </w:rPr>
      <w:t>ดุสิตธานี และบริษัทย่อย</w:t>
    </w:r>
  </w:p>
  <w:p w14:paraId="6925A668" w14:textId="77777777" w:rsidR="00F22877" w:rsidRPr="000230B9" w:rsidRDefault="00F22877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230B9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46DDE70" w14:textId="37BBE324" w:rsidR="00F22877" w:rsidRPr="00240D11" w:rsidRDefault="00F22877" w:rsidP="00240D11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70B32">
      <w:rPr>
        <w:rFonts w:ascii="Angsana New" w:hAnsi="Angsana New"/>
        <w:bCs/>
        <w:sz w:val="32"/>
        <w:szCs w:val="32"/>
        <w:cs/>
      </w:rPr>
      <w:t>สำหรับงวด</w:t>
    </w:r>
    <w:r>
      <w:rPr>
        <w:rFonts w:ascii="Angsana New" w:hAnsi="Angsana New" w:hint="cs"/>
        <w:bCs/>
        <w:sz w:val="32"/>
        <w:szCs w:val="32"/>
        <w:cs/>
      </w:rPr>
      <w:t>สามเดือนและเก้าเดือน</w:t>
    </w:r>
    <w:r w:rsidRPr="00070B32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4157EA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0</w:t>
    </w:r>
    <w:r w:rsidRPr="00E65D6F">
      <w:rPr>
        <w:rFonts w:ascii="Angsana New" w:hAnsi="Angsana New"/>
        <w:b/>
        <w:sz w:val="32"/>
        <w:szCs w:val="32"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กันยายน</w:t>
    </w:r>
    <w:r w:rsidRPr="00070B32">
      <w:rPr>
        <w:rFonts w:ascii="Angsana New" w:hAnsi="Angsana New"/>
        <w:bCs/>
        <w:sz w:val="32"/>
        <w:szCs w:val="32"/>
        <w:cs/>
      </w:rPr>
      <w:t xml:space="preserve"> </w:t>
    </w:r>
    <w:r w:rsidRPr="000F0B2B">
      <w:rPr>
        <w:rFonts w:ascii="Angsana New" w:hAnsi="Angsana New"/>
        <w:b/>
        <w:sz w:val="32"/>
        <w:szCs w:val="32"/>
      </w:rPr>
      <w:t>25</w:t>
    </w:r>
    <w:r>
      <w:rPr>
        <w:rFonts w:ascii="Angsana New" w:hAnsi="Angsana New"/>
        <w:b/>
        <w:sz w:val="32"/>
        <w:szCs w:val="32"/>
      </w:rPr>
      <w:t>6</w:t>
    </w:r>
    <w:r w:rsidRPr="000F0B2B">
      <w:rPr>
        <w:rFonts w:ascii="Angsana New" w:hAnsi="Angsana New"/>
        <w:b/>
        <w:sz w:val="32"/>
        <w:szCs w:val="32"/>
      </w:rPr>
      <w:t>4</w:t>
    </w:r>
    <w:r w:rsidRPr="00070B32">
      <w:rPr>
        <w:rFonts w:ascii="Angsana New" w:hAnsi="Angsana New"/>
        <w:bCs/>
        <w:sz w:val="32"/>
        <w:szCs w:val="32"/>
        <w:cs/>
      </w:rPr>
      <w:t xml:space="preserve"> (ไม่ได้ตรวจสอบ)</w:t>
    </w:r>
  </w:p>
  <w:p w14:paraId="65FB55C9" w14:textId="77777777" w:rsidR="00F22877" w:rsidRPr="00240D11" w:rsidRDefault="00F2287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A7F74"/>
    <w:multiLevelType w:val="hybridMultilevel"/>
    <w:tmpl w:val="08AC0E62"/>
    <w:lvl w:ilvl="0" w:tplc="FDE4DBD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89D"/>
    <w:multiLevelType w:val="hybridMultilevel"/>
    <w:tmpl w:val="23C830A8"/>
    <w:lvl w:ilvl="0" w:tplc="2128521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1E74445"/>
    <w:multiLevelType w:val="hybridMultilevel"/>
    <w:tmpl w:val="22FC6704"/>
    <w:lvl w:ilvl="0" w:tplc="5C6CF91A">
      <w:start w:val="15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A7792"/>
    <w:multiLevelType w:val="hybridMultilevel"/>
    <w:tmpl w:val="2C5E8D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A3516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F6F3D"/>
    <w:multiLevelType w:val="hybridMultilevel"/>
    <w:tmpl w:val="FC68E006"/>
    <w:lvl w:ilvl="0" w:tplc="4DAE8E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DA5E04"/>
    <w:multiLevelType w:val="hybridMultilevel"/>
    <w:tmpl w:val="7BCCC51A"/>
    <w:lvl w:ilvl="0" w:tplc="19DEBE2E">
      <w:start w:val="1"/>
      <w:numFmt w:val="thaiLetters"/>
      <w:lvlText w:val="(%1)"/>
      <w:lvlJc w:val="left"/>
      <w:pPr>
        <w:ind w:left="720" w:hanging="54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47263C93"/>
    <w:multiLevelType w:val="multilevel"/>
    <w:tmpl w:val="82F2F8D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93511FB"/>
    <w:multiLevelType w:val="hybridMultilevel"/>
    <w:tmpl w:val="57827168"/>
    <w:lvl w:ilvl="0" w:tplc="FFAE6A52">
      <w:start w:val="1"/>
      <w:numFmt w:val="decimal"/>
      <w:lvlText w:val="%1."/>
      <w:lvlJc w:val="left"/>
      <w:pPr>
        <w:ind w:left="922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5F4B1138"/>
    <w:multiLevelType w:val="hybridMultilevel"/>
    <w:tmpl w:val="F55696DE"/>
    <w:lvl w:ilvl="0" w:tplc="65A62236">
      <w:start w:val="1"/>
      <w:numFmt w:val="decimal"/>
      <w:lvlText w:val="%1.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6567742B"/>
    <w:multiLevelType w:val="multilevel"/>
    <w:tmpl w:val="D44622C0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061760"/>
    <w:multiLevelType w:val="hybridMultilevel"/>
    <w:tmpl w:val="401E2C50"/>
    <w:lvl w:ilvl="0" w:tplc="F91684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B7D457B"/>
    <w:multiLevelType w:val="hybridMultilevel"/>
    <w:tmpl w:val="712AE02E"/>
    <w:lvl w:ilvl="0" w:tplc="6E787AF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111697"/>
    <w:multiLevelType w:val="hybridMultilevel"/>
    <w:tmpl w:val="C874A7F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9"/>
  </w:num>
  <w:num w:numId="6">
    <w:abstractNumId w:val="20"/>
  </w:num>
  <w:num w:numId="7">
    <w:abstractNumId w:val="22"/>
  </w:num>
  <w:num w:numId="8">
    <w:abstractNumId w:val="15"/>
  </w:num>
  <w:num w:numId="9">
    <w:abstractNumId w:val="10"/>
  </w:num>
  <w:num w:numId="10">
    <w:abstractNumId w:val="13"/>
  </w:num>
  <w:num w:numId="11">
    <w:abstractNumId w:val="11"/>
  </w:num>
  <w:num w:numId="12">
    <w:abstractNumId w:val="14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6"/>
  </w:num>
  <w:num w:numId="16">
    <w:abstractNumId w:val="21"/>
  </w:num>
  <w:num w:numId="17">
    <w:abstractNumId w:val="0"/>
  </w:num>
  <w:num w:numId="18">
    <w:abstractNumId w:val="1"/>
  </w:num>
  <w:num w:numId="19">
    <w:abstractNumId w:val="24"/>
  </w:num>
  <w:num w:numId="20">
    <w:abstractNumId w:val="5"/>
  </w:num>
  <w:num w:numId="21">
    <w:abstractNumId w:val="17"/>
  </w:num>
  <w:num w:numId="22">
    <w:abstractNumId w:val="19"/>
  </w:num>
  <w:num w:numId="23">
    <w:abstractNumId w:val="12"/>
  </w:num>
  <w:num w:numId="24">
    <w:abstractNumId w:val="4"/>
  </w:num>
  <w:num w:numId="25">
    <w:abstractNumId w:val="23"/>
  </w:num>
  <w:num w:numId="26">
    <w:abstractNumId w:val="8"/>
  </w:num>
  <w:num w:numId="2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3527"/>
    <w:rsid w:val="00003C4A"/>
    <w:rsid w:val="0000523F"/>
    <w:rsid w:val="00005ACB"/>
    <w:rsid w:val="000061B5"/>
    <w:rsid w:val="00007F43"/>
    <w:rsid w:val="0001006B"/>
    <w:rsid w:val="00010B38"/>
    <w:rsid w:val="00010C1A"/>
    <w:rsid w:val="00010EAE"/>
    <w:rsid w:val="000115E1"/>
    <w:rsid w:val="00011603"/>
    <w:rsid w:val="00011B80"/>
    <w:rsid w:val="00011DD5"/>
    <w:rsid w:val="000131EA"/>
    <w:rsid w:val="000132F9"/>
    <w:rsid w:val="0001416C"/>
    <w:rsid w:val="000143C3"/>
    <w:rsid w:val="0001643B"/>
    <w:rsid w:val="00016AB4"/>
    <w:rsid w:val="00017136"/>
    <w:rsid w:val="00017F1C"/>
    <w:rsid w:val="00020372"/>
    <w:rsid w:val="0002045A"/>
    <w:rsid w:val="00020595"/>
    <w:rsid w:val="00020A62"/>
    <w:rsid w:val="00020D43"/>
    <w:rsid w:val="00021B84"/>
    <w:rsid w:val="00021D86"/>
    <w:rsid w:val="000230B9"/>
    <w:rsid w:val="00023E11"/>
    <w:rsid w:val="0002424D"/>
    <w:rsid w:val="0002484C"/>
    <w:rsid w:val="00025269"/>
    <w:rsid w:val="000256A2"/>
    <w:rsid w:val="000263B7"/>
    <w:rsid w:val="00026B1D"/>
    <w:rsid w:val="00026D24"/>
    <w:rsid w:val="00026D96"/>
    <w:rsid w:val="00026EE6"/>
    <w:rsid w:val="00030F9A"/>
    <w:rsid w:val="000312D8"/>
    <w:rsid w:val="000313B0"/>
    <w:rsid w:val="000314D5"/>
    <w:rsid w:val="00031571"/>
    <w:rsid w:val="000315E3"/>
    <w:rsid w:val="00031697"/>
    <w:rsid w:val="000339B8"/>
    <w:rsid w:val="00033BC3"/>
    <w:rsid w:val="00033E0C"/>
    <w:rsid w:val="000341BF"/>
    <w:rsid w:val="0003431E"/>
    <w:rsid w:val="00034BF0"/>
    <w:rsid w:val="00035AA5"/>
    <w:rsid w:val="00035C29"/>
    <w:rsid w:val="0003616D"/>
    <w:rsid w:val="00036735"/>
    <w:rsid w:val="00037A64"/>
    <w:rsid w:val="00037B04"/>
    <w:rsid w:val="00040BED"/>
    <w:rsid w:val="000413A6"/>
    <w:rsid w:val="00041A06"/>
    <w:rsid w:val="000420D2"/>
    <w:rsid w:val="00042C7F"/>
    <w:rsid w:val="00043F18"/>
    <w:rsid w:val="00044B66"/>
    <w:rsid w:val="0004544B"/>
    <w:rsid w:val="000454F3"/>
    <w:rsid w:val="00045911"/>
    <w:rsid w:val="00045EAB"/>
    <w:rsid w:val="00045FD5"/>
    <w:rsid w:val="00046C59"/>
    <w:rsid w:val="00046DB0"/>
    <w:rsid w:val="00046DCD"/>
    <w:rsid w:val="00047188"/>
    <w:rsid w:val="0004738A"/>
    <w:rsid w:val="00047546"/>
    <w:rsid w:val="00047926"/>
    <w:rsid w:val="00047B9A"/>
    <w:rsid w:val="0005011D"/>
    <w:rsid w:val="000505E4"/>
    <w:rsid w:val="0005068F"/>
    <w:rsid w:val="00050F5A"/>
    <w:rsid w:val="0005121F"/>
    <w:rsid w:val="00051BFC"/>
    <w:rsid w:val="000524D2"/>
    <w:rsid w:val="00053100"/>
    <w:rsid w:val="000537DF"/>
    <w:rsid w:val="00054403"/>
    <w:rsid w:val="000546FE"/>
    <w:rsid w:val="000549B5"/>
    <w:rsid w:val="00055675"/>
    <w:rsid w:val="00055960"/>
    <w:rsid w:val="00055D63"/>
    <w:rsid w:val="00056F56"/>
    <w:rsid w:val="000573E4"/>
    <w:rsid w:val="000574DA"/>
    <w:rsid w:val="0006137F"/>
    <w:rsid w:val="00061427"/>
    <w:rsid w:val="0006145D"/>
    <w:rsid w:val="00061CB5"/>
    <w:rsid w:val="00061E16"/>
    <w:rsid w:val="00062151"/>
    <w:rsid w:val="000622B0"/>
    <w:rsid w:val="000630BD"/>
    <w:rsid w:val="00063100"/>
    <w:rsid w:val="0006322F"/>
    <w:rsid w:val="00064590"/>
    <w:rsid w:val="000646A7"/>
    <w:rsid w:val="000648B0"/>
    <w:rsid w:val="00064A07"/>
    <w:rsid w:val="00064A3A"/>
    <w:rsid w:val="00064C86"/>
    <w:rsid w:val="00064D79"/>
    <w:rsid w:val="000651C0"/>
    <w:rsid w:val="00065465"/>
    <w:rsid w:val="000656E1"/>
    <w:rsid w:val="00065C80"/>
    <w:rsid w:val="00066F83"/>
    <w:rsid w:val="00066F9F"/>
    <w:rsid w:val="00067194"/>
    <w:rsid w:val="000674D3"/>
    <w:rsid w:val="00067D22"/>
    <w:rsid w:val="0007018D"/>
    <w:rsid w:val="000703F9"/>
    <w:rsid w:val="00070B32"/>
    <w:rsid w:val="00070B6D"/>
    <w:rsid w:val="00070ED8"/>
    <w:rsid w:val="00071164"/>
    <w:rsid w:val="00071A72"/>
    <w:rsid w:val="00071E27"/>
    <w:rsid w:val="000730CF"/>
    <w:rsid w:val="0007399D"/>
    <w:rsid w:val="00073CB1"/>
    <w:rsid w:val="000742E5"/>
    <w:rsid w:val="000744FA"/>
    <w:rsid w:val="00074DC0"/>
    <w:rsid w:val="0007509B"/>
    <w:rsid w:val="000751B4"/>
    <w:rsid w:val="000754D3"/>
    <w:rsid w:val="000759E5"/>
    <w:rsid w:val="00075A6C"/>
    <w:rsid w:val="00075CC3"/>
    <w:rsid w:val="00077B34"/>
    <w:rsid w:val="00077D95"/>
    <w:rsid w:val="00080139"/>
    <w:rsid w:val="0008017A"/>
    <w:rsid w:val="0008071D"/>
    <w:rsid w:val="000812E7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5694"/>
    <w:rsid w:val="000865B0"/>
    <w:rsid w:val="00086AAB"/>
    <w:rsid w:val="00086E5E"/>
    <w:rsid w:val="00087299"/>
    <w:rsid w:val="00087C9A"/>
    <w:rsid w:val="00090B7A"/>
    <w:rsid w:val="00090D4D"/>
    <w:rsid w:val="00090DA9"/>
    <w:rsid w:val="00093523"/>
    <w:rsid w:val="00093949"/>
    <w:rsid w:val="00094AC9"/>
    <w:rsid w:val="0009505F"/>
    <w:rsid w:val="0009521D"/>
    <w:rsid w:val="00095337"/>
    <w:rsid w:val="0009536C"/>
    <w:rsid w:val="0009538E"/>
    <w:rsid w:val="00096052"/>
    <w:rsid w:val="00096388"/>
    <w:rsid w:val="000968DC"/>
    <w:rsid w:val="00096EEE"/>
    <w:rsid w:val="0009756E"/>
    <w:rsid w:val="00097EEF"/>
    <w:rsid w:val="000A039B"/>
    <w:rsid w:val="000A09A8"/>
    <w:rsid w:val="000A0B11"/>
    <w:rsid w:val="000A1158"/>
    <w:rsid w:val="000A11C7"/>
    <w:rsid w:val="000A2D79"/>
    <w:rsid w:val="000A47E8"/>
    <w:rsid w:val="000A69F0"/>
    <w:rsid w:val="000A6B1D"/>
    <w:rsid w:val="000A6C35"/>
    <w:rsid w:val="000A76F6"/>
    <w:rsid w:val="000A7772"/>
    <w:rsid w:val="000A7B41"/>
    <w:rsid w:val="000B0BBA"/>
    <w:rsid w:val="000B0E74"/>
    <w:rsid w:val="000B1407"/>
    <w:rsid w:val="000B1920"/>
    <w:rsid w:val="000B1A51"/>
    <w:rsid w:val="000B1B44"/>
    <w:rsid w:val="000B21D6"/>
    <w:rsid w:val="000B4771"/>
    <w:rsid w:val="000B4BDA"/>
    <w:rsid w:val="000B4FE2"/>
    <w:rsid w:val="000B6129"/>
    <w:rsid w:val="000B61FC"/>
    <w:rsid w:val="000B64A9"/>
    <w:rsid w:val="000B6805"/>
    <w:rsid w:val="000B69DA"/>
    <w:rsid w:val="000B6E77"/>
    <w:rsid w:val="000B71ED"/>
    <w:rsid w:val="000B77AC"/>
    <w:rsid w:val="000B78AD"/>
    <w:rsid w:val="000B7A60"/>
    <w:rsid w:val="000C005C"/>
    <w:rsid w:val="000C01E5"/>
    <w:rsid w:val="000C0946"/>
    <w:rsid w:val="000C0B61"/>
    <w:rsid w:val="000C0D65"/>
    <w:rsid w:val="000C118A"/>
    <w:rsid w:val="000C1A62"/>
    <w:rsid w:val="000C2E03"/>
    <w:rsid w:val="000C34EA"/>
    <w:rsid w:val="000C493A"/>
    <w:rsid w:val="000C4B8F"/>
    <w:rsid w:val="000C4D1B"/>
    <w:rsid w:val="000C53F1"/>
    <w:rsid w:val="000C5408"/>
    <w:rsid w:val="000C6260"/>
    <w:rsid w:val="000C654B"/>
    <w:rsid w:val="000C680B"/>
    <w:rsid w:val="000C69E7"/>
    <w:rsid w:val="000C6D34"/>
    <w:rsid w:val="000D02D5"/>
    <w:rsid w:val="000D0D11"/>
    <w:rsid w:val="000D1944"/>
    <w:rsid w:val="000D1AB9"/>
    <w:rsid w:val="000D2025"/>
    <w:rsid w:val="000D238C"/>
    <w:rsid w:val="000D27CC"/>
    <w:rsid w:val="000D28C0"/>
    <w:rsid w:val="000D30F7"/>
    <w:rsid w:val="000D3129"/>
    <w:rsid w:val="000D380D"/>
    <w:rsid w:val="000D380E"/>
    <w:rsid w:val="000D3865"/>
    <w:rsid w:val="000D3BF0"/>
    <w:rsid w:val="000D41FB"/>
    <w:rsid w:val="000D6982"/>
    <w:rsid w:val="000D6C5A"/>
    <w:rsid w:val="000D6FDF"/>
    <w:rsid w:val="000D7082"/>
    <w:rsid w:val="000D79DC"/>
    <w:rsid w:val="000D7F02"/>
    <w:rsid w:val="000D7F7A"/>
    <w:rsid w:val="000D7FDD"/>
    <w:rsid w:val="000E026D"/>
    <w:rsid w:val="000E0521"/>
    <w:rsid w:val="000E0A51"/>
    <w:rsid w:val="000E0A74"/>
    <w:rsid w:val="000E199D"/>
    <w:rsid w:val="000E1D81"/>
    <w:rsid w:val="000E2845"/>
    <w:rsid w:val="000E2F3D"/>
    <w:rsid w:val="000E32A0"/>
    <w:rsid w:val="000E4BCB"/>
    <w:rsid w:val="000E4D74"/>
    <w:rsid w:val="000E5594"/>
    <w:rsid w:val="000E56B6"/>
    <w:rsid w:val="000E60CA"/>
    <w:rsid w:val="000E65AE"/>
    <w:rsid w:val="000E671B"/>
    <w:rsid w:val="000E6BD2"/>
    <w:rsid w:val="000E6CEA"/>
    <w:rsid w:val="000E74E0"/>
    <w:rsid w:val="000E7516"/>
    <w:rsid w:val="000E7A45"/>
    <w:rsid w:val="000E7E13"/>
    <w:rsid w:val="000F0B2B"/>
    <w:rsid w:val="000F0C0E"/>
    <w:rsid w:val="000F124B"/>
    <w:rsid w:val="000F1E9F"/>
    <w:rsid w:val="000F3351"/>
    <w:rsid w:val="000F3AA6"/>
    <w:rsid w:val="000F4961"/>
    <w:rsid w:val="000F4CD9"/>
    <w:rsid w:val="000F549B"/>
    <w:rsid w:val="000F5D24"/>
    <w:rsid w:val="000F5F28"/>
    <w:rsid w:val="000F6947"/>
    <w:rsid w:val="000F704B"/>
    <w:rsid w:val="000F7443"/>
    <w:rsid w:val="000F792E"/>
    <w:rsid w:val="0010035A"/>
    <w:rsid w:val="00100360"/>
    <w:rsid w:val="00100A66"/>
    <w:rsid w:val="001012B7"/>
    <w:rsid w:val="001014FC"/>
    <w:rsid w:val="00101579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42E"/>
    <w:rsid w:val="001055AB"/>
    <w:rsid w:val="001058A0"/>
    <w:rsid w:val="001059F8"/>
    <w:rsid w:val="00105C27"/>
    <w:rsid w:val="00105CB6"/>
    <w:rsid w:val="00105CFA"/>
    <w:rsid w:val="00106220"/>
    <w:rsid w:val="00106454"/>
    <w:rsid w:val="00106E6E"/>
    <w:rsid w:val="00107622"/>
    <w:rsid w:val="001077C4"/>
    <w:rsid w:val="00110EFD"/>
    <w:rsid w:val="00110F10"/>
    <w:rsid w:val="00111491"/>
    <w:rsid w:val="00111C23"/>
    <w:rsid w:val="00112171"/>
    <w:rsid w:val="00112377"/>
    <w:rsid w:val="00113734"/>
    <w:rsid w:val="00114070"/>
    <w:rsid w:val="0011494D"/>
    <w:rsid w:val="00114A5D"/>
    <w:rsid w:val="00115547"/>
    <w:rsid w:val="00115977"/>
    <w:rsid w:val="001167B0"/>
    <w:rsid w:val="00116845"/>
    <w:rsid w:val="00120302"/>
    <w:rsid w:val="00120716"/>
    <w:rsid w:val="00120924"/>
    <w:rsid w:val="00121083"/>
    <w:rsid w:val="001213DB"/>
    <w:rsid w:val="001229AB"/>
    <w:rsid w:val="00122C87"/>
    <w:rsid w:val="00122E8F"/>
    <w:rsid w:val="00123041"/>
    <w:rsid w:val="00123EE9"/>
    <w:rsid w:val="00124623"/>
    <w:rsid w:val="00125164"/>
    <w:rsid w:val="0012534F"/>
    <w:rsid w:val="0012696B"/>
    <w:rsid w:val="00126C10"/>
    <w:rsid w:val="00127299"/>
    <w:rsid w:val="0013009D"/>
    <w:rsid w:val="0013030D"/>
    <w:rsid w:val="00130974"/>
    <w:rsid w:val="00130B13"/>
    <w:rsid w:val="001310BD"/>
    <w:rsid w:val="001316B5"/>
    <w:rsid w:val="00131CB9"/>
    <w:rsid w:val="00132190"/>
    <w:rsid w:val="001321B2"/>
    <w:rsid w:val="00132612"/>
    <w:rsid w:val="00133873"/>
    <w:rsid w:val="00134220"/>
    <w:rsid w:val="00134AEA"/>
    <w:rsid w:val="00135042"/>
    <w:rsid w:val="00135696"/>
    <w:rsid w:val="00135E34"/>
    <w:rsid w:val="00136DFE"/>
    <w:rsid w:val="00136F4D"/>
    <w:rsid w:val="0013711E"/>
    <w:rsid w:val="001375D8"/>
    <w:rsid w:val="00137F08"/>
    <w:rsid w:val="001403A6"/>
    <w:rsid w:val="00140B39"/>
    <w:rsid w:val="00140E34"/>
    <w:rsid w:val="00140F68"/>
    <w:rsid w:val="00140FB7"/>
    <w:rsid w:val="00141353"/>
    <w:rsid w:val="001414E0"/>
    <w:rsid w:val="00142EB0"/>
    <w:rsid w:val="0014404F"/>
    <w:rsid w:val="00144ABB"/>
    <w:rsid w:val="00144D61"/>
    <w:rsid w:val="001465B2"/>
    <w:rsid w:val="00146ED7"/>
    <w:rsid w:val="00147279"/>
    <w:rsid w:val="001472BD"/>
    <w:rsid w:val="0014753A"/>
    <w:rsid w:val="0015067F"/>
    <w:rsid w:val="00150A2B"/>
    <w:rsid w:val="00150CD7"/>
    <w:rsid w:val="001516D3"/>
    <w:rsid w:val="00152B69"/>
    <w:rsid w:val="00153008"/>
    <w:rsid w:val="00153AFC"/>
    <w:rsid w:val="00154228"/>
    <w:rsid w:val="0015432B"/>
    <w:rsid w:val="00154DBE"/>
    <w:rsid w:val="00155B5E"/>
    <w:rsid w:val="00155D9B"/>
    <w:rsid w:val="00155F70"/>
    <w:rsid w:val="001564DB"/>
    <w:rsid w:val="00157F41"/>
    <w:rsid w:val="00160FCF"/>
    <w:rsid w:val="001610EA"/>
    <w:rsid w:val="00161A96"/>
    <w:rsid w:val="00161E83"/>
    <w:rsid w:val="001620C9"/>
    <w:rsid w:val="00162E06"/>
    <w:rsid w:val="00162EF2"/>
    <w:rsid w:val="00163371"/>
    <w:rsid w:val="001633F2"/>
    <w:rsid w:val="001637EA"/>
    <w:rsid w:val="001646DD"/>
    <w:rsid w:val="001649E6"/>
    <w:rsid w:val="00164BD4"/>
    <w:rsid w:val="0016677E"/>
    <w:rsid w:val="00166961"/>
    <w:rsid w:val="0016711F"/>
    <w:rsid w:val="001672BD"/>
    <w:rsid w:val="00167B12"/>
    <w:rsid w:val="001707EA"/>
    <w:rsid w:val="00170971"/>
    <w:rsid w:val="00170DB3"/>
    <w:rsid w:val="00170E03"/>
    <w:rsid w:val="00171D05"/>
    <w:rsid w:val="00171D82"/>
    <w:rsid w:val="001724E5"/>
    <w:rsid w:val="001727DC"/>
    <w:rsid w:val="00172D43"/>
    <w:rsid w:val="00173638"/>
    <w:rsid w:val="001745C1"/>
    <w:rsid w:val="00174961"/>
    <w:rsid w:val="00176283"/>
    <w:rsid w:val="001762F1"/>
    <w:rsid w:val="001765DC"/>
    <w:rsid w:val="00177A9B"/>
    <w:rsid w:val="00177F06"/>
    <w:rsid w:val="001808C6"/>
    <w:rsid w:val="00180C8F"/>
    <w:rsid w:val="00180EEF"/>
    <w:rsid w:val="00180F55"/>
    <w:rsid w:val="0018159A"/>
    <w:rsid w:val="001816AF"/>
    <w:rsid w:val="00181713"/>
    <w:rsid w:val="00181DC8"/>
    <w:rsid w:val="00182447"/>
    <w:rsid w:val="00182644"/>
    <w:rsid w:val="001829C5"/>
    <w:rsid w:val="00182F60"/>
    <w:rsid w:val="001833FE"/>
    <w:rsid w:val="00183B68"/>
    <w:rsid w:val="001842F9"/>
    <w:rsid w:val="00184878"/>
    <w:rsid w:val="001853F3"/>
    <w:rsid w:val="00185761"/>
    <w:rsid w:val="00185908"/>
    <w:rsid w:val="00185D7A"/>
    <w:rsid w:val="001861E7"/>
    <w:rsid w:val="001867F4"/>
    <w:rsid w:val="001869F3"/>
    <w:rsid w:val="00186B44"/>
    <w:rsid w:val="001871E7"/>
    <w:rsid w:val="00187B3D"/>
    <w:rsid w:val="00187B67"/>
    <w:rsid w:val="0019006E"/>
    <w:rsid w:val="001900B4"/>
    <w:rsid w:val="001901CC"/>
    <w:rsid w:val="001903AA"/>
    <w:rsid w:val="001910E2"/>
    <w:rsid w:val="00191B63"/>
    <w:rsid w:val="0019200D"/>
    <w:rsid w:val="00192018"/>
    <w:rsid w:val="0019224C"/>
    <w:rsid w:val="001923FE"/>
    <w:rsid w:val="001934DA"/>
    <w:rsid w:val="00193B33"/>
    <w:rsid w:val="001948C2"/>
    <w:rsid w:val="00194BD3"/>
    <w:rsid w:val="00195EA5"/>
    <w:rsid w:val="00196F9A"/>
    <w:rsid w:val="001971B9"/>
    <w:rsid w:val="00197DB7"/>
    <w:rsid w:val="00197EC9"/>
    <w:rsid w:val="001A1E93"/>
    <w:rsid w:val="001A2886"/>
    <w:rsid w:val="001A2918"/>
    <w:rsid w:val="001A2A7E"/>
    <w:rsid w:val="001A2BAC"/>
    <w:rsid w:val="001A3005"/>
    <w:rsid w:val="001A3E4D"/>
    <w:rsid w:val="001A4268"/>
    <w:rsid w:val="001A4424"/>
    <w:rsid w:val="001A4E0C"/>
    <w:rsid w:val="001A4EBB"/>
    <w:rsid w:val="001A5235"/>
    <w:rsid w:val="001A558C"/>
    <w:rsid w:val="001A5869"/>
    <w:rsid w:val="001A5D90"/>
    <w:rsid w:val="001A5DE1"/>
    <w:rsid w:val="001A63AF"/>
    <w:rsid w:val="001A739C"/>
    <w:rsid w:val="001A7CA5"/>
    <w:rsid w:val="001B000C"/>
    <w:rsid w:val="001B11BE"/>
    <w:rsid w:val="001B1C98"/>
    <w:rsid w:val="001B1F8F"/>
    <w:rsid w:val="001B2794"/>
    <w:rsid w:val="001B2EC8"/>
    <w:rsid w:val="001B302B"/>
    <w:rsid w:val="001B34EF"/>
    <w:rsid w:val="001B43B9"/>
    <w:rsid w:val="001B4CFB"/>
    <w:rsid w:val="001B553A"/>
    <w:rsid w:val="001B56A1"/>
    <w:rsid w:val="001B5D68"/>
    <w:rsid w:val="001B603D"/>
    <w:rsid w:val="001B6159"/>
    <w:rsid w:val="001B6335"/>
    <w:rsid w:val="001B63DA"/>
    <w:rsid w:val="001B7525"/>
    <w:rsid w:val="001C08CE"/>
    <w:rsid w:val="001C0EEA"/>
    <w:rsid w:val="001C16DA"/>
    <w:rsid w:val="001C1BF0"/>
    <w:rsid w:val="001C1CE3"/>
    <w:rsid w:val="001C1F97"/>
    <w:rsid w:val="001C2E1F"/>
    <w:rsid w:val="001C4035"/>
    <w:rsid w:val="001C4394"/>
    <w:rsid w:val="001C46AE"/>
    <w:rsid w:val="001C477C"/>
    <w:rsid w:val="001C4C30"/>
    <w:rsid w:val="001C4D13"/>
    <w:rsid w:val="001C6632"/>
    <w:rsid w:val="001C6FAB"/>
    <w:rsid w:val="001C70A6"/>
    <w:rsid w:val="001C70DE"/>
    <w:rsid w:val="001C7589"/>
    <w:rsid w:val="001C775D"/>
    <w:rsid w:val="001D08DC"/>
    <w:rsid w:val="001D19DD"/>
    <w:rsid w:val="001D1A7B"/>
    <w:rsid w:val="001D1D1C"/>
    <w:rsid w:val="001D1EC8"/>
    <w:rsid w:val="001D218A"/>
    <w:rsid w:val="001D291D"/>
    <w:rsid w:val="001D292B"/>
    <w:rsid w:val="001D393B"/>
    <w:rsid w:val="001D3CC5"/>
    <w:rsid w:val="001D42D2"/>
    <w:rsid w:val="001D4BC1"/>
    <w:rsid w:val="001D5241"/>
    <w:rsid w:val="001D55C9"/>
    <w:rsid w:val="001D57CC"/>
    <w:rsid w:val="001D5BF0"/>
    <w:rsid w:val="001D6377"/>
    <w:rsid w:val="001D6C86"/>
    <w:rsid w:val="001D6E19"/>
    <w:rsid w:val="001D6F60"/>
    <w:rsid w:val="001D7310"/>
    <w:rsid w:val="001D7728"/>
    <w:rsid w:val="001D798D"/>
    <w:rsid w:val="001D7991"/>
    <w:rsid w:val="001E010C"/>
    <w:rsid w:val="001E0267"/>
    <w:rsid w:val="001E03E2"/>
    <w:rsid w:val="001E1C75"/>
    <w:rsid w:val="001E1CDB"/>
    <w:rsid w:val="001E1D7D"/>
    <w:rsid w:val="001E1F35"/>
    <w:rsid w:val="001E204C"/>
    <w:rsid w:val="001E235D"/>
    <w:rsid w:val="001E27F5"/>
    <w:rsid w:val="001E28B4"/>
    <w:rsid w:val="001E2AAC"/>
    <w:rsid w:val="001E30F0"/>
    <w:rsid w:val="001E36DE"/>
    <w:rsid w:val="001E382C"/>
    <w:rsid w:val="001E429F"/>
    <w:rsid w:val="001E5175"/>
    <w:rsid w:val="001E5254"/>
    <w:rsid w:val="001E52C1"/>
    <w:rsid w:val="001E5830"/>
    <w:rsid w:val="001E633C"/>
    <w:rsid w:val="001E7602"/>
    <w:rsid w:val="001E785F"/>
    <w:rsid w:val="001E789C"/>
    <w:rsid w:val="001F04E5"/>
    <w:rsid w:val="001F05CA"/>
    <w:rsid w:val="001F1210"/>
    <w:rsid w:val="001F146F"/>
    <w:rsid w:val="001F19CB"/>
    <w:rsid w:val="001F1A7A"/>
    <w:rsid w:val="001F1C2E"/>
    <w:rsid w:val="001F1E9F"/>
    <w:rsid w:val="001F22B1"/>
    <w:rsid w:val="001F2517"/>
    <w:rsid w:val="001F2F91"/>
    <w:rsid w:val="001F33C3"/>
    <w:rsid w:val="001F34E4"/>
    <w:rsid w:val="001F3AFB"/>
    <w:rsid w:val="001F54DC"/>
    <w:rsid w:val="001F5625"/>
    <w:rsid w:val="001F5754"/>
    <w:rsid w:val="001F5C6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0FA8"/>
    <w:rsid w:val="002012D6"/>
    <w:rsid w:val="0020178D"/>
    <w:rsid w:val="00201803"/>
    <w:rsid w:val="00201C3A"/>
    <w:rsid w:val="00202D37"/>
    <w:rsid w:val="00203109"/>
    <w:rsid w:val="002035C2"/>
    <w:rsid w:val="00203B06"/>
    <w:rsid w:val="00203F89"/>
    <w:rsid w:val="0020448B"/>
    <w:rsid w:val="00204B6D"/>
    <w:rsid w:val="00204D9D"/>
    <w:rsid w:val="002053D5"/>
    <w:rsid w:val="00205771"/>
    <w:rsid w:val="00205F48"/>
    <w:rsid w:val="002066AE"/>
    <w:rsid w:val="00207117"/>
    <w:rsid w:val="00207120"/>
    <w:rsid w:val="002074A7"/>
    <w:rsid w:val="0020766F"/>
    <w:rsid w:val="0020768A"/>
    <w:rsid w:val="00207B33"/>
    <w:rsid w:val="0021056F"/>
    <w:rsid w:val="002106CE"/>
    <w:rsid w:val="00210AFA"/>
    <w:rsid w:val="00211981"/>
    <w:rsid w:val="00211AED"/>
    <w:rsid w:val="002125F7"/>
    <w:rsid w:val="00212C60"/>
    <w:rsid w:val="00212D8B"/>
    <w:rsid w:val="002136F8"/>
    <w:rsid w:val="002138F0"/>
    <w:rsid w:val="00213F06"/>
    <w:rsid w:val="002149FF"/>
    <w:rsid w:val="00215236"/>
    <w:rsid w:val="0021543C"/>
    <w:rsid w:val="00216CFD"/>
    <w:rsid w:val="002177BC"/>
    <w:rsid w:val="00220B33"/>
    <w:rsid w:val="00220FFB"/>
    <w:rsid w:val="00221929"/>
    <w:rsid w:val="002219A0"/>
    <w:rsid w:val="00221C90"/>
    <w:rsid w:val="00221DCD"/>
    <w:rsid w:val="00222220"/>
    <w:rsid w:val="0022252B"/>
    <w:rsid w:val="002235A1"/>
    <w:rsid w:val="00223735"/>
    <w:rsid w:val="0022381A"/>
    <w:rsid w:val="00223936"/>
    <w:rsid w:val="00223D8D"/>
    <w:rsid w:val="002240C1"/>
    <w:rsid w:val="00224297"/>
    <w:rsid w:val="00224C50"/>
    <w:rsid w:val="00224F11"/>
    <w:rsid w:val="00225A54"/>
    <w:rsid w:val="0022623F"/>
    <w:rsid w:val="002263FF"/>
    <w:rsid w:val="00226A76"/>
    <w:rsid w:val="00227A8F"/>
    <w:rsid w:val="0023052C"/>
    <w:rsid w:val="0023083D"/>
    <w:rsid w:val="00230971"/>
    <w:rsid w:val="00230EC6"/>
    <w:rsid w:val="00231242"/>
    <w:rsid w:val="00231387"/>
    <w:rsid w:val="0023163C"/>
    <w:rsid w:val="002316D7"/>
    <w:rsid w:val="00231F06"/>
    <w:rsid w:val="00232287"/>
    <w:rsid w:val="00232346"/>
    <w:rsid w:val="00232A33"/>
    <w:rsid w:val="00233024"/>
    <w:rsid w:val="00233F85"/>
    <w:rsid w:val="00234889"/>
    <w:rsid w:val="00234B84"/>
    <w:rsid w:val="0023501E"/>
    <w:rsid w:val="00235384"/>
    <w:rsid w:val="00235935"/>
    <w:rsid w:val="00237EB8"/>
    <w:rsid w:val="00240217"/>
    <w:rsid w:val="00240479"/>
    <w:rsid w:val="002404E0"/>
    <w:rsid w:val="00240BCA"/>
    <w:rsid w:val="00240D11"/>
    <w:rsid w:val="00241019"/>
    <w:rsid w:val="00241167"/>
    <w:rsid w:val="00241682"/>
    <w:rsid w:val="002417F3"/>
    <w:rsid w:val="0024340C"/>
    <w:rsid w:val="00243E9A"/>
    <w:rsid w:val="00243EBF"/>
    <w:rsid w:val="00244266"/>
    <w:rsid w:val="00244AFB"/>
    <w:rsid w:val="0024541C"/>
    <w:rsid w:val="00245732"/>
    <w:rsid w:val="0024582D"/>
    <w:rsid w:val="002459C8"/>
    <w:rsid w:val="00245D08"/>
    <w:rsid w:val="002471D4"/>
    <w:rsid w:val="00247D8D"/>
    <w:rsid w:val="002515D1"/>
    <w:rsid w:val="00251793"/>
    <w:rsid w:val="0025179F"/>
    <w:rsid w:val="002518F2"/>
    <w:rsid w:val="00251BBD"/>
    <w:rsid w:val="00252146"/>
    <w:rsid w:val="002527C9"/>
    <w:rsid w:val="00252943"/>
    <w:rsid w:val="00252B5C"/>
    <w:rsid w:val="00252CE3"/>
    <w:rsid w:val="0025369B"/>
    <w:rsid w:val="00253FEA"/>
    <w:rsid w:val="002546BC"/>
    <w:rsid w:val="00254716"/>
    <w:rsid w:val="00254E1B"/>
    <w:rsid w:val="00255C7F"/>
    <w:rsid w:val="002561C7"/>
    <w:rsid w:val="00256FC1"/>
    <w:rsid w:val="0025721E"/>
    <w:rsid w:val="002579FB"/>
    <w:rsid w:val="00257E2F"/>
    <w:rsid w:val="0026014E"/>
    <w:rsid w:val="002610D1"/>
    <w:rsid w:val="00261482"/>
    <w:rsid w:val="00261504"/>
    <w:rsid w:val="00261B0C"/>
    <w:rsid w:val="00261E6F"/>
    <w:rsid w:val="00261F1B"/>
    <w:rsid w:val="00262024"/>
    <w:rsid w:val="002622D9"/>
    <w:rsid w:val="00262404"/>
    <w:rsid w:val="00262A54"/>
    <w:rsid w:val="00262EBD"/>
    <w:rsid w:val="002643CE"/>
    <w:rsid w:val="00264AED"/>
    <w:rsid w:val="0026571C"/>
    <w:rsid w:val="00265A63"/>
    <w:rsid w:val="002663C2"/>
    <w:rsid w:val="00266BD3"/>
    <w:rsid w:val="002673A9"/>
    <w:rsid w:val="00267537"/>
    <w:rsid w:val="002675B4"/>
    <w:rsid w:val="00267A04"/>
    <w:rsid w:val="00267F16"/>
    <w:rsid w:val="00270023"/>
    <w:rsid w:val="00270839"/>
    <w:rsid w:val="00270C33"/>
    <w:rsid w:val="00270F3A"/>
    <w:rsid w:val="00270F42"/>
    <w:rsid w:val="00271591"/>
    <w:rsid w:val="00271861"/>
    <w:rsid w:val="00272714"/>
    <w:rsid w:val="00272F3E"/>
    <w:rsid w:val="0027300A"/>
    <w:rsid w:val="0027317D"/>
    <w:rsid w:val="00273299"/>
    <w:rsid w:val="0027368F"/>
    <w:rsid w:val="00273E91"/>
    <w:rsid w:val="002741FE"/>
    <w:rsid w:val="00274F39"/>
    <w:rsid w:val="00275011"/>
    <w:rsid w:val="00275687"/>
    <w:rsid w:val="00275C95"/>
    <w:rsid w:val="00275F65"/>
    <w:rsid w:val="0027607F"/>
    <w:rsid w:val="00277480"/>
    <w:rsid w:val="002778AE"/>
    <w:rsid w:val="00277FDC"/>
    <w:rsid w:val="00280740"/>
    <w:rsid w:val="00280B29"/>
    <w:rsid w:val="002819B3"/>
    <w:rsid w:val="0028208B"/>
    <w:rsid w:val="0028364B"/>
    <w:rsid w:val="002836E1"/>
    <w:rsid w:val="00284AC0"/>
    <w:rsid w:val="00285F54"/>
    <w:rsid w:val="00286016"/>
    <w:rsid w:val="002866FD"/>
    <w:rsid w:val="002868C6"/>
    <w:rsid w:val="0028692F"/>
    <w:rsid w:val="00286DD4"/>
    <w:rsid w:val="00287394"/>
    <w:rsid w:val="00290222"/>
    <w:rsid w:val="00291283"/>
    <w:rsid w:val="00292126"/>
    <w:rsid w:val="00292399"/>
    <w:rsid w:val="00292A30"/>
    <w:rsid w:val="00293089"/>
    <w:rsid w:val="002931E4"/>
    <w:rsid w:val="00293262"/>
    <w:rsid w:val="00293941"/>
    <w:rsid w:val="002939AC"/>
    <w:rsid w:val="00293B9C"/>
    <w:rsid w:val="00294889"/>
    <w:rsid w:val="00294BB1"/>
    <w:rsid w:val="00294C43"/>
    <w:rsid w:val="0029523D"/>
    <w:rsid w:val="002962FB"/>
    <w:rsid w:val="00296BE8"/>
    <w:rsid w:val="00297176"/>
    <w:rsid w:val="00297510"/>
    <w:rsid w:val="002976EE"/>
    <w:rsid w:val="00297A86"/>
    <w:rsid w:val="002A0254"/>
    <w:rsid w:val="002A0BED"/>
    <w:rsid w:val="002A187D"/>
    <w:rsid w:val="002A22DB"/>
    <w:rsid w:val="002A36A1"/>
    <w:rsid w:val="002A3F40"/>
    <w:rsid w:val="002A5AA8"/>
    <w:rsid w:val="002A5C13"/>
    <w:rsid w:val="002A604F"/>
    <w:rsid w:val="002A6123"/>
    <w:rsid w:val="002A6345"/>
    <w:rsid w:val="002A6A23"/>
    <w:rsid w:val="002A6B83"/>
    <w:rsid w:val="002A71FD"/>
    <w:rsid w:val="002A7373"/>
    <w:rsid w:val="002A7443"/>
    <w:rsid w:val="002A7BA0"/>
    <w:rsid w:val="002A7C6F"/>
    <w:rsid w:val="002A7F1D"/>
    <w:rsid w:val="002B0027"/>
    <w:rsid w:val="002B017E"/>
    <w:rsid w:val="002B0584"/>
    <w:rsid w:val="002B0969"/>
    <w:rsid w:val="002B0D6D"/>
    <w:rsid w:val="002B1B64"/>
    <w:rsid w:val="002B1ED6"/>
    <w:rsid w:val="002B29C0"/>
    <w:rsid w:val="002B30C8"/>
    <w:rsid w:val="002B320E"/>
    <w:rsid w:val="002B3294"/>
    <w:rsid w:val="002B360D"/>
    <w:rsid w:val="002B4830"/>
    <w:rsid w:val="002B4AFE"/>
    <w:rsid w:val="002B4BE1"/>
    <w:rsid w:val="002B4CFC"/>
    <w:rsid w:val="002B5272"/>
    <w:rsid w:val="002B54F4"/>
    <w:rsid w:val="002B5638"/>
    <w:rsid w:val="002B5796"/>
    <w:rsid w:val="002B6ACD"/>
    <w:rsid w:val="002B6E91"/>
    <w:rsid w:val="002B6F7C"/>
    <w:rsid w:val="002C0429"/>
    <w:rsid w:val="002C13BE"/>
    <w:rsid w:val="002C14EF"/>
    <w:rsid w:val="002C1644"/>
    <w:rsid w:val="002C1969"/>
    <w:rsid w:val="002C1E7E"/>
    <w:rsid w:val="002C333C"/>
    <w:rsid w:val="002C34A7"/>
    <w:rsid w:val="002C3668"/>
    <w:rsid w:val="002C40ED"/>
    <w:rsid w:val="002C4C94"/>
    <w:rsid w:val="002C5603"/>
    <w:rsid w:val="002C5C71"/>
    <w:rsid w:val="002C6A3C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E54"/>
    <w:rsid w:val="002D3E80"/>
    <w:rsid w:val="002D4906"/>
    <w:rsid w:val="002D4A34"/>
    <w:rsid w:val="002D5EB4"/>
    <w:rsid w:val="002D642B"/>
    <w:rsid w:val="002D67C1"/>
    <w:rsid w:val="002D715B"/>
    <w:rsid w:val="002D7566"/>
    <w:rsid w:val="002D768E"/>
    <w:rsid w:val="002E0212"/>
    <w:rsid w:val="002E10D2"/>
    <w:rsid w:val="002E1522"/>
    <w:rsid w:val="002E15C0"/>
    <w:rsid w:val="002E2301"/>
    <w:rsid w:val="002E2717"/>
    <w:rsid w:val="002E2783"/>
    <w:rsid w:val="002E30E6"/>
    <w:rsid w:val="002E3123"/>
    <w:rsid w:val="002E4322"/>
    <w:rsid w:val="002E43AB"/>
    <w:rsid w:val="002E49BC"/>
    <w:rsid w:val="002E52C5"/>
    <w:rsid w:val="002E53F3"/>
    <w:rsid w:val="002E595B"/>
    <w:rsid w:val="002E59ED"/>
    <w:rsid w:val="002E633F"/>
    <w:rsid w:val="002E765B"/>
    <w:rsid w:val="002E7D4B"/>
    <w:rsid w:val="002E7D6D"/>
    <w:rsid w:val="002F0020"/>
    <w:rsid w:val="002F0BAE"/>
    <w:rsid w:val="002F10B3"/>
    <w:rsid w:val="002F10DE"/>
    <w:rsid w:val="002F152C"/>
    <w:rsid w:val="002F1829"/>
    <w:rsid w:val="002F1CD1"/>
    <w:rsid w:val="002F220C"/>
    <w:rsid w:val="002F2533"/>
    <w:rsid w:val="002F2C50"/>
    <w:rsid w:val="002F3721"/>
    <w:rsid w:val="002F3FEA"/>
    <w:rsid w:val="002F42E2"/>
    <w:rsid w:val="002F44F5"/>
    <w:rsid w:val="002F4F08"/>
    <w:rsid w:val="002F54A8"/>
    <w:rsid w:val="002F58A4"/>
    <w:rsid w:val="002F5DFC"/>
    <w:rsid w:val="002F7563"/>
    <w:rsid w:val="00300121"/>
    <w:rsid w:val="0030016A"/>
    <w:rsid w:val="00300675"/>
    <w:rsid w:val="00301149"/>
    <w:rsid w:val="00302038"/>
    <w:rsid w:val="0030208F"/>
    <w:rsid w:val="003021F4"/>
    <w:rsid w:val="00302E89"/>
    <w:rsid w:val="003046E6"/>
    <w:rsid w:val="00305033"/>
    <w:rsid w:val="003057D6"/>
    <w:rsid w:val="00305961"/>
    <w:rsid w:val="003059B5"/>
    <w:rsid w:val="00305D86"/>
    <w:rsid w:val="0030611D"/>
    <w:rsid w:val="0030658A"/>
    <w:rsid w:val="00306CFA"/>
    <w:rsid w:val="00306FFA"/>
    <w:rsid w:val="003073C9"/>
    <w:rsid w:val="00307C72"/>
    <w:rsid w:val="00307F45"/>
    <w:rsid w:val="003103DD"/>
    <w:rsid w:val="00310D6A"/>
    <w:rsid w:val="00311428"/>
    <w:rsid w:val="00311D31"/>
    <w:rsid w:val="00312050"/>
    <w:rsid w:val="0031234D"/>
    <w:rsid w:val="00312D55"/>
    <w:rsid w:val="0031366A"/>
    <w:rsid w:val="00313CF8"/>
    <w:rsid w:val="00314036"/>
    <w:rsid w:val="00314082"/>
    <w:rsid w:val="00315AA5"/>
    <w:rsid w:val="00317084"/>
    <w:rsid w:val="00317668"/>
    <w:rsid w:val="00317C86"/>
    <w:rsid w:val="00317C9A"/>
    <w:rsid w:val="00317D0E"/>
    <w:rsid w:val="003201DC"/>
    <w:rsid w:val="003207C4"/>
    <w:rsid w:val="00320BD0"/>
    <w:rsid w:val="003218A9"/>
    <w:rsid w:val="00321EEF"/>
    <w:rsid w:val="00322236"/>
    <w:rsid w:val="003229C6"/>
    <w:rsid w:val="00322A27"/>
    <w:rsid w:val="00322B53"/>
    <w:rsid w:val="00322D30"/>
    <w:rsid w:val="00323D42"/>
    <w:rsid w:val="003241E0"/>
    <w:rsid w:val="00324CB9"/>
    <w:rsid w:val="00325007"/>
    <w:rsid w:val="003255FC"/>
    <w:rsid w:val="003258FF"/>
    <w:rsid w:val="00325BF4"/>
    <w:rsid w:val="00325C70"/>
    <w:rsid w:val="00325FD5"/>
    <w:rsid w:val="003265A9"/>
    <w:rsid w:val="0032679C"/>
    <w:rsid w:val="003271F2"/>
    <w:rsid w:val="0032767C"/>
    <w:rsid w:val="00330A38"/>
    <w:rsid w:val="00330B91"/>
    <w:rsid w:val="00330E98"/>
    <w:rsid w:val="00332105"/>
    <w:rsid w:val="0033232A"/>
    <w:rsid w:val="003325C5"/>
    <w:rsid w:val="00332E2E"/>
    <w:rsid w:val="00332EC4"/>
    <w:rsid w:val="00332EFA"/>
    <w:rsid w:val="00333520"/>
    <w:rsid w:val="003335EE"/>
    <w:rsid w:val="00333F3B"/>
    <w:rsid w:val="003341E7"/>
    <w:rsid w:val="003349CB"/>
    <w:rsid w:val="00334A2C"/>
    <w:rsid w:val="00334D9F"/>
    <w:rsid w:val="00335C56"/>
    <w:rsid w:val="00335F81"/>
    <w:rsid w:val="003368D0"/>
    <w:rsid w:val="0033703D"/>
    <w:rsid w:val="00337339"/>
    <w:rsid w:val="003409CD"/>
    <w:rsid w:val="003419EE"/>
    <w:rsid w:val="00341D87"/>
    <w:rsid w:val="00342196"/>
    <w:rsid w:val="003426A7"/>
    <w:rsid w:val="00342831"/>
    <w:rsid w:val="00342995"/>
    <w:rsid w:val="00342B7E"/>
    <w:rsid w:val="003433FC"/>
    <w:rsid w:val="00343664"/>
    <w:rsid w:val="0034378A"/>
    <w:rsid w:val="0034431D"/>
    <w:rsid w:val="003445E6"/>
    <w:rsid w:val="00344735"/>
    <w:rsid w:val="003448D7"/>
    <w:rsid w:val="00345622"/>
    <w:rsid w:val="00345ECE"/>
    <w:rsid w:val="00347156"/>
    <w:rsid w:val="0035000D"/>
    <w:rsid w:val="00350112"/>
    <w:rsid w:val="00350B0D"/>
    <w:rsid w:val="00350F28"/>
    <w:rsid w:val="00351158"/>
    <w:rsid w:val="003512CD"/>
    <w:rsid w:val="003515F8"/>
    <w:rsid w:val="00351DFF"/>
    <w:rsid w:val="003539BF"/>
    <w:rsid w:val="003539F8"/>
    <w:rsid w:val="00354581"/>
    <w:rsid w:val="003548BF"/>
    <w:rsid w:val="003556D4"/>
    <w:rsid w:val="00356A46"/>
    <w:rsid w:val="00356E4D"/>
    <w:rsid w:val="0035739A"/>
    <w:rsid w:val="003574E5"/>
    <w:rsid w:val="00357659"/>
    <w:rsid w:val="0035770D"/>
    <w:rsid w:val="003578E3"/>
    <w:rsid w:val="00357A8D"/>
    <w:rsid w:val="00357C07"/>
    <w:rsid w:val="00357E59"/>
    <w:rsid w:val="003604E5"/>
    <w:rsid w:val="0036057C"/>
    <w:rsid w:val="003606B4"/>
    <w:rsid w:val="00360DD1"/>
    <w:rsid w:val="0036155A"/>
    <w:rsid w:val="00361847"/>
    <w:rsid w:val="003620F1"/>
    <w:rsid w:val="00362DAF"/>
    <w:rsid w:val="00363283"/>
    <w:rsid w:val="00363DA1"/>
    <w:rsid w:val="00364277"/>
    <w:rsid w:val="00364ED8"/>
    <w:rsid w:val="0036553E"/>
    <w:rsid w:val="00366580"/>
    <w:rsid w:val="00366FE1"/>
    <w:rsid w:val="003670DE"/>
    <w:rsid w:val="00367D67"/>
    <w:rsid w:val="00367F29"/>
    <w:rsid w:val="00370A64"/>
    <w:rsid w:val="0037106F"/>
    <w:rsid w:val="003710FF"/>
    <w:rsid w:val="0037130E"/>
    <w:rsid w:val="003718A5"/>
    <w:rsid w:val="00371D2A"/>
    <w:rsid w:val="00372307"/>
    <w:rsid w:val="00372410"/>
    <w:rsid w:val="003724F8"/>
    <w:rsid w:val="0037310A"/>
    <w:rsid w:val="003735B9"/>
    <w:rsid w:val="00373816"/>
    <w:rsid w:val="00373B2A"/>
    <w:rsid w:val="00373CE9"/>
    <w:rsid w:val="00374A94"/>
    <w:rsid w:val="00375C30"/>
    <w:rsid w:val="00375C4D"/>
    <w:rsid w:val="00375E41"/>
    <w:rsid w:val="003769E2"/>
    <w:rsid w:val="00376B4B"/>
    <w:rsid w:val="00376C59"/>
    <w:rsid w:val="00376FD4"/>
    <w:rsid w:val="003778BB"/>
    <w:rsid w:val="0037799B"/>
    <w:rsid w:val="0038030A"/>
    <w:rsid w:val="003804B8"/>
    <w:rsid w:val="003807BB"/>
    <w:rsid w:val="00380B84"/>
    <w:rsid w:val="00381838"/>
    <w:rsid w:val="00381B8B"/>
    <w:rsid w:val="00382138"/>
    <w:rsid w:val="003821BA"/>
    <w:rsid w:val="00382BD7"/>
    <w:rsid w:val="00382EB1"/>
    <w:rsid w:val="00383A37"/>
    <w:rsid w:val="00383B65"/>
    <w:rsid w:val="00383CF4"/>
    <w:rsid w:val="00384123"/>
    <w:rsid w:val="003841AF"/>
    <w:rsid w:val="003846CF"/>
    <w:rsid w:val="003847EE"/>
    <w:rsid w:val="00384828"/>
    <w:rsid w:val="003849DB"/>
    <w:rsid w:val="00385455"/>
    <w:rsid w:val="00385E04"/>
    <w:rsid w:val="00385F92"/>
    <w:rsid w:val="003864B0"/>
    <w:rsid w:val="003869BF"/>
    <w:rsid w:val="00387DCC"/>
    <w:rsid w:val="00390116"/>
    <w:rsid w:val="00390F46"/>
    <w:rsid w:val="0039124D"/>
    <w:rsid w:val="003913BE"/>
    <w:rsid w:val="00391D76"/>
    <w:rsid w:val="00391E6A"/>
    <w:rsid w:val="00391FA3"/>
    <w:rsid w:val="0039281E"/>
    <w:rsid w:val="00392A32"/>
    <w:rsid w:val="00392C9B"/>
    <w:rsid w:val="0039323E"/>
    <w:rsid w:val="003932CC"/>
    <w:rsid w:val="00393EFB"/>
    <w:rsid w:val="00393F36"/>
    <w:rsid w:val="003944B2"/>
    <w:rsid w:val="003948D0"/>
    <w:rsid w:val="003950A0"/>
    <w:rsid w:val="00395562"/>
    <w:rsid w:val="003958C5"/>
    <w:rsid w:val="00395E0C"/>
    <w:rsid w:val="00395F6C"/>
    <w:rsid w:val="00396A1A"/>
    <w:rsid w:val="003974D1"/>
    <w:rsid w:val="00397F91"/>
    <w:rsid w:val="003A216D"/>
    <w:rsid w:val="003A2AB8"/>
    <w:rsid w:val="003A2B27"/>
    <w:rsid w:val="003A2FF9"/>
    <w:rsid w:val="003A3E1B"/>
    <w:rsid w:val="003A442E"/>
    <w:rsid w:val="003A444F"/>
    <w:rsid w:val="003A4BFF"/>
    <w:rsid w:val="003A5397"/>
    <w:rsid w:val="003A55BC"/>
    <w:rsid w:val="003A5A4A"/>
    <w:rsid w:val="003A5E9B"/>
    <w:rsid w:val="003A5F64"/>
    <w:rsid w:val="003A62D7"/>
    <w:rsid w:val="003A63AC"/>
    <w:rsid w:val="003A67EB"/>
    <w:rsid w:val="003A6BB1"/>
    <w:rsid w:val="003A7034"/>
    <w:rsid w:val="003A727C"/>
    <w:rsid w:val="003A78E3"/>
    <w:rsid w:val="003A7AF1"/>
    <w:rsid w:val="003B0313"/>
    <w:rsid w:val="003B09C5"/>
    <w:rsid w:val="003B10F4"/>
    <w:rsid w:val="003B1B72"/>
    <w:rsid w:val="003B1F27"/>
    <w:rsid w:val="003B21F7"/>
    <w:rsid w:val="003B22FF"/>
    <w:rsid w:val="003B2A43"/>
    <w:rsid w:val="003B380B"/>
    <w:rsid w:val="003B3BE7"/>
    <w:rsid w:val="003B4E8C"/>
    <w:rsid w:val="003B557F"/>
    <w:rsid w:val="003B55D3"/>
    <w:rsid w:val="003B5711"/>
    <w:rsid w:val="003B5831"/>
    <w:rsid w:val="003B5F37"/>
    <w:rsid w:val="003B60F1"/>
    <w:rsid w:val="003B661D"/>
    <w:rsid w:val="003C0453"/>
    <w:rsid w:val="003C0C79"/>
    <w:rsid w:val="003C2C78"/>
    <w:rsid w:val="003C365F"/>
    <w:rsid w:val="003C3B4B"/>
    <w:rsid w:val="003C3E11"/>
    <w:rsid w:val="003C419C"/>
    <w:rsid w:val="003C4CD3"/>
    <w:rsid w:val="003C50B0"/>
    <w:rsid w:val="003C5CA9"/>
    <w:rsid w:val="003C6DC9"/>
    <w:rsid w:val="003C7F4B"/>
    <w:rsid w:val="003D0CD5"/>
    <w:rsid w:val="003D13EF"/>
    <w:rsid w:val="003D16EB"/>
    <w:rsid w:val="003D2561"/>
    <w:rsid w:val="003D270C"/>
    <w:rsid w:val="003D27B6"/>
    <w:rsid w:val="003D34EF"/>
    <w:rsid w:val="003D3F17"/>
    <w:rsid w:val="003D5284"/>
    <w:rsid w:val="003D55A8"/>
    <w:rsid w:val="003D571E"/>
    <w:rsid w:val="003D65D3"/>
    <w:rsid w:val="003D6C87"/>
    <w:rsid w:val="003D6E5C"/>
    <w:rsid w:val="003D72CF"/>
    <w:rsid w:val="003D7D4A"/>
    <w:rsid w:val="003D7D50"/>
    <w:rsid w:val="003D7EA9"/>
    <w:rsid w:val="003E01CA"/>
    <w:rsid w:val="003E07BB"/>
    <w:rsid w:val="003E0B8C"/>
    <w:rsid w:val="003E113F"/>
    <w:rsid w:val="003E14A3"/>
    <w:rsid w:val="003E1706"/>
    <w:rsid w:val="003E21DE"/>
    <w:rsid w:val="003E2473"/>
    <w:rsid w:val="003E3346"/>
    <w:rsid w:val="003E3676"/>
    <w:rsid w:val="003E3F40"/>
    <w:rsid w:val="003E4082"/>
    <w:rsid w:val="003E408A"/>
    <w:rsid w:val="003E4201"/>
    <w:rsid w:val="003E435A"/>
    <w:rsid w:val="003E4EE7"/>
    <w:rsid w:val="003E62A5"/>
    <w:rsid w:val="003E639C"/>
    <w:rsid w:val="003E6541"/>
    <w:rsid w:val="003E7AB0"/>
    <w:rsid w:val="003E7AD9"/>
    <w:rsid w:val="003E7FAF"/>
    <w:rsid w:val="003F0180"/>
    <w:rsid w:val="003F02C2"/>
    <w:rsid w:val="003F0A1B"/>
    <w:rsid w:val="003F0AF9"/>
    <w:rsid w:val="003F0C90"/>
    <w:rsid w:val="003F179D"/>
    <w:rsid w:val="003F18E6"/>
    <w:rsid w:val="003F1BBB"/>
    <w:rsid w:val="003F26EB"/>
    <w:rsid w:val="003F26F2"/>
    <w:rsid w:val="003F2823"/>
    <w:rsid w:val="003F288C"/>
    <w:rsid w:val="003F2F48"/>
    <w:rsid w:val="003F3346"/>
    <w:rsid w:val="003F5158"/>
    <w:rsid w:val="003F5777"/>
    <w:rsid w:val="003F5D33"/>
    <w:rsid w:val="003F60E9"/>
    <w:rsid w:val="003F64D5"/>
    <w:rsid w:val="003F7756"/>
    <w:rsid w:val="00400198"/>
    <w:rsid w:val="00400456"/>
    <w:rsid w:val="00400606"/>
    <w:rsid w:val="00400BBE"/>
    <w:rsid w:val="00400E0F"/>
    <w:rsid w:val="00401741"/>
    <w:rsid w:val="00401940"/>
    <w:rsid w:val="00401EE8"/>
    <w:rsid w:val="004023B1"/>
    <w:rsid w:val="004028F0"/>
    <w:rsid w:val="00402D69"/>
    <w:rsid w:val="0040353F"/>
    <w:rsid w:val="004035FC"/>
    <w:rsid w:val="00403FDF"/>
    <w:rsid w:val="00404719"/>
    <w:rsid w:val="004068C7"/>
    <w:rsid w:val="004070D6"/>
    <w:rsid w:val="004070DE"/>
    <w:rsid w:val="00407670"/>
    <w:rsid w:val="00410086"/>
    <w:rsid w:val="00410657"/>
    <w:rsid w:val="0041164B"/>
    <w:rsid w:val="004130C9"/>
    <w:rsid w:val="0041361C"/>
    <w:rsid w:val="004143C6"/>
    <w:rsid w:val="00414660"/>
    <w:rsid w:val="00414946"/>
    <w:rsid w:val="004157EA"/>
    <w:rsid w:val="0041625E"/>
    <w:rsid w:val="0041629A"/>
    <w:rsid w:val="00416C3E"/>
    <w:rsid w:val="00417351"/>
    <w:rsid w:val="004174E2"/>
    <w:rsid w:val="00417896"/>
    <w:rsid w:val="00417E98"/>
    <w:rsid w:val="0042194D"/>
    <w:rsid w:val="004219FE"/>
    <w:rsid w:val="00421A72"/>
    <w:rsid w:val="00421EE8"/>
    <w:rsid w:val="00422F5D"/>
    <w:rsid w:val="0042343D"/>
    <w:rsid w:val="00423A8A"/>
    <w:rsid w:val="00423DB0"/>
    <w:rsid w:val="00424080"/>
    <w:rsid w:val="004240AE"/>
    <w:rsid w:val="00424AC8"/>
    <w:rsid w:val="00424C2A"/>
    <w:rsid w:val="00425E22"/>
    <w:rsid w:val="00426495"/>
    <w:rsid w:val="00426A9B"/>
    <w:rsid w:val="00426FA0"/>
    <w:rsid w:val="004271C6"/>
    <w:rsid w:val="0042764D"/>
    <w:rsid w:val="00427BB5"/>
    <w:rsid w:val="00427FC6"/>
    <w:rsid w:val="00430034"/>
    <w:rsid w:val="00430175"/>
    <w:rsid w:val="004302FA"/>
    <w:rsid w:val="00430713"/>
    <w:rsid w:val="00430C6E"/>
    <w:rsid w:val="00431891"/>
    <w:rsid w:val="0043224F"/>
    <w:rsid w:val="00432795"/>
    <w:rsid w:val="00432E12"/>
    <w:rsid w:val="00432F4B"/>
    <w:rsid w:val="004333B5"/>
    <w:rsid w:val="00433431"/>
    <w:rsid w:val="00433D3C"/>
    <w:rsid w:val="00433D96"/>
    <w:rsid w:val="004344EC"/>
    <w:rsid w:val="004348B2"/>
    <w:rsid w:val="00434CCC"/>
    <w:rsid w:val="00435C6D"/>
    <w:rsid w:val="00435E3D"/>
    <w:rsid w:val="00436448"/>
    <w:rsid w:val="0043657F"/>
    <w:rsid w:val="00436795"/>
    <w:rsid w:val="00436EAE"/>
    <w:rsid w:val="00436EDF"/>
    <w:rsid w:val="00437A33"/>
    <w:rsid w:val="00437B65"/>
    <w:rsid w:val="00437B90"/>
    <w:rsid w:val="00437D8A"/>
    <w:rsid w:val="00440542"/>
    <w:rsid w:val="0044060D"/>
    <w:rsid w:val="00440663"/>
    <w:rsid w:val="004407D8"/>
    <w:rsid w:val="0044081C"/>
    <w:rsid w:val="00440D62"/>
    <w:rsid w:val="004416D4"/>
    <w:rsid w:val="004416F0"/>
    <w:rsid w:val="00441756"/>
    <w:rsid w:val="00444068"/>
    <w:rsid w:val="00444A28"/>
    <w:rsid w:val="004456B9"/>
    <w:rsid w:val="00445EF2"/>
    <w:rsid w:val="004461CE"/>
    <w:rsid w:val="00446619"/>
    <w:rsid w:val="004466D6"/>
    <w:rsid w:val="00446B5C"/>
    <w:rsid w:val="00446E04"/>
    <w:rsid w:val="00446FAC"/>
    <w:rsid w:val="0044798C"/>
    <w:rsid w:val="00447A42"/>
    <w:rsid w:val="00447FF3"/>
    <w:rsid w:val="00450120"/>
    <w:rsid w:val="00450221"/>
    <w:rsid w:val="0045040D"/>
    <w:rsid w:val="00450BC4"/>
    <w:rsid w:val="00450F01"/>
    <w:rsid w:val="00451990"/>
    <w:rsid w:val="004519DF"/>
    <w:rsid w:val="004528CE"/>
    <w:rsid w:val="004530D2"/>
    <w:rsid w:val="00453180"/>
    <w:rsid w:val="00454483"/>
    <w:rsid w:val="0045489C"/>
    <w:rsid w:val="00454BE9"/>
    <w:rsid w:val="00454DA6"/>
    <w:rsid w:val="0045536C"/>
    <w:rsid w:val="004565D9"/>
    <w:rsid w:val="004569C0"/>
    <w:rsid w:val="004571B3"/>
    <w:rsid w:val="004575C8"/>
    <w:rsid w:val="004576C0"/>
    <w:rsid w:val="00457798"/>
    <w:rsid w:val="00457BF3"/>
    <w:rsid w:val="0046000A"/>
    <w:rsid w:val="004602B6"/>
    <w:rsid w:val="00460A91"/>
    <w:rsid w:val="0046112C"/>
    <w:rsid w:val="00461EB7"/>
    <w:rsid w:val="00462282"/>
    <w:rsid w:val="00462544"/>
    <w:rsid w:val="00462D6D"/>
    <w:rsid w:val="004633BD"/>
    <w:rsid w:val="00463739"/>
    <w:rsid w:val="004642F9"/>
    <w:rsid w:val="004644FB"/>
    <w:rsid w:val="004648A7"/>
    <w:rsid w:val="00464B5A"/>
    <w:rsid w:val="004651F3"/>
    <w:rsid w:val="00465E0E"/>
    <w:rsid w:val="004662C4"/>
    <w:rsid w:val="00466A5B"/>
    <w:rsid w:val="00466C1F"/>
    <w:rsid w:val="004670C2"/>
    <w:rsid w:val="00467AC8"/>
    <w:rsid w:val="00467D9E"/>
    <w:rsid w:val="00470F18"/>
    <w:rsid w:val="004715FD"/>
    <w:rsid w:val="004721B4"/>
    <w:rsid w:val="00473456"/>
    <w:rsid w:val="004736A8"/>
    <w:rsid w:val="004737E7"/>
    <w:rsid w:val="00473A76"/>
    <w:rsid w:val="0047444F"/>
    <w:rsid w:val="00474B36"/>
    <w:rsid w:val="00474FAD"/>
    <w:rsid w:val="00475F33"/>
    <w:rsid w:val="00475F52"/>
    <w:rsid w:val="0047684E"/>
    <w:rsid w:val="0047788F"/>
    <w:rsid w:val="0047790E"/>
    <w:rsid w:val="00477EFC"/>
    <w:rsid w:val="00477F1C"/>
    <w:rsid w:val="00477F63"/>
    <w:rsid w:val="004801C1"/>
    <w:rsid w:val="00480E51"/>
    <w:rsid w:val="00481399"/>
    <w:rsid w:val="0048268D"/>
    <w:rsid w:val="00482934"/>
    <w:rsid w:val="00482D28"/>
    <w:rsid w:val="004836DD"/>
    <w:rsid w:val="004849FF"/>
    <w:rsid w:val="00485409"/>
    <w:rsid w:val="00485A52"/>
    <w:rsid w:val="00485E9F"/>
    <w:rsid w:val="004864AE"/>
    <w:rsid w:val="0048663B"/>
    <w:rsid w:val="00486AFF"/>
    <w:rsid w:val="00487AF5"/>
    <w:rsid w:val="004901F7"/>
    <w:rsid w:val="00490658"/>
    <w:rsid w:val="004906F0"/>
    <w:rsid w:val="00490FC8"/>
    <w:rsid w:val="004912BD"/>
    <w:rsid w:val="004916C6"/>
    <w:rsid w:val="004919C8"/>
    <w:rsid w:val="00492A04"/>
    <w:rsid w:val="00492BF1"/>
    <w:rsid w:val="00493C2E"/>
    <w:rsid w:val="0049445C"/>
    <w:rsid w:val="0049490E"/>
    <w:rsid w:val="00494A63"/>
    <w:rsid w:val="004956B4"/>
    <w:rsid w:val="0049587F"/>
    <w:rsid w:val="00495FF6"/>
    <w:rsid w:val="004962E0"/>
    <w:rsid w:val="0049665F"/>
    <w:rsid w:val="004969A4"/>
    <w:rsid w:val="00496C2C"/>
    <w:rsid w:val="004979C6"/>
    <w:rsid w:val="00497C86"/>
    <w:rsid w:val="004A08B0"/>
    <w:rsid w:val="004A1B1C"/>
    <w:rsid w:val="004A1E86"/>
    <w:rsid w:val="004A22C5"/>
    <w:rsid w:val="004A336C"/>
    <w:rsid w:val="004A37DA"/>
    <w:rsid w:val="004A39C2"/>
    <w:rsid w:val="004A3A45"/>
    <w:rsid w:val="004A3B8B"/>
    <w:rsid w:val="004A3CE7"/>
    <w:rsid w:val="004A3DB0"/>
    <w:rsid w:val="004A3DB5"/>
    <w:rsid w:val="004A4701"/>
    <w:rsid w:val="004A54AC"/>
    <w:rsid w:val="004A57D9"/>
    <w:rsid w:val="004A5853"/>
    <w:rsid w:val="004A5DD4"/>
    <w:rsid w:val="004A634E"/>
    <w:rsid w:val="004A6A7D"/>
    <w:rsid w:val="004A78A8"/>
    <w:rsid w:val="004A7B2F"/>
    <w:rsid w:val="004B02CC"/>
    <w:rsid w:val="004B0A35"/>
    <w:rsid w:val="004B0B6B"/>
    <w:rsid w:val="004B13F5"/>
    <w:rsid w:val="004B145B"/>
    <w:rsid w:val="004B1692"/>
    <w:rsid w:val="004B18CF"/>
    <w:rsid w:val="004B27F2"/>
    <w:rsid w:val="004B3C4F"/>
    <w:rsid w:val="004B40D9"/>
    <w:rsid w:val="004B439F"/>
    <w:rsid w:val="004B5047"/>
    <w:rsid w:val="004B56CC"/>
    <w:rsid w:val="004B591B"/>
    <w:rsid w:val="004B5B8C"/>
    <w:rsid w:val="004B6290"/>
    <w:rsid w:val="004B62E4"/>
    <w:rsid w:val="004B6414"/>
    <w:rsid w:val="004B7079"/>
    <w:rsid w:val="004B7B41"/>
    <w:rsid w:val="004B7CC0"/>
    <w:rsid w:val="004C0965"/>
    <w:rsid w:val="004C114C"/>
    <w:rsid w:val="004C19A2"/>
    <w:rsid w:val="004C2B18"/>
    <w:rsid w:val="004C2D46"/>
    <w:rsid w:val="004C2EE3"/>
    <w:rsid w:val="004C339F"/>
    <w:rsid w:val="004C37E6"/>
    <w:rsid w:val="004C3AAE"/>
    <w:rsid w:val="004C3EE2"/>
    <w:rsid w:val="004C49DC"/>
    <w:rsid w:val="004C5920"/>
    <w:rsid w:val="004C6088"/>
    <w:rsid w:val="004C61F2"/>
    <w:rsid w:val="004C6563"/>
    <w:rsid w:val="004C7068"/>
    <w:rsid w:val="004C7D76"/>
    <w:rsid w:val="004D0867"/>
    <w:rsid w:val="004D0980"/>
    <w:rsid w:val="004D10FC"/>
    <w:rsid w:val="004D1E20"/>
    <w:rsid w:val="004D1F78"/>
    <w:rsid w:val="004D23B0"/>
    <w:rsid w:val="004D2A1D"/>
    <w:rsid w:val="004D3344"/>
    <w:rsid w:val="004D377D"/>
    <w:rsid w:val="004D3B30"/>
    <w:rsid w:val="004D3D1C"/>
    <w:rsid w:val="004D3F69"/>
    <w:rsid w:val="004D40EF"/>
    <w:rsid w:val="004D41F2"/>
    <w:rsid w:val="004D4366"/>
    <w:rsid w:val="004D50DC"/>
    <w:rsid w:val="004D5169"/>
    <w:rsid w:val="004D6DF8"/>
    <w:rsid w:val="004D6F95"/>
    <w:rsid w:val="004D7A75"/>
    <w:rsid w:val="004D7B03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4583"/>
    <w:rsid w:val="004E4A25"/>
    <w:rsid w:val="004E4AE8"/>
    <w:rsid w:val="004E51F3"/>
    <w:rsid w:val="004E57C1"/>
    <w:rsid w:val="004E5950"/>
    <w:rsid w:val="004E5F53"/>
    <w:rsid w:val="004E695D"/>
    <w:rsid w:val="004E79D9"/>
    <w:rsid w:val="004E7CB0"/>
    <w:rsid w:val="004F01E8"/>
    <w:rsid w:val="004F0974"/>
    <w:rsid w:val="004F0B32"/>
    <w:rsid w:val="004F1D10"/>
    <w:rsid w:val="004F26F9"/>
    <w:rsid w:val="004F2D35"/>
    <w:rsid w:val="004F3A98"/>
    <w:rsid w:val="004F3B07"/>
    <w:rsid w:val="004F4656"/>
    <w:rsid w:val="004F523C"/>
    <w:rsid w:val="004F55A9"/>
    <w:rsid w:val="004F60A5"/>
    <w:rsid w:val="004F611B"/>
    <w:rsid w:val="004F653C"/>
    <w:rsid w:val="004F658C"/>
    <w:rsid w:val="004F6743"/>
    <w:rsid w:val="004F7C98"/>
    <w:rsid w:val="00500298"/>
    <w:rsid w:val="00501907"/>
    <w:rsid w:val="00502299"/>
    <w:rsid w:val="00502AA1"/>
    <w:rsid w:val="00503348"/>
    <w:rsid w:val="00503A38"/>
    <w:rsid w:val="00503ACE"/>
    <w:rsid w:val="00503C4D"/>
    <w:rsid w:val="00503E83"/>
    <w:rsid w:val="00504A0C"/>
    <w:rsid w:val="00504E74"/>
    <w:rsid w:val="005055A0"/>
    <w:rsid w:val="00505F70"/>
    <w:rsid w:val="005061A2"/>
    <w:rsid w:val="00506277"/>
    <w:rsid w:val="00506675"/>
    <w:rsid w:val="00506A0A"/>
    <w:rsid w:val="005071FA"/>
    <w:rsid w:val="00510C3A"/>
    <w:rsid w:val="0051144B"/>
    <w:rsid w:val="005116F8"/>
    <w:rsid w:val="00512CB6"/>
    <w:rsid w:val="00513541"/>
    <w:rsid w:val="005137F9"/>
    <w:rsid w:val="005138E4"/>
    <w:rsid w:val="00513EE9"/>
    <w:rsid w:val="005140EA"/>
    <w:rsid w:val="00514776"/>
    <w:rsid w:val="00514F05"/>
    <w:rsid w:val="00515583"/>
    <w:rsid w:val="0051597A"/>
    <w:rsid w:val="00515EA1"/>
    <w:rsid w:val="005162DB"/>
    <w:rsid w:val="005164F8"/>
    <w:rsid w:val="00516CA9"/>
    <w:rsid w:val="00517A4A"/>
    <w:rsid w:val="00517DA4"/>
    <w:rsid w:val="00520466"/>
    <w:rsid w:val="0052149A"/>
    <w:rsid w:val="00521783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2D0"/>
    <w:rsid w:val="0052467F"/>
    <w:rsid w:val="00524B3D"/>
    <w:rsid w:val="005250AB"/>
    <w:rsid w:val="00525EF7"/>
    <w:rsid w:val="005267D8"/>
    <w:rsid w:val="005267E4"/>
    <w:rsid w:val="00526A99"/>
    <w:rsid w:val="00527097"/>
    <w:rsid w:val="005274E5"/>
    <w:rsid w:val="0052780B"/>
    <w:rsid w:val="00527930"/>
    <w:rsid w:val="00527964"/>
    <w:rsid w:val="00527FD7"/>
    <w:rsid w:val="00530086"/>
    <w:rsid w:val="0053062E"/>
    <w:rsid w:val="00531559"/>
    <w:rsid w:val="005317A6"/>
    <w:rsid w:val="00531DEE"/>
    <w:rsid w:val="00532330"/>
    <w:rsid w:val="005329C5"/>
    <w:rsid w:val="0053376C"/>
    <w:rsid w:val="0053389E"/>
    <w:rsid w:val="00533A13"/>
    <w:rsid w:val="00533B58"/>
    <w:rsid w:val="00533ECD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F5F"/>
    <w:rsid w:val="005406E4"/>
    <w:rsid w:val="005422EE"/>
    <w:rsid w:val="00542333"/>
    <w:rsid w:val="00542D52"/>
    <w:rsid w:val="005430F9"/>
    <w:rsid w:val="00543D1A"/>
    <w:rsid w:val="0054402D"/>
    <w:rsid w:val="00544B0E"/>
    <w:rsid w:val="00544CA1"/>
    <w:rsid w:val="005454AE"/>
    <w:rsid w:val="00546057"/>
    <w:rsid w:val="005464D4"/>
    <w:rsid w:val="00546AC7"/>
    <w:rsid w:val="00546F31"/>
    <w:rsid w:val="00547059"/>
    <w:rsid w:val="00547ABE"/>
    <w:rsid w:val="005509C8"/>
    <w:rsid w:val="00550FA3"/>
    <w:rsid w:val="00551155"/>
    <w:rsid w:val="00551534"/>
    <w:rsid w:val="00553340"/>
    <w:rsid w:val="0055360E"/>
    <w:rsid w:val="00553683"/>
    <w:rsid w:val="005537B8"/>
    <w:rsid w:val="00553B28"/>
    <w:rsid w:val="00553D54"/>
    <w:rsid w:val="00554381"/>
    <w:rsid w:val="0055438E"/>
    <w:rsid w:val="00554393"/>
    <w:rsid w:val="00554678"/>
    <w:rsid w:val="00554B74"/>
    <w:rsid w:val="00555115"/>
    <w:rsid w:val="0055587B"/>
    <w:rsid w:val="0055689B"/>
    <w:rsid w:val="005578FA"/>
    <w:rsid w:val="00560EC4"/>
    <w:rsid w:val="0056179B"/>
    <w:rsid w:val="00561897"/>
    <w:rsid w:val="00561CF7"/>
    <w:rsid w:val="00561DDC"/>
    <w:rsid w:val="00562227"/>
    <w:rsid w:val="00562C78"/>
    <w:rsid w:val="005635B0"/>
    <w:rsid w:val="0056392D"/>
    <w:rsid w:val="0056466F"/>
    <w:rsid w:val="005662AF"/>
    <w:rsid w:val="005663C2"/>
    <w:rsid w:val="00566FE5"/>
    <w:rsid w:val="00567310"/>
    <w:rsid w:val="00567851"/>
    <w:rsid w:val="00567F9D"/>
    <w:rsid w:val="00567FB4"/>
    <w:rsid w:val="0057208C"/>
    <w:rsid w:val="0057257A"/>
    <w:rsid w:val="0057258D"/>
    <w:rsid w:val="00572B6F"/>
    <w:rsid w:val="00572CCE"/>
    <w:rsid w:val="00572D2B"/>
    <w:rsid w:val="00573232"/>
    <w:rsid w:val="0057445A"/>
    <w:rsid w:val="005744B7"/>
    <w:rsid w:val="00575330"/>
    <w:rsid w:val="00575416"/>
    <w:rsid w:val="00575802"/>
    <w:rsid w:val="00575873"/>
    <w:rsid w:val="00576061"/>
    <w:rsid w:val="00577542"/>
    <w:rsid w:val="0057765F"/>
    <w:rsid w:val="005776C0"/>
    <w:rsid w:val="0058000D"/>
    <w:rsid w:val="0058091E"/>
    <w:rsid w:val="00580ACB"/>
    <w:rsid w:val="00580B06"/>
    <w:rsid w:val="00580DED"/>
    <w:rsid w:val="00580F65"/>
    <w:rsid w:val="00581066"/>
    <w:rsid w:val="00583AF7"/>
    <w:rsid w:val="0058465D"/>
    <w:rsid w:val="0058492B"/>
    <w:rsid w:val="005849ED"/>
    <w:rsid w:val="00584B15"/>
    <w:rsid w:val="00584C63"/>
    <w:rsid w:val="005850FA"/>
    <w:rsid w:val="0058548F"/>
    <w:rsid w:val="00585F14"/>
    <w:rsid w:val="00586276"/>
    <w:rsid w:val="0058667E"/>
    <w:rsid w:val="00586940"/>
    <w:rsid w:val="00586C76"/>
    <w:rsid w:val="00586DC8"/>
    <w:rsid w:val="00586FC5"/>
    <w:rsid w:val="00587B5B"/>
    <w:rsid w:val="00587E1B"/>
    <w:rsid w:val="00587E5E"/>
    <w:rsid w:val="005903EA"/>
    <w:rsid w:val="005905D3"/>
    <w:rsid w:val="00590A18"/>
    <w:rsid w:val="0059131F"/>
    <w:rsid w:val="00591359"/>
    <w:rsid w:val="00591948"/>
    <w:rsid w:val="005925D9"/>
    <w:rsid w:val="00592831"/>
    <w:rsid w:val="00592BAC"/>
    <w:rsid w:val="00593E8B"/>
    <w:rsid w:val="00595906"/>
    <w:rsid w:val="00595E42"/>
    <w:rsid w:val="00595FBF"/>
    <w:rsid w:val="00595FFC"/>
    <w:rsid w:val="0059605A"/>
    <w:rsid w:val="005962B0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2A66"/>
    <w:rsid w:val="005A314A"/>
    <w:rsid w:val="005A3366"/>
    <w:rsid w:val="005A35B3"/>
    <w:rsid w:val="005A35FF"/>
    <w:rsid w:val="005A3823"/>
    <w:rsid w:val="005A3AAA"/>
    <w:rsid w:val="005A3EDF"/>
    <w:rsid w:val="005A415B"/>
    <w:rsid w:val="005A42DA"/>
    <w:rsid w:val="005A4669"/>
    <w:rsid w:val="005A48EE"/>
    <w:rsid w:val="005A4D0B"/>
    <w:rsid w:val="005A510D"/>
    <w:rsid w:val="005A62D7"/>
    <w:rsid w:val="005A6EC3"/>
    <w:rsid w:val="005A7622"/>
    <w:rsid w:val="005A7638"/>
    <w:rsid w:val="005A76FE"/>
    <w:rsid w:val="005A7BC7"/>
    <w:rsid w:val="005B0380"/>
    <w:rsid w:val="005B17E1"/>
    <w:rsid w:val="005B2228"/>
    <w:rsid w:val="005B2347"/>
    <w:rsid w:val="005B23C9"/>
    <w:rsid w:val="005B27A5"/>
    <w:rsid w:val="005B3326"/>
    <w:rsid w:val="005B3C4A"/>
    <w:rsid w:val="005B5866"/>
    <w:rsid w:val="005B5D51"/>
    <w:rsid w:val="005B5D93"/>
    <w:rsid w:val="005B60DF"/>
    <w:rsid w:val="005B6EEE"/>
    <w:rsid w:val="005B7E00"/>
    <w:rsid w:val="005C0219"/>
    <w:rsid w:val="005C0D7D"/>
    <w:rsid w:val="005C12F5"/>
    <w:rsid w:val="005C1622"/>
    <w:rsid w:val="005C17C3"/>
    <w:rsid w:val="005C215A"/>
    <w:rsid w:val="005C21AE"/>
    <w:rsid w:val="005C262D"/>
    <w:rsid w:val="005C2DA3"/>
    <w:rsid w:val="005C31B6"/>
    <w:rsid w:val="005C3375"/>
    <w:rsid w:val="005C3E63"/>
    <w:rsid w:val="005C471F"/>
    <w:rsid w:val="005C4777"/>
    <w:rsid w:val="005C4B55"/>
    <w:rsid w:val="005C4EAC"/>
    <w:rsid w:val="005C56F2"/>
    <w:rsid w:val="005C5884"/>
    <w:rsid w:val="005C5BF2"/>
    <w:rsid w:val="005C623D"/>
    <w:rsid w:val="005C6B7F"/>
    <w:rsid w:val="005C6D6C"/>
    <w:rsid w:val="005C6E6C"/>
    <w:rsid w:val="005C6F69"/>
    <w:rsid w:val="005C717A"/>
    <w:rsid w:val="005C71E6"/>
    <w:rsid w:val="005C7D60"/>
    <w:rsid w:val="005D06E2"/>
    <w:rsid w:val="005D0C93"/>
    <w:rsid w:val="005D0D78"/>
    <w:rsid w:val="005D0E39"/>
    <w:rsid w:val="005D0F77"/>
    <w:rsid w:val="005D1359"/>
    <w:rsid w:val="005D154E"/>
    <w:rsid w:val="005D17A7"/>
    <w:rsid w:val="005D2222"/>
    <w:rsid w:val="005D3062"/>
    <w:rsid w:val="005D3689"/>
    <w:rsid w:val="005D47C0"/>
    <w:rsid w:val="005D4C71"/>
    <w:rsid w:val="005D4E1B"/>
    <w:rsid w:val="005D5024"/>
    <w:rsid w:val="005D5888"/>
    <w:rsid w:val="005D5AEA"/>
    <w:rsid w:val="005D5D8F"/>
    <w:rsid w:val="005D61C1"/>
    <w:rsid w:val="005D646A"/>
    <w:rsid w:val="005D64A5"/>
    <w:rsid w:val="005D6DC9"/>
    <w:rsid w:val="005D6E79"/>
    <w:rsid w:val="005D7F93"/>
    <w:rsid w:val="005E05EB"/>
    <w:rsid w:val="005E0943"/>
    <w:rsid w:val="005E0EA2"/>
    <w:rsid w:val="005E0F29"/>
    <w:rsid w:val="005E105A"/>
    <w:rsid w:val="005E16B5"/>
    <w:rsid w:val="005E2C52"/>
    <w:rsid w:val="005E2F87"/>
    <w:rsid w:val="005E3643"/>
    <w:rsid w:val="005E3CFC"/>
    <w:rsid w:val="005E3F37"/>
    <w:rsid w:val="005E47B1"/>
    <w:rsid w:val="005E4ADB"/>
    <w:rsid w:val="005E5B9A"/>
    <w:rsid w:val="005E62E3"/>
    <w:rsid w:val="005E6D37"/>
    <w:rsid w:val="005E7C1D"/>
    <w:rsid w:val="005F025E"/>
    <w:rsid w:val="005F0460"/>
    <w:rsid w:val="005F0584"/>
    <w:rsid w:val="005F0EBD"/>
    <w:rsid w:val="005F1140"/>
    <w:rsid w:val="005F1DBE"/>
    <w:rsid w:val="005F21A7"/>
    <w:rsid w:val="005F21BE"/>
    <w:rsid w:val="005F2318"/>
    <w:rsid w:val="005F3309"/>
    <w:rsid w:val="005F3AFE"/>
    <w:rsid w:val="005F4211"/>
    <w:rsid w:val="005F4916"/>
    <w:rsid w:val="005F4A60"/>
    <w:rsid w:val="005F4E5D"/>
    <w:rsid w:val="005F5101"/>
    <w:rsid w:val="005F5A76"/>
    <w:rsid w:val="005F5E26"/>
    <w:rsid w:val="005F6554"/>
    <w:rsid w:val="005F7099"/>
    <w:rsid w:val="00600210"/>
    <w:rsid w:val="00600225"/>
    <w:rsid w:val="00600A5B"/>
    <w:rsid w:val="00600AB0"/>
    <w:rsid w:val="00600E62"/>
    <w:rsid w:val="00600E67"/>
    <w:rsid w:val="00601C45"/>
    <w:rsid w:val="006026D9"/>
    <w:rsid w:val="0060291B"/>
    <w:rsid w:val="006030D0"/>
    <w:rsid w:val="00603209"/>
    <w:rsid w:val="006033CA"/>
    <w:rsid w:val="0060366B"/>
    <w:rsid w:val="00603A90"/>
    <w:rsid w:val="00603EA5"/>
    <w:rsid w:val="006041FB"/>
    <w:rsid w:val="00604380"/>
    <w:rsid w:val="00604E6E"/>
    <w:rsid w:val="00605081"/>
    <w:rsid w:val="00605112"/>
    <w:rsid w:val="0060551B"/>
    <w:rsid w:val="00605EC0"/>
    <w:rsid w:val="00606DB6"/>
    <w:rsid w:val="00606E8F"/>
    <w:rsid w:val="00607472"/>
    <w:rsid w:val="00607564"/>
    <w:rsid w:val="00607BE1"/>
    <w:rsid w:val="00607FD1"/>
    <w:rsid w:val="0061056C"/>
    <w:rsid w:val="0061068A"/>
    <w:rsid w:val="00610B8B"/>
    <w:rsid w:val="00611D17"/>
    <w:rsid w:val="006128F3"/>
    <w:rsid w:val="0061486E"/>
    <w:rsid w:val="00614DB1"/>
    <w:rsid w:val="00614F92"/>
    <w:rsid w:val="0061543D"/>
    <w:rsid w:val="00615CAC"/>
    <w:rsid w:val="00615E02"/>
    <w:rsid w:val="006160C8"/>
    <w:rsid w:val="00616B08"/>
    <w:rsid w:val="00616BF2"/>
    <w:rsid w:val="00617548"/>
    <w:rsid w:val="00620124"/>
    <w:rsid w:val="00620195"/>
    <w:rsid w:val="006226F0"/>
    <w:rsid w:val="0062327C"/>
    <w:rsid w:val="006234F2"/>
    <w:rsid w:val="00623745"/>
    <w:rsid w:val="00623A3B"/>
    <w:rsid w:val="00623D7B"/>
    <w:rsid w:val="00624C26"/>
    <w:rsid w:val="00624EA0"/>
    <w:rsid w:val="00625DAA"/>
    <w:rsid w:val="00626CA9"/>
    <w:rsid w:val="00627A80"/>
    <w:rsid w:val="006303A5"/>
    <w:rsid w:val="006304DC"/>
    <w:rsid w:val="00630BE9"/>
    <w:rsid w:val="00630C4D"/>
    <w:rsid w:val="00630E4F"/>
    <w:rsid w:val="00631F80"/>
    <w:rsid w:val="00632101"/>
    <w:rsid w:val="00633038"/>
    <w:rsid w:val="00634EB8"/>
    <w:rsid w:val="006350C4"/>
    <w:rsid w:val="00635678"/>
    <w:rsid w:val="00635ACB"/>
    <w:rsid w:val="006377C3"/>
    <w:rsid w:val="00637C4D"/>
    <w:rsid w:val="00640477"/>
    <w:rsid w:val="00640DC4"/>
    <w:rsid w:val="00641501"/>
    <w:rsid w:val="0064178C"/>
    <w:rsid w:val="00641D33"/>
    <w:rsid w:val="00641ECD"/>
    <w:rsid w:val="00641F61"/>
    <w:rsid w:val="00642B04"/>
    <w:rsid w:val="00643173"/>
    <w:rsid w:val="00643B01"/>
    <w:rsid w:val="006444F5"/>
    <w:rsid w:val="00644586"/>
    <w:rsid w:val="006446E9"/>
    <w:rsid w:val="00644829"/>
    <w:rsid w:val="00644B04"/>
    <w:rsid w:val="0064584D"/>
    <w:rsid w:val="00645A07"/>
    <w:rsid w:val="00646116"/>
    <w:rsid w:val="006472AE"/>
    <w:rsid w:val="006507F7"/>
    <w:rsid w:val="00650B47"/>
    <w:rsid w:val="00650D75"/>
    <w:rsid w:val="00651220"/>
    <w:rsid w:val="00651758"/>
    <w:rsid w:val="00651EB8"/>
    <w:rsid w:val="00652261"/>
    <w:rsid w:val="00652CC0"/>
    <w:rsid w:val="006530B5"/>
    <w:rsid w:val="006548FB"/>
    <w:rsid w:val="00654929"/>
    <w:rsid w:val="00654DEF"/>
    <w:rsid w:val="0065583D"/>
    <w:rsid w:val="00655CA2"/>
    <w:rsid w:val="00655CB8"/>
    <w:rsid w:val="00655FFE"/>
    <w:rsid w:val="006560EF"/>
    <w:rsid w:val="00656742"/>
    <w:rsid w:val="00656C81"/>
    <w:rsid w:val="00657982"/>
    <w:rsid w:val="00657AE8"/>
    <w:rsid w:val="006602B7"/>
    <w:rsid w:val="00661DCB"/>
    <w:rsid w:val="00661EA1"/>
    <w:rsid w:val="00662839"/>
    <w:rsid w:val="006631D6"/>
    <w:rsid w:val="006644E2"/>
    <w:rsid w:val="00664999"/>
    <w:rsid w:val="0066536D"/>
    <w:rsid w:val="006656CC"/>
    <w:rsid w:val="00666228"/>
    <w:rsid w:val="00666677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2115"/>
    <w:rsid w:val="00672460"/>
    <w:rsid w:val="006727CD"/>
    <w:rsid w:val="00673811"/>
    <w:rsid w:val="00673CBE"/>
    <w:rsid w:val="00673E1A"/>
    <w:rsid w:val="00674505"/>
    <w:rsid w:val="00674581"/>
    <w:rsid w:val="00674BEF"/>
    <w:rsid w:val="00675231"/>
    <w:rsid w:val="00676176"/>
    <w:rsid w:val="00676C09"/>
    <w:rsid w:val="00676C3D"/>
    <w:rsid w:val="006770D1"/>
    <w:rsid w:val="0067734D"/>
    <w:rsid w:val="006775E7"/>
    <w:rsid w:val="006778CB"/>
    <w:rsid w:val="006803A6"/>
    <w:rsid w:val="0068063F"/>
    <w:rsid w:val="00680896"/>
    <w:rsid w:val="00680C22"/>
    <w:rsid w:val="00680F0D"/>
    <w:rsid w:val="00681A91"/>
    <w:rsid w:val="0068221E"/>
    <w:rsid w:val="00682632"/>
    <w:rsid w:val="00682BD9"/>
    <w:rsid w:val="0068315C"/>
    <w:rsid w:val="00683704"/>
    <w:rsid w:val="00684A25"/>
    <w:rsid w:val="00684E71"/>
    <w:rsid w:val="0068505D"/>
    <w:rsid w:val="0068526E"/>
    <w:rsid w:val="006852C6"/>
    <w:rsid w:val="00685444"/>
    <w:rsid w:val="00685ABC"/>
    <w:rsid w:val="00685DD0"/>
    <w:rsid w:val="006862F6"/>
    <w:rsid w:val="006863B7"/>
    <w:rsid w:val="0068700F"/>
    <w:rsid w:val="0068735E"/>
    <w:rsid w:val="00687373"/>
    <w:rsid w:val="00687DF9"/>
    <w:rsid w:val="006904C9"/>
    <w:rsid w:val="00690622"/>
    <w:rsid w:val="00690942"/>
    <w:rsid w:val="00690ED6"/>
    <w:rsid w:val="006926DC"/>
    <w:rsid w:val="006928CB"/>
    <w:rsid w:val="00692964"/>
    <w:rsid w:val="00692EEF"/>
    <w:rsid w:val="0069325E"/>
    <w:rsid w:val="00693572"/>
    <w:rsid w:val="006939B2"/>
    <w:rsid w:val="00693D23"/>
    <w:rsid w:val="00693F9F"/>
    <w:rsid w:val="0069422A"/>
    <w:rsid w:val="0069521A"/>
    <w:rsid w:val="00695608"/>
    <w:rsid w:val="006958B8"/>
    <w:rsid w:val="00695B66"/>
    <w:rsid w:val="006967D6"/>
    <w:rsid w:val="00696DA4"/>
    <w:rsid w:val="00696E73"/>
    <w:rsid w:val="0069706F"/>
    <w:rsid w:val="0069761B"/>
    <w:rsid w:val="0069762E"/>
    <w:rsid w:val="006979A0"/>
    <w:rsid w:val="00697C3C"/>
    <w:rsid w:val="006A041B"/>
    <w:rsid w:val="006A174D"/>
    <w:rsid w:val="006A2348"/>
    <w:rsid w:val="006A3941"/>
    <w:rsid w:val="006A4235"/>
    <w:rsid w:val="006A5327"/>
    <w:rsid w:val="006A6510"/>
    <w:rsid w:val="006A68D7"/>
    <w:rsid w:val="006A6A60"/>
    <w:rsid w:val="006A73C2"/>
    <w:rsid w:val="006A74D6"/>
    <w:rsid w:val="006A7533"/>
    <w:rsid w:val="006A7681"/>
    <w:rsid w:val="006B01D9"/>
    <w:rsid w:val="006B0991"/>
    <w:rsid w:val="006B0B72"/>
    <w:rsid w:val="006B1108"/>
    <w:rsid w:val="006B2043"/>
    <w:rsid w:val="006B2180"/>
    <w:rsid w:val="006B2412"/>
    <w:rsid w:val="006B297C"/>
    <w:rsid w:val="006B2B83"/>
    <w:rsid w:val="006B2E8B"/>
    <w:rsid w:val="006B30C8"/>
    <w:rsid w:val="006B43A8"/>
    <w:rsid w:val="006B4B19"/>
    <w:rsid w:val="006B4BBB"/>
    <w:rsid w:val="006B4D70"/>
    <w:rsid w:val="006B50DF"/>
    <w:rsid w:val="006B5809"/>
    <w:rsid w:val="006B5AC6"/>
    <w:rsid w:val="006B685F"/>
    <w:rsid w:val="006B6FAA"/>
    <w:rsid w:val="006B754D"/>
    <w:rsid w:val="006C011F"/>
    <w:rsid w:val="006C0A18"/>
    <w:rsid w:val="006C1752"/>
    <w:rsid w:val="006C1BC0"/>
    <w:rsid w:val="006C2089"/>
    <w:rsid w:val="006C24D9"/>
    <w:rsid w:val="006C2729"/>
    <w:rsid w:val="006C2D93"/>
    <w:rsid w:val="006C36D0"/>
    <w:rsid w:val="006C6007"/>
    <w:rsid w:val="006C7557"/>
    <w:rsid w:val="006D0355"/>
    <w:rsid w:val="006D10CE"/>
    <w:rsid w:val="006D1187"/>
    <w:rsid w:val="006D142D"/>
    <w:rsid w:val="006D14D8"/>
    <w:rsid w:val="006D1836"/>
    <w:rsid w:val="006D1B43"/>
    <w:rsid w:val="006D2025"/>
    <w:rsid w:val="006D2771"/>
    <w:rsid w:val="006D38C4"/>
    <w:rsid w:val="006D4068"/>
    <w:rsid w:val="006D4FE8"/>
    <w:rsid w:val="006D5079"/>
    <w:rsid w:val="006D52FB"/>
    <w:rsid w:val="006D5616"/>
    <w:rsid w:val="006D58E2"/>
    <w:rsid w:val="006D5F23"/>
    <w:rsid w:val="006D620D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4A7"/>
    <w:rsid w:val="006E25F4"/>
    <w:rsid w:val="006E28CE"/>
    <w:rsid w:val="006E38EB"/>
    <w:rsid w:val="006E3B86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443"/>
    <w:rsid w:val="006F078A"/>
    <w:rsid w:val="006F0EE9"/>
    <w:rsid w:val="006F130E"/>
    <w:rsid w:val="006F49ED"/>
    <w:rsid w:val="006F5798"/>
    <w:rsid w:val="006F5D99"/>
    <w:rsid w:val="006F6144"/>
    <w:rsid w:val="006F66F2"/>
    <w:rsid w:val="006F6850"/>
    <w:rsid w:val="006F6885"/>
    <w:rsid w:val="006F6C7A"/>
    <w:rsid w:val="006F7322"/>
    <w:rsid w:val="006F7B62"/>
    <w:rsid w:val="006F7DED"/>
    <w:rsid w:val="00700A5B"/>
    <w:rsid w:val="00700BFB"/>
    <w:rsid w:val="00700F6B"/>
    <w:rsid w:val="00701502"/>
    <w:rsid w:val="00701C33"/>
    <w:rsid w:val="007024E1"/>
    <w:rsid w:val="007025B6"/>
    <w:rsid w:val="00702D06"/>
    <w:rsid w:val="0070323D"/>
    <w:rsid w:val="00703271"/>
    <w:rsid w:val="0070328B"/>
    <w:rsid w:val="00703B10"/>
    <w:rsid w:val="00704EED"/>
    <w:rsid w:val="007059B5"/>
    <w:rsid w:val="00705CE2"/>
    <w:rsid w:val="00705F04"/>
    <w:rsid w:val="00706ADA"/>
    <w:rsid w:val="00707DBA"/>
    <w:rsid w:val="00710471"/>
    <w:rsid w:val="00710EAC"/>
    <w:rsid w:val="0071149A"/>
    <w:rsid w:val="00712F07"/>
    <w:rsid w:val="007142C7"/>
    <w:rsid w:val="00714AB9"/>
    <w:rsid w:val="00714C6B"/>
    <w:rsid w:val="007154AA"/>
    <w:rsid w:val="007157F3"/>
    <w:rsid w:val="00716128"/>
    <w:rsid w:val="007173D2"/>
    <w:rsid w:val="00720307"/>
    <w:rsid w:val="0072040D"/>
    <w:rsid w:val="0072157F"/>
    <w:rsid w:val="0072487A"/>
    <w:rsid w:val="00724E68"/>
    <w:rsid w:val="00725477"/>
    <w:rsid w:val="00725B8C"/>
    <w:rsid w:val="0072629D"/>
    <w:rsid w:val="00727E9C"/>
    <w:rsid w:val="007308F5"/>
    <w:rsid w:val="007310CB"/>
    <w:rsid w:val="00731D02"/>
    <w:rsid w:val="00732F1C"/>
    <w:rsid w:val="00733218"/>
    <w:rsid w:val="007335BC"/>
    <w:rsid w:val="00733A8C"/>
    <w:rsid w:val="00733C03"/>
    <w:rsid w:val="00734509"/>
    <w:rsid w:val="007345E9"/>
    <w:rsid w:val="00735875"/>
    <w:rsid w:val="007359AD"/>
    <w:rsid w:val="00735B4B"/>
    <w:rsid w:val="00736501"/>
    <w:rsid w:val="0073767B"/>
    <w:rsid w:val="00737B2F"/>
    <w:rsid w:val="00740906"/>
    <w:rsid w:val="00741125"/>
    <w:rsid w:val="007413F7"/>
    <w:rsid w:val="007421AF"/>
    <w:rsid w:val="0074224A"/>
    <w:rsid w:val="00742768"/>
    <w:rsid w:val="00742D26"/>
    <w:rsid w:val="0074305A"/>
    <w:rsid w:val="00743E7F"/>
    <w:rsid w:val="00743F6E"/>
    <w:rsid w:val="007454AD"/>
    <w:rsid w:val="00745AB8"/>
    <w:rsid w:val="00745D39"/>
    <w:rsid w:val="007464C9"/>
    <w:rsid w:val="00746AAE"/>
    <w:rsid w:val="00747393"/>
    <w:rsid w:val="0074769E"/>
    <w:rsid w:val="00747A34"/>
    <w:rsid w:val="00747E45"/>
    <w:rsid w:val="00747F04"/>
    <w:rsid w:val="007502E9"/>
    <w:rsid w:val="00750B99"/>
    <w:rsid w:val="00750C1C"/>
    <w:rsid w:val="00750F5A"/>
    <w:rsid w:val="00751F4A"/>
    <w:rsid w:val="0075208B"/>
    <w:rsid w:val="00752C27"/>
    <w:rsid w:val="007542A8"/>
    <w:rsid w:val="00754840"/>
    <w:rsid w:val="00754891"/>
    <w:rsid w:val="00754D2F"/>
    <w:rsid w:val="007550A7"/>
    <w:rsid w:val="00755A4F"/>
    <w:rsid w:val="00755B0A"/>
    <w:rsid w:val="00755E9F"/>
    <w:rsid w:val="007562C3"/>
    <w:rsid w:val="0075692B"/>
    <w:rsid w:val="00756EC7"/>
    <w:rsid w:val="00757696"/>
    <w:rsid w:val="0076017E"/>
    <w:rsid w:val="00760491"/>
    <w:rsid w:val="00760BB9"/>
    <w:rsid w:val="00760C23"/>
    <w:rsid w:val="0076144D"/>
    <w:rsid w:val="00761759"/>
    <w:rsid w:val="007622B1"/>
    <w:rsid w:val="0076235F"/>
    <w:rsid w:val="00762C2D"/>
    <w:rsid w:val="00762F60"/>
    <w:rsid w:val="007636AD"/>
    <w:rsid w:val="0076376E"/>
    <w:rsid w:val="00763935"/>
    <w:rsid w:val="007641DC"/>
    <w:rsid w:val="0076422A"/>
    <w:rsid w:val="00764DB0"/>
    <w:rsid w:val="00764F71"/>
    <w:rsid w:val="00765416"/>
    <w:rsid w:val="007656D5"/>
    <w:rsid w:val="00765725"/>
    <w:rsid w:val="00766BA1"/>
    <w:rsid w:val="00767A7A"/>
    <w:rsid w:val="00767E8A"/>
    <w:rsid w:val="00770A1A"/>
    <w:rsid w:val="00770FCE"/>
    <w:rsid w:val="00772102"/>
    <w:rsid w:val="007721BF"/>
    <w:rsid w:val="007726DC"/>
    <w:rsid w:val="00773D01"/>
    <w:rsid w:val="007746F5"/>
    <w:rsid w:val="007754FF"/>
    <w:rsid w:val="007755F9"/>
    <w:rsid w:val="00775BA3"/>
    <w:rsid w:val="00775D7D"/>
    <w:rsid w:val="00775DFF"/>
    <w:rsid w:val="00775EAE"/>
    <w:rsid w:val="007760D7"/>
    <w:rsid w:val="007762A1"/>
    <w:rsid w:val="0077663B"/>
    <w:rsid w:val="00776936"/>
    <w:rsid w:val="00776D94"/>
    <w:rsid w:val="00776FC0"/>
    <w:rsid w:val="00777C30"/>
    <w:rsid w:val="00777F1B"/>
    <w:rsid w:val="0078011E"/>
    <w:rsid w:val="00780631"/>
    <w:rsid w:val="0078155E"/>
    <w:rsid w:val="00781979"/>
    <w:rsid w:val="00781C4C"/>
    <w:rsid w:val="00781F77"/>
    <w:rsid w:val="00782362"/>
    <w:rsid w:val="0078243D"/>
    <w:rsid w:val="00782A43"/>
    <w:rsid w:val="00782E5F"/>
    <w:rsid w:val="00783AD2"/>
    <w:rsid w:val="0078432E"/>
    <w:rsid w:val="0078485E"/>
    <w:rsid w:val="00785075"/>
    <w:rsid w:val="0078526A"/>
    <w:rsid w:val="007856A9"/>
    <w:rsid w:val="0078580E"/>
    <w:rsid w:val="00785849"/>
    <w:rsid w:val="00785AF7"/>
    <w:rsid w:val="00785DA2"/>
    <w:rsid w:val="007860E9"/>
    <w:rsid w:val="007865A2"/>
    <w:rsid w:val="0078689A"/>
    <w:rsid w:val="00786A67"/>
    <w:rsid w:val="00786F61"/>
    <w:rsid w:val="0078798E"/>
    <w:rsid w:val="00787D3F"/>
    <w:rsid w:val="00787F59"/>
    <w:rsid w:val="00790DBF"/>
    <w:rsid w:val="0079107F"/>
    <w:rsid w:val="007915C9"/>
    <w:rsid w:val="007916B1"/>
    <w:rsid w:val="00791B11"/>
    <w:rsid w:val="00791FE8"/>
    <w:rsid w:val="00793063"/>
    <w:rsid w:val="0079310B"/>
    <w:rsid w:val="007936A2"/>
    <w:rsid w:val="0079415A"/>
    <w:rsid w:val="007946E7"/>
    <w:rsid w:val="00794AEC"/>
    <w:rsid w:val="007954C2"/>
    <w:rsid w:val="007961A7"/>
    <w:rsid w:val="007969A2"/>
    <w:rsid w:val="00796E04"/>
    <w:rsid w:val="007971FF"/>
    <w:rsid w:val="00797AD6"/>
    <w:rsid w:val="007A0A22"/>
    <w:rsid w:val="007A0D28"/>
    <w:rsid w:val="007A1C13"/>
    <w:rsid w:val="007A20D2"/>
    <w:rsid w:val="007A23FD"/>
    <w:rsid w:val="007A2921"/>
    <w:rsid w:val="007A2D85"/>
    <w:rsid w:val="007A3F10"/>
    <w:rsid w:val="007A4B77"/>
    <w:rsid w:val="007A4CB2"/>
    <w:rsid w:val="007A501A"/>
    <w:rsid w:val="007A5AD8"/>
    <w:rsid w:val="007A63B1"/>
    <w:rsid w:val="007A67B7"/>
    <w:rsid w:val="007A7509"/>
    <w:rsid w:val="007B0177"/>
    <w:rsid w:val="007B01B0"/>
    <w:rsid w:val="007B09EE"/>
    <w:rsid w:val="007B0B16"/>
    <w:rsid w:val="007B0E90"/>
    <w:rsid w:val="007B1693"/>
    <w:rsid w:val="007B1C0F"/>
    <w:rsid w:val="007B1DC7"/>
    <w:rsid w:val="007B1DE5"/>
    <w:rsid w:val="007B1FA5"/>
    <w:rsid w:val="007B2455"/>
    <w:rsid w:val="007B2489"/>
    <w:rsid w:val="007B2CD9"/>
    <w:rsid w:val="007B355B"/>
    <w:rsid w:val="007B3567"/>
    <w:rsid w:val="007B37D4"/>
    <w:rsid w:val="007B4098"/>
    <w:rsid w:val="007B4374"/>
    <w:rsid w:val="007B4792"/>
    <w:rsid w:val="007B4A70"/>
    <w:rsid w:val="007B4C41"/>
    <w:rsid w:val="007B5840"/>
    <w:rsid w:val="007B597F"/>
    <w:rsid w:val="007B614F"/>
    <w:rsid w:val="007B6258"/>
    <w:rsid w:val="007B6554"/>
    <w:rsid w:val="007B6B43"/>
    <w:rsid w:val="007B7C73"/>
    <w:rsid w:val="007C005E"/>
    <w:rsid w:val="007C089C"/>
    <w:rsid w:val="007C106D"/>
    <w:rsid w:val="007C178E"/>
    <w:rsid w:val="007C1870"/>
    <w:rsid w:val="007C1D8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C7CD5"/>
    <w:rsid w:val="007C7F38"/>
    <w:rsid w:val="007D02BC"/>
    <w:rsid w:val="007D2210"/>
    <w:rsid w:val="007D2873"/>
    <w:rsid w:val="007D2E99"/>
    <w:rsid w:val="007D3DA6"/>
    <w:rsid w:val="007D4158"/>
    <w:rsid w:val="007D49F4"/>
    <w:rsid w:val="007D4C04"/>
    <w:rsid w:val="007D5A8C"/>
    <w:rsid w:val="007D5B74"/>
    <w:rsid w:val="007D5D1F"/>
    <w:rsid w:val="007D5FEA"/>
    <w:rsid w:val="007D62BF"/>
    <w:rsid w:val="007D6512"/>
    <w:rsid w:val="007D6AFF"/>
    <w:rsid w:val="007D6C23"/>
    <w:rsid w:val="007D788A"/>
    <w:rsid w:val="007E0331"/>
    <w:rsid w:val="007E0FF8"/>
    <w:rsid w:val="007E102C"/>
    <w:rsid w:val="007E137B"/>
    <w:rsid w:val="007E169A"/>
    <w:rsid w:val="007E2B8B"/>
    <w:rsid w:val="007E35D6"/>
    <w:rsid w:val="007E3686"/>
    <w:rsid w:val="007E3727"/>
    <w:rsid w:val="007E3A9B"/>
    <w:rsid w:val="007E4A82"/>
    <w:rsid w:val="007E5226"/>
    <w:rsid w:val="007E5AB6"/>
    <w:rsid w:val="007E5AC9"/>
    <w:rsid w:val="007E5B36"/>
    <w:rsid w:val="007E5E52"/>
    <w:rsid w:val="007E6AC1"/>
    <w:rsid w:val="007E6F00"/>
    <w:rsid w:val="007E7A62"/>
    <w:rsid w:val="007E7F2C"/>
    <w:rsid w:val="007F031E"/>
    <w:rsid w:val="007F0799"/>
    <w:rsid w:val="007F0D4E"/>
    <w:rsid w:val="007F0F86"/>
    <w:rsid w:val="007F10B4"/>
    <w:rsid w:val="007F1391"/>
    <w:rsid w:val="007F1444"/>
    <w:rsid w:val="007F252E"/>
    <w:rsid w:val="007F2989"/>
    <w:rsid w:val="007F315D"/>
    <w:rsid w:val="007F32E2"/>
    <w:rsid w:val="007F33A4"/>
    <w:rsid w:val="007F340C"/>
    <w:rsid w:val="007F3615"/>
    <w:rsid w:val="007F3BA1"/>
    <w:rsid w:val="007F3BD9"/>
    <w:rsid w:val="007F3D59"/>
    <w:rsid w:val="007F4497"/>
    <w:rsid w:val="007F4BDA"/>
    <w:rsid w:val="007F5132"/>
    <w:rsid w:val="007F5E6F"/>
    <w:rsid w:val="007F60E9"/>
    <w:rsid w:val="007F63D7"/>
    <w:rsid w:val="007F6EF5"/>
    <w:rsid w:val="007F7E8F"/>
    <w:rsid w:val="0080097C"/>
    <w:rsid w:val="00801352"/>
    <w:rsid w:val="00802C2F"/>
    <w:rsid w:val="00802DFB"/>
    <w:rsid w:val="0080378C"/>
    <w:rsid w:val="008047F9"/>
    <w:rsid w:val="00804B7D"/>
    <w:rsid w:val="0080522B"/>
    <w:rsid w:val="0080548D"/>
    <w:rsid w:val="00805951"/>
    <w:rsid w:val="00805DE6"/>
    <w:rsid w:val="0080695D"/>
    <w:rsid w:val="00807C21"/>
    <w:rsid w:val="008101D5"/>
    <w:rsid w:val="00810275"/>
    <w:rsid w:val="00810382"/>
    <w:rsid w:val="00810A38"/>
    <w:rsid w:val="00811226"/>
    <w:rsid w:val="00811536"/>
    <w:rsid w:val="008116ED"/>
    <w:rsid w:val="00811DC6"/>
    <w:rsid w:val="00812293"/>
    <w:rsid w:val="008126C0"/>
    <w:rsid w:val="0081291D"/>
    <w:rsid w:val="00812A7D"/>
    <w:rsid w:val="00813201"/>
    <w:rsid w:val="00813649"/>
    <w:rsid w:val="008142BC"/>
    <w:rsid w:val="00814408"/>
    <w:rsid w:val="0081481C"/>
    <w:rsid w:val="00814881"/>
    <w:rsid w:val="00814E48"/>
    <w:rsid w:val="0081589F"/>
    <w:rsid w:val="0081649A"/>
    <w:rsid w:val="008167A3"/>
    <w:rsid w:val="008168B8"/>
    <w:rsid w:val="0081770A"/>
    <w:rsid w:val="00817F85"/>
    <w:rsid w:val="00820674"/>
    <w:rsid w:val="008212F0"/>
    <w:rsid w:val="00821F41"/>
    <w:rsid w:val="00822127"/>
    <w:rsid w:val="008223C5"/>
    <w:rsid w:val="008231E9"/>
    <w:rsid w:val="008235C2"/>
    <w:rsid w:val="00823BAE"/>
    <w:rsid w:val="00823EED"/>
    <w:rsid w:val="00824B4A"/>
    <w:rsid w:val="00824D85"/>
    <w:rsid w:val="00824E54"/>
    <w:rsid w:val="00825227"/>
    <w:rsid w:val="008256EC"/>
    <w:rsid w:val="0082594B"/>
    <w:rsid w:val="00825CD2"/>
    <w:rsid w:val="00825E88"/>
    <w:rsid w:val="00826B90"/>
    <w:rsid w:val="00826D0F"/>
    <w:rsid w:val="00827DBF"/>
    <w:rsid w:val="00827F45"/>
    <w:rsid w:val="008300A4"/>
    <w:rsid w:val="0083057A"/>
    <w:rsid w:val="008305C5"/>
    <w:rsid w:val="00831C93"/>
    <w:rsid w:val="00831DC6"/>
    <w:rsid w:val="00832185"/>
    <w:rsid w:val="00832D27"/>
    <w:rsid w:val="00833A8A"/>
    <w:rsid w:val="00833D86"/>
    <w:rsid w:val="00833F65"/>
    <w:rsid w:val="00834205"/>
    <w:rsid w:val="0083461B"/>
    <w:rsid w:val="0083480D"/>
    <w:rsid w:val="00835406"/>
    <w:rsid w:val="00835ACB"/>
    <w:rsid w:val="00835CB1"/>
    <w:rsid w:val="0083614D"/>
    <w:rsid w:val="00836627"/>
    <w:rsid w:val="008372F5"/>
    <w:rsid w:val="0083752A"/>
    <w:rsid w:val="00837CE3"/>
    <w:rsid w:val="00837DAC"/>
    <w:rsid w:val="00840F6E"/>
    <w:rsid w:val="008414D9"/>
    <w:rsid w:val="008417EE"/>
    <w:rsid w:val="00841804"/>
    <w:rsid w:val="00841AFA"/>
    <w:rsid w:val="00841C7D"/>
    <w:rsid w:val="00842B90"/>
    <w:rsid w:val="0084319F"/>
    <w:rsid w:val="00843351"/>
    <w:rsid w:val="008433FB"/>
    <w:rsid w:val="00843724"/>
    <w:rsid w:val="00844378"/>
    <w:rsid w:val="0084479A"/>
    <w:rsid w:val="0084483B"/>
    <w:rsid w:val="00844D57"/>
    <w:rsid w:val="00846913"/>
    <w:rsid w:val="00846968"/>
    <w:rsid w:val="0084699C"/>
    <w:rsid w:val="008473F2"/>
    <w:rsid w:val="00847B4C"/>
    <w:rsid w:val="00850A3B"/>
    <w:rsid w:val="00851007"/>
    <w:rsid w:val="008511F5"/>
    <w:rsid w:val="00851412"/>
    <w:rsid w:val="008515E0"/>
    <w:rsid w:val="008518DC"/>
    <w:rsid w:val="008527EA"/>
    <w:rsid w:val="00852887"/>
    <w:rsid w:val="00852C64"/>
    <w:rsid w:val="00853141"/>
    <w:rsid w:val="00854543"/>
    <w:rsid w:val="0085460D"/>
    <w:rsid w:val="0085473A"/>
    <w:rsid w:val="008559CD"/>
    <w:rsid w:val="0085656A"/>
    <w:rsid w:val="0085665B"/>
    <w:rsid w:val="00856B54"/>
    <w:rsid w:val="00856D6D"/>
    <w:rsid w:val="00860227"/>
    <w:rsid w:val="00861553"/>
    <w:rsid w:val="00861DD4"/>
    <w:rsid w:val="00862840"/>
    <w:rsid w:val="00862D42"/>
    <w:rsid w:val="008637D4"/>
    <w:rsid w:val="00863E72"/>
    <w:rsid w:val="00864130"/>
    <w:rsid w:val="008648F5"/>
    <w:rsid w:val="00865B61"/>
    <w:rsid w:val="00865D36"/>
    <w:rsid w:val="00865DF8"/>
    <w:rsid w:val="008664EA"/>
    <w:rsid w:val="008671C2"/>
    <w:rsid w:val="00867540"/>
    <w:rsid w:val="00867CE2"/>
    <w:rsid w:val="00867D27"/>
    <w:rsid w:val="00867EB8"/>
    <w:rsid w:val="00870E7C"/>
    <w:rsid w:val="0087106B"/>
    <w:rsid w:val="0087116F"/>
    <w:rsid w:val="008713D8"/>
    <w:rsid w:val="008718ED"/>
    <w:rsid w:val="00871E8F"/>
    <w:rsid w:val="00871FD2"/>
    <w:rsid w:val="00872061"/>
    <w:rsid w:val="0087247F"/>
    <w:rsid w:val="00873193"/>
    <w:rsid w:val="00873366"/>
    <w:rsid w:val="0087360C"/>
    <w:rsid w:val="008746DC"/>
    <w:rsid w:val="00875037"/>
    <w:rsid w:val="0087509C"/>
    <w:rsid w:val="00875229"/>
    <w:rsid w:val="0087534E"/>
    <w:rsid w:val="00875D61"/>
    <w:rsid w:val="00875F0D"/>
    <w:rsid w:val="00876516"/>
    <w:rsid w:val="00876523"/>
    <w:rsid w:val="0087666B"/>
    <w:rsid w:val="00876A7C"/>
    <w:rsid w:val="008805C5"/>
    <w:rsid w:val="00882E07"/>
    <w:rsid w:val="008843FA"/>
    <w:rsid w:val="0088440F"/>
    <w:rsid w:val="00884587"/>
    <w:rsid w:val="008847B4"/>
    <w:rsid w:val="00884CF1"/>
    <w:rsid w:val="00884E39"/>
    <w:rsid w:val="00885251"/>
    <w:rsid w:val="00885558"/>
    <w:rsid w:val="008859FF"/>
    <w:rsid w:val="00885A2D"/>
    <w:rsid w:val="008867FC"/>
    <w:rsid w:val="00886D76"/>
    <w:rsid w:val="00887218"/>
    <w:rsid w:val="008875E4"/>
    <w:rsid w:val="00887CEC"/>
    <w:rsid w:val="00887E62"/>
    <w:rsid w:val="00890645"/>
    <w:rsid w:val="00890670"/>
    <w:rsid w:val="00890798"/>
    <w:rsid w:val="0089129A"/>
    <w:rsid w:val="0089230F"/>
    <w:rsid w:val="00892451"/>
    <w:rsid w:val="00892758"/>
    <w:rsid w:val="00892E7E"/>
    <w:rsid w:val="00892E9F"/>
    <w:rsid w:val="008939D8"/>
    <w:rsid w:val="0089431D"/>
    <w:rsid w:val="008946F7"/>
    <w:rsid w:val="00894AB7"/>
    <w:rsid w:val="00895A09"/>
    <w:rsid w:val="00895ABA"/>
    <w:rsid w:val="00895DBA"/>
    <w:rsid w:val="00896379"/>
    <w:rsid w:val="008964DE"/>
    <w:rsid w:val="0089668C"/>
    <w:rsid w:val="00896790"/>
    <w:rsid w:val="00896CB3"/>
    <w:rsid w:val="00897720"/>
    <w:rsid w:val="00897834"/>
    <w:rsid w:val="008979C6"/>
    <w:rsid w:val="00897B38"/>
    <w:rsid w:val="008A06C6"/>
    <w:rsid w:val="008A0916"/>
    <w:rsid w:val="008A0CCD"/>
    <w:rsid w:val="008A0D6F"/>
    <w:rsid w:val="008A177E"/>
    <w:rsid w:val="008A1960"/>
    <w:rsid w:val="008A256E"/>
    <w:rsid w:val="008A29FA"/>
    <w:rsid w:val="008A3125"/>
    <w:rsid w:val="008A341C"/>
    <w:rsid w:val="008A446C"/>
    <w:rsid w:val="008A45C5"/>
    <w:rsid w:val="008A4883"/>
    <w:rsid w:val="008A4A5E"/>
    <w:rsid w:val="008A4DB7"/>
    <w:rsid w:val="008A4E05"/>
    <w:rsid w:val="008A5827"/>
    <w:rsid w:val="008A5C6D"/>
    <w:rsid w:val="008A5E13"/>
    <w:rsid w:val="008A6847"/>
    <w:rsid w:val="008B0362"/>
    <w:rsid w:val="008B0516"/>
    <w:rsid w:val="008B0ABC"/>
    <w:rsid w:val="008B0B76"/>
    <w:rsid w:val="008B0DD1"/>
    <w:rsid w:val="008B0DF7"/>
    <w:rsid w:val="008B1B6A"/>
    <w:rsid w:val="008B24E9"/>
    <w:rsid w:val="008B34D3"/>
    <w:rsid w:val="008B39FC"/>
    <w:rsid w:val="008B44FB"/>
    <w:rsid w:val="008B517A"/>
    <w:rsid w:val="008B57B9"/>
    <w:rsid w:val="008B59AC"/>
    <w:rsid w:val="008B6226"/>
    <w:rsid w:val="008B6661"/>
    <w:rsid w:val="008B69D9"/>
    <w:rsid w:val="008B6E98"/>
    <w:rsid w:val="008B6F11"/>
    <w:rsid w:val="008B719A"/>
    <w:rsid w:val="008C1272"/>
    <w:rsid w:val="008C1A09"/>
    <w:rsid w:val="008C2403"/>
    <w:rsid w:val="008C2909"/>
    <w:rsid w:val="008C543F"/>
    <w:rsid w:val="008C69C0"/>
    <w:rsid w:val="008C700D"/>
    <w:rsid w:val="008C7497"/>
    <w:rsid w:val="008C75E1"/>
    <w:rsid w:val="008C7619"/>
    <w:rsid w:val="008D03BB"/>
    <w:rsid w:val="008D118D"/>
    <w:rsid w:val="008D1460"/>
    <w:rsid w:val="008D14E5"/>
    <w:rsid w:val="008D16F4"/>
    <w:rsid w:val="008D1A05"/>
    <w:rsid w:val="008D242D"/>
    <w:rsid w:val="008D28C2"/>
    <w:rsid w:val="008D28C9"/>
    <w:rsid w:val="008D3692"/>
    <w:rsid w:val="008D438D"/>
    <w:rsid w:val="008D43F7"/>
    <w:rsid w:val="008D440B"/>
    <w:rsid w:val="008D4566"/>
    <w:rsid w:val="008D4577"/>
    <w:rsid w:val="008D5591"/>
    <w:rsid w:val="008D5F99"/>
    <w:rsid w:val="008D5FE2"/>
    <w:rsid w:val="008D6252"/>
    <w:rsid w:val="008D6780"/>
    <w:rsid w:val="008D75D9"/>
    <w:rsid w:val="008E031F"/>
    <w:rsid w:val="008E0449"/>
    <w:rsid w:val="008E087A"/>
    <w:rsid w:val="008E0902"/>
    <w:rsid w:val="008E0C39"/>
    <w:rsid w:val="008E11A9"/>
    <w:rsid w:val="008E18D1"/>
    <w:rsid w:val="008E1BF5"/>
    <w:rsid w:val="008E1C85"/>
    <w:rsid w:val="008E21BC"/>
    <w:rsid w:val="008E26CA"/>
    <w:rsid w:val="008E2C40"/>
    <w:rsid w:val="008E2F7E"/>
    <w:rsid w:val="008E38E4"/>
    <w:rsid w:val="008E3932"/>
    <w:rsid w:val="008E3DB8"/>
    <w:rsid w:val="008E47DA"/>
    <w:rsid w:val="008E4EDA"/>
    <w:rsid w:val="008E5A86"/>
    <w:rsid w:val="008E634B"/>
    <w:rsid w:val="008E6EF9"/>
    <w:rsid w:val="008E741D"/>
    <w:rsid w:val="008E7659"/>
    <w:rsid w:val="008E7666"/>
    <w:rsid w:val="008E76E7"/>
    <w:rsid w:val="008E7AA3"/>
    <w:rsid w:val="008E7BF7"/>
    <w:rsid w:val="008F0507"/>
    <w:rsid w:val="008F0A88"/>
    <w:rsid w:val="008F0A9F"/>
    <w:rsid w:val="008F1324"/>
    <w:rsid w:val="008F13BA"/>
    <w:rsid w:val="008F146C"/>
    <w:rsid w:val="008F1C2C"/>
    <w:rsid w:val="008F1D7F"/>
    <w:rsid w:val="008F2C63"/>
    <w:rsid w:val="008F2EC3"/>
    <w:rsid w:val="008F31B4"/>
    <w:rsid w:val="008F3335"/>
    <w:rsid w:val="008F39ED"/>
    <w:rsid w:val="008F3AB0"/>
    <w:rsid w:val="008F4F9D"/>
    <w:rsid w:val="008F5146"/>
    <w:rsid w:val="008F53C2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D90"/>
    <w:rsid w:val="00901527"/>
    <w:rsid w:val="0090168C"/>
    <w:rsid w:val="009017B4"/>
    <w:rsid w:val="00902B75"/>
    <w:rsid w:val="00902E1A"/>
    <w:rsid w:val="00902F97"/>
    <w:rsid w:val="00903836"/>
    <w:rsid w:val="00903E8D"/>
    <w:rsid w:val="00904777"/>
    <w:rsid w:val="009047AD"/>
    <w:rsid w:val="00904F5E"/>
    <w:rsid w:val="009052C0"/>
    <w:rsid w:val="00905357"/>
    <w:rsid w:val="0090558A"/>
    <w:rsid w:val="009057F4"/>
    <w:rsid w:val="00906876"/>
    <w:rsid w:val="00907612"/>
    <w:rsid w:val="00907946"/>
    <w:rsid w:val="00907A67"/>
    <w:rsid w:val="00907AAC"/>
    <w:rsid w:val="00910655"/>
    <w:rsid w:val="00910BE7"/>
    <w:rsid w:val="00910C7A"/>
    <w:rsid w:val="00911837"/>
    <w:rsid w:val="00911950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5B14"/>
    <w:rsid w:val="00916888"/>
    <w:rsid w:val="00916E74"/>
    <w:rsid w:val="0092028F"/>
    <w:rsid w:val="00920958"/>
    <w:rsid w:val="0092108F"/>
    <w:rsid w:val="00921940"/>
    <w:rsid w:val="00921CEC"/>
    <w:rsid w:val="00921EE7"/>
    <w:rsid w:val="00922328"/>
    <w:rsid w:val="00922826"/>
    <w:rsid w:val="00923452"/>
    <w:rsid w:val="009240CE"/>
    <w:rsid w:val="009263D4"/>
    <w:rsid w:val="009268A5"/>
    <w:rsid w:val="00926CFB"/>
    <w:rsid w:val="00926EE8"/>
    <w:rsid w:val="009302DA"/>
    <w:rsid w:val="00930398"/>
    <w:rsid w:val="009312EE"/>
    <w:rsid w:val="00931368"/>
    <w:rsid w:val="009318FD"/>
    <w:rsid w:val="00932D97"/>
    <w:rsid w:val="009334EB"/>
    <w:rsid w:val="00933754"/>
    <w:rsid w:val="00934913"/>
    <w:rsid w:val="0093519D"/>
    <w:rsid w:val="0093587B"/>
    <w:rsid w:val="00935E5F"/>
    <w:rsid w:val="0093745A"/>
    <w:rsid w:val="00937C99"/>
    <w:rsid w:val="00940290"/>
    <w:rsid w:val="00941C58"/>
    <w:rsid w:val="00942538"/>
    <w:rsid w:val="00942B3B"/>
    <w:rsid w:val="00942DC2"/>
    <w:rsid w:val="0094306B"/>
    <w:rsid w:val="009434A3"/>
    <w:rsid w:val="0094373B"/>
    <w:rsid w:val="009440A2"/>
    <w:rsid w:val="009446A4"/>
    <w:rsid w:val="009447C2"/>
    <w:rsid w:val="00944A17"/>
    <w:rsid w:val="00944CEE"/>
    <w:rsid w:val="00944CF0"/>
    <w:rsid w:val="00944E6E"/>
    <w:rsid w:val="009454E2"/>
    <w:rsid w:val="00947A44"/>
    <w:rsid w:val="00950244"/>
    <w:rsid w:val="009506BE"/>
    <w:rsid w:val="00950AC4"/>
    <w:rsid w:val="009511AC"/>
    <w:rsid w:val="00951206"/>
    <w:rsid w:val="0095175C"/>
    <w:rsid w:val="0095225A"/>
    <w:rsid w:val="009522EA"/>
    <w:rsid w:val="009523A5"/>
    <w:rsid w:val="00952933"/>
    <w:rsid w:val="009537D6"/>
    <w:rsid w:val="00953B8F"/>
    <w:rsid w:val="0095424A"/>
    <w:rsid w:val="009543E7"/>
    <w:rsid w:val="00954AB5"/>
    <w:rsid w:val="00954FE8"/>
    <w:rsid w:val="00955F85"/>
    <w:rsid w:val="00956213"/>
    <w:rsid w:val="00956543"/>
    <w:rsid w:val="00956A53"/>
    <w:rsid w:val="00956F2E"/>
    <w:rsid w:val="009572D3"/>
    <w:rsid w:val="00957661"/>
    <w:rsid w:val="00960964"/>
    <w:rsid w:val="00960E2F"/>
    <w:rsid w:val="00960FD9"/>
    <w:rsid w:val="009619CB"/>
    <w:rsid w:val="00961BA4"/>
    <w:rsid w:val="00961D52"/>
    <w:rsid w:val="00961E9C"/>
    <w:rsid w:val="00962DC7"/>
    <w:rsid w:val="0096304D"/>
    <w:rsid w:val="0096393B"/>
    <w:rsid w:val="009639D7"/>
    <w:rsid w:val="00963BAD"/>
    <w:rsid w:val="00963BC8"/>
    <w:rsid w:val="00964805"/>
    <w:rsid w:val="00964CAB"/>
    <w:rsid w:val="0096559A"/>
    <w:rsid w:val="009657D8"/>
    <w:rsid w:val="009660A3"/>
    <w:rsid w:val="0096630A"/>
    <w:rsid w:val="009666F1"/>
    <w:rsid w:val="00967261"/>
    <w:rsid w:val="00967400"/>
    <w:rsid w:val="00967401"/>
    <w:rsid w:val="00967B38"/>
    <w:rsid w:val="00967DF3"/>
    <w:rsid w:val="00970617"/>
    <w:rsid w:val="00970AF1"/>
    <w:rsid w:val="00970B32"/>
    <w:rsid w:val="0097144B"/>
    <w:rsid w:val="00972C59"/>
    <w:rsid w:val="009730B4"/>
    <w:rsid w:val="0097408D"/>
    <w:rsid w:val="00974FC5"/>
    <w:rsid w:val="009752B8"/>
    <w:rsid w:val="00975BCF"/>
    <w:rsid w:val="00975F7A"/>
    <w:rsid w:val="00976661"/>
    <w:rsid w:val="00976692"/>
    <w:rsid w:val="00977380"/>
    <w:rsid w:val="009775C0"/>
    <w:rsid w:val="00977747"/>
    <w:rsid w:val="0097777A"/>
    <w:rsid w:val="0098053B"/>
    <w:rsid w:val="009805FB"/>
    <w:rsid w:val="00980B0B"/>
    <w:rsid w:val="00980C65"/>
    <w:rsid w:val="00980D68"/>
    <w:rsid w:val="0098174E"/>
    <w:rsid w:val="009818DB"/>
    <w:rsid w:val="00982201"/>
    <w:rsid w:val="00982596"/>
    <w:rsid w:val="009825CC"/>
    <w:rsid w:val="0098260C"/>
    <w:rsid w:val="00982A5C"/>
    <w:rsid w:val="00983356"/>
    <w:rsid w:val="009839C3"/>
    <w:rsid w:val="00983BEC"/>
    <w:rsid w:val="00983F4E"/>
    <w:rsid w:val="00984012"/>
    <w:rsid w:val="0098406D"/>
    <w:rsid w:val="0098434D"/>
    <w:rsid w:val="0098436A"/>
    <w:rsid w:val="009843B7"/>
    <w:rsid w:val="00984954"/>
    <w:rsid w:val="00985400"/>
    <w:rsid w:val="009857E9"/>
    <w:rsid w:val="009858D2"/>
    <w:rsid w:val="00985C2D"/>
    <w:rsid w:val="00985E5F"/>
    <w:rsid w:val="00986101"/>
    <w:rsid w:val="0098716F"/>
    <w:rsid w:val="00987753"/>
    <w:rsid w:val="00987A0B"/>
    <w:rsid w:val="00987E22"/>
    <w:rsid w:val="00990275"/>
    <w:rsid w:val="00990A29"/>
    <w:rsid w:val="00990A2A"/>
    <w:rsid w:val="00990E8B"/>
    <w:rsid w:val="00991C7B"/>
    <w:rsid w:val="0099226E"/>
    <w:rsid w:val="00992639"/>
    <w:rsid w:val="00994758"/>
    <w:rsid w:val="00994C05"/>
    <w:rsid w:val="009957B9"/>
    <w:rsid w:val="009960AD"/>
    <w:rsid w:val="009965A8"/>
    <w:rsid w:val="00996920"/>
    <w:rsid w:val="009969B2"/>
    <w:rsid w:val="0099746A"/>
    <w:rsid w:val="009A0471"/>
    <w:rsid w:val="009A065F"/>
    <w:rsid w:val="009A0A2D"/>
    <w:rsid w:val="009A1A6F"/>
    <w:rsid w:val="009A1DD5"/>
    <w:rsid w:val="009A1ED0"/>
    <w:rsid w:val="009A2184"/>
    <w:rsid w:val="009A29B3"/>
    <w:rsid w:val="009A2C55"/>
    <w:rsid w:val="009A3215"/>
    <w:rsid w:val="009A4B38"/>
    <w:rsid w:val="009A4D59"/>
    <w:rsid w:val="009A5CC1"/>
    <w:rsid w:val="009A5D3D"/>
    <w:rsid w:val="009A7B49"/>
    <w:rsid w:val="009A7CDF"/>
    <w:rsid w:val="009B0072"/>
    <w:rsid w:val="009B043B"/>
    <w:rsid w:val="009B04EA"/>
    <w:rsid w:val="009B0D98"/>
    <w:rsid w:val="009B0EFE"/>
    <w:rsid w:val="009B1D38"/>
    <w:rsid w:val="009B3169"/>
    <w:rsid w:val="009B3681"/>
    <w:rsid w:val="009B36CB"/>
    <w:rsid w:val="009B3EC9"/>
    <w:rsid w:val="009B4577"/>
    <w:rsid w:val="009B471B"/>
    <w:rsid w:val="009B4AA7"/>
    <w:rsid w:val="009B4BA4"/>
    <w:rsid w:val="009B56F0"/>
    <w:rsid w:val="009B59F6"/>
    <w:rsid w:val="009B604A"/>
    <w:rsid w:val="009B632E"/>
    <w:rsid w:val="009B64E4"/>
    <w:rsid w:val="009B6828"/>
    <w:rsid w:val="009B686B"/>
    <w:rsid w:val="009B6C9E"/>
    <w:rsid w:val="009B6E69"/>
    <w:rsid w:val="009B7183"/>
    <w:rsid w:val="009B7431"/>
    <w:rsid w:val="009B74A6"/>
    <w:rsid w:val="009B7DC4"/>
    <w:rsid w:val="009C03AC"/>
    <w:rsid w:val="009C03C2"/>
    <w:rsid w:val="009C0857"/>
    <w:rsid w:val="009C0BAB"/>
    <w:rsid w:val="009C0EED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548"/>
    <w:rsid w:val="009C36FD"/>
    <w:rsid w:val="009C3E70"/>
    <w:rsid w:val="009C4E2D"/>
    <w:rsid w:val="009C5294"/>
    <w:rsid w:val="009C5C9D"/>
    <w:rsid w:val="009C5CED"/>
    <w:rsid w:val="009C707E"/>
    <w:rsid w:val="009C7194"/>
    <w:rsid w:val="009C7493"/>
    <w:rsid w:val="009C7F89"/>
    <w:rsid w:val="009D0CAD"/>
    <w:rsid w:val="009D0D90"/>
    <w:rsid w:val="009D1598"/>
    <w:rsid w:val="009D1BA3"/>
    <w:rsid w:val="009D22D4"/>
    <w:rsid w:val="009D2390"/>
    <w:rsid w:val="009D2E4A"/>
    <w:rsid w:val="009D3AC1"/>
    <w:rsid w:val="009D3D1C"/>
    <w:rsid w:val="009D3E5C"/>
    <w:rsid w:val="009D448C"/>
    <w:rsid w:val="009D4C38"/>
    <w:rsid w:val="009D533D"/>
    <w:rsid w:val="009D71D8"/>
    <w:rsid w:val="009D7C88"/>
    <w:rsid w:val="009E0B3E"/>
    <w:rsid w:val="009E1700"/>
    <w:rsid w:val="009E1B68"/>
    <w:rsid w:val="009E1C93"/>
    <w:rsid w:val="009E1EF7"/>
    <w:rsid w:val="009E2976"/>
    <w:rsid w:val="009E30FD"/>
    <w:rsid w:val="009E359E"/>
    <w:rsid w:val="009E4A19"/>
    <w:rsid w:val="009E4E71"/>
    <w:rsid w:val="009E5FF4"/>
    <w:rsid w:val="009E6117"/>
    <w:rsid w:val="009E6B45"/>
    <w:rsid w:val="009F0538"/>
    <w:rsid w:val="009F08DA"/>
    <w:rsid w:val="009F198D"/>
    <w:rsid w:val="009F1DAC"/>
    <w:rsid w:val="009F233F"/>
    <w:rsid w:val="009F23BA"/>
    <w:rsid w:val="009F290E"/>
    <w:rsid w:val="009F317C"/>
    <w:rsid w:val="009F347F"/>
    <w:rsid w:val="009F451F"/>
    <w:rsid w:val="009F4AA2"/>
    <w:rsid w:val="009F4BA4"/>
    <w:rsid w:val="009F4BD7"/>
    <w:rsid w:val="009F4EBE"/>
    <w:rsid w:val="009F5B93"/>
    <w:rsid w:val="00A007B0"/>
    <w:rsid w:val="00A0081B"/>
    <w:rsid w:val="00A00F06"/>
    <w:rsid w:val="00A012CE"/>
    <w:rsid w:val="00A01451"/>
    <w:rsid w:val="00A015A1"/>
    <w:rsid w:val="00A0228B"/>
    <w:rsid w:val="00A027DD"/>
    <w:rsid w:val="00A0282B"/>
    <w:rsid w:val="00A02B0D"/>
    <w:rsid w:val="00A0304C"/>
    <w:rsid w:val="00A03123"/>
    <w:rsid w:val="00A03B17"/>
    <w:rsid w:val="00A04398"/>
    <w:rsid w:val="00A046D5"/>
    <w:rsid w:val="00A0475E"/>
    <w:rsid w:val="00A04BC4"/>
    <w:rsid w:val="00A04E57"/>
    <w:rsid w:val="00A04FB9"/>
    <w:rsid w:val="00A055CD"/>
    <w:rsid w:val="00A06B36"/>
    <w:rsid w:val="00A07021"/>
    <w:rsid w:val="00A07059"/>
    <w:rsid w:val="00A07DE5"/>
    <w:rsid w:val="00A1118B"/>
    <w:rsid w:val="00A111ED"/>
    <w:rsid w:val="00A11826"/>
    <w:rsid w:val="00A11A4D"/>
    <w:rsid w:val="00A11A77"/>
    <w:rsid w:val="00A11C22"/>
    <w:rsid w:val="00A12264"/>
    <w:rsid w:val="00A1254C"/>
    <w:rsid w:val="00A12AB4"/>
    <w:rsid w:val="00A13B08"/>
    <w:rsid w:val="00A13B52"/>
    <w:rsid w:val="00A14172"/>
    <w:rsid w:val="00A143BC"/>
    <w:rsid w:val="00A14487"/>
    <w:rsid w:val="00A145D6"/>
    <w:rsid w:val="00A14885"/>
    <w:rsid w:val="00A14AF2"/>
    <w:rsid w:val="00A14AF4"/>
    <w:rsid w:val="00A14D6F"/>
    <w:rsid w:val="00A1581E"/>
    <w:rsid w:val="00A16777"/>
    <w:rsid w:val="00A167D7"/>
    <w:rsid w:val="00A16AA0"/>
    <w:rsid w:val="00A17506"/>
    <w:rsid w:val="00A178A9"/>
    <w:rsid w:val="00A17C99"/>
    <w:rsid w:val="00A17E51"/>
    <w:rsid w:val="00A20351"/>
    <w:rsid w:val="00A20EC8"/>
    <w:rsid w:val="00A22680"/>
    <w:rsid w:val="00A22929"/>
    <w:rsid w:val="00A22D61"/>
    <w:rsid w:val="00A22EF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5F1E"/>
    <w:rsid w:val="00A26AE1"/>
    <w:rsid w:val="00A272E9"/>
    <w:rsid w:val="00A27F39"/>
    <w:rsid w:val="00A27FC1"/>
    <w:rsid w:val="00A308A4"/>
    <w:rsid w:val="00A31171"/>
    <w:rsid w:val="00A31EED"/>
    <w:rsid w:val="00A323D1"/>
    <w:rsid w:val="00A32B5D"/>
    <w:rsid w:val="00A33727"/>
    <w:rsid w:val="00A344B1"/>
    <w:rsid w:val="00A34D5D"/>
    <w:rsid w:val="00A34E56"/>
    <w:rsid w:val="00A35418"/>
    <w:rsid w:val="00A35CCE"/>
    <w:rsid w:val="00A35E7B"/>
    <w:rsid w:val="00A35EA8"/>
    <w:rsid w:val="00A363A4"/>
    <w:rsid w:val="00A36B24"/>
    <w:rsid w:val="00A36EF6"/>
    <w:rsid w:val="00A377E9"/>
    <w:rsid w:val="00A37EDB"/>
    <w:rsid w:val="00A4071E"/>
    <w:rsid w:val="00A41C74"/>
    <w:rsid w:val="00A421C1"/>
    <w:rsid w:val="00A4230F"/>
    <w:rsid w:val="00A42F67"/>
    <w:rsid w:val="00A438CC"/>
    <w:rsid w:val="00A43BE5"/>
    <w:rsid w:val="00A44865"/>
    <w:rsid w:val="00A44CB8"/>
    <w:rsid w:val="00A45518"/>
    <w:rsid w:val="00A45859"/>
    <w:rsid w:val="00A45BB2"/>
    <w:rsid w:val="00A465C5"/>
    <w:rsid w:val="00A4727B"/>
    <w:rsid w:val="00A474D0"/>
    <w:rsid w:val="00A503E5"/>
    <w:rsid w:val="00A50815"/>
    <w:rsid w:val="00A5157F"/>
    <w:rsid w:val="00A5233D"/>
    <w:rsid w:val="00A5236F"/>
    <w:rsid w:val="00A52C72"/>
    <w:rsid w:val="00A53225"/>
    <w:rsid w:val="00A5322A"/>
    <w:rsid w:val="00A544B0"/>
    <w:rsid w:val="00A547EC"/>
    <w:rsid w:val="00A54E8F"/>
    <w:rsid w:val="00A55194"/>
    <w:rsid w:val="00A55475"/>
    <w:rsid w:val="00A55FC3"/>
    <w:rsid w:val="00A5642A"/>
    <w:rsid w:val="00A6032E"/>
    <w:rsid w:val="00A606DB"/>
    <w:rsid w:val="00A61639"/>
    <w:rsid w:val="00A616CB"/>
    <w:rsid w:val="00A6195A"/>
    <w:rsid w:val="00A61B95"/>
    <w:rsid w:val="00A61CFB"/>
    <w:rsid w:val="00A628D2"/>
    <w:rsid w:val="00A629BB"/>
    <w:rsid w:val="00A62A33"/>
    <w:rsid w:val="00A62DC2"/>
    <w:rsid w:val="00A63167"/>
    <w:rsid w:val="00A63A09"/>
    <w:rsid w:val="00A63F18"/>
    <w:rsid w:val="00A64300"/>
    <w:rsid w:val="00A659E0"/>
    <w:rsid w:val="00A6650A"/>
    <w:rsid w:val="00A666CE"/>
    <w:rsid w:val="00A67049"/>
    <w:rsid w:val="00A70BC1"/>
    <w:rsid w:val="00A71038"/>
    <w:rsid w:val="00A71177"/>
    <w:rsid w:val="00A71EAD"/>
    <w:rsid w:val="00A7205B"/>
    <w:rsid w:val="00A726AF"/>
    <w:rsid w:val="00A73093"/>
    <w:rsid w:val="00A7435C"/>
    <w:rsid w:val="00A746EC"/>
    <w:rsid w:val="00A74A57"/>
    <w:rsid w:val="00A75080"/>
    <w:rsid w:val="00A76ED4"/>
    <w:rsid w:val="00A7706A"/>
    <w:rsid w:val="00A7728B"/>
    <w:rsid w:val="00A80120"/>
    <w:rsid w:val="00A80140"/>
    <w:rsid w:val="00A8114F"/>
    <w:rsid w:val="00A81A71"/>
    <w:rsid w:val="00A81B06"/>
    <w:rsid w:val="00A82125"/>
    <w:rsid w:val="00A82914"/>
    <w:rsid w:val="00A82ECA"/>
    <w:rsid w:val="00A835A1"/>
    <w:rsid w:val="00A852B3"/>
    <w:rsid w:val="00A85849"/>
    <w:rsid w:val="00A85B85"/>
    <w:rsid w:val="00A85E84"/>
    <w:rsid w:val="00A86526"/>
    <w:rsid w:val="00A87734"/>
    <w:rsid w:val="00A87A54"/>
    <w:rsid w:val="00A87EB7"/>
    <w:rsid w:val="00A90145"/>
    <w:rsid w:val="00A90486"/>
    <w:rsid w:val="00A904C2"/>
    <w:rsid w:val="00A908AB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5CE"/>
    <w:rsid w:val="00AA16F2"/>
    <w:rsid w:val="00AA173B"/>
    <w:rsid w:val="00AA1991"/>
    <w:rsid w:val="00AA2987"/>
    <w:rsid w:val="00AA339A"/>
    <w:rsid w:val="00AA34CA"/>
    <w:rsid w:val="00AA47E7"/>
    <w:rsid w:val="00AA5CCF"/>
    <w:rsid w:val="00AA605C"/>
    <w:rsid w:val="00AA7149"/>
    <w:rsid w:val="00AA7439"/>
    <w:rsid w:val="00AA7607"/>
    <w:rsid w:val="00AA7D76"/>
    <w:rsid w:val="00AB024C"/>
    <w:rsid w:val="00AB06B2"/>
    <w:rsid w:val="00AB111A"/>
    <w:rsid w:val="00AB1155"/>
    <w:rsid w:val="00AB1907"/>
    <w:rsid w:val="00AB1CC2"/>
    <w:rsid w:val="00AB1F78"/>
    <w:rsid w:val="00AB1F98"/>
    <w:rsid w:val="00AB2611"/>
    <w:rsid w:val="00AB2798"/>
    <w:rsid w:val="00AB2F9C"/>
    <w:rsid w:val="00AB3058"/>
    <w:rsid w:val="00AB3142"/>
    <w:rsid w:val="00AB34B3"/>
    <w:rsid w:val="00AB34EE"/>
    <w:rsid w:val="00AB3B9B"/>
    <w:rsid w:val="00AB3CAD"/>
    <w:rsid w:val="00AB53ED"/>
    <w:rsid w:val="00AB5A2B"/>
    <w:rsid w:val="00AB605A"/>
    <w:rsid w:val="00AB62DC"/>
    <w:rsid w:val="00AB65B8"/>
    <w:rsid w:val="00AB6B23"/>
    <w:rsid w:val="00AB6CAE"/>
    <w:rsid w:val="00AB713D"/>
    <w:rsid w:val="00AB7635"/>
    <w:rsid w:val="00AB7A55"/>
    <w:rsid w:val="00AC08B5"/>
    <w:rsid w:val="00AC13BD"/>
    <w:rsid w:val="00AC2A4F"/>
    <w:rsid w:val="00AC2A86"/>
    <w:rsid w:val="00AC398C"/>
    <w:rsid w:val="00AC422D"/>
    <w:rsid w:val="00AC5049"/>
    <w:rsid w:val="00AC5060"/>
    <w:rsid w:val="00AC55CC"/>
    <w:rsid w:val="00AC55FD"/>
    <w:rsid w:val="00AC58EA"/>
    <w:rsid w:val="00AC59BC"/>
    <w:rsid w:val="00AC5A7F"/>
    <w:rsid w:val="00AC5FD1"/>
    <w:rsid w:val="00AC6502"/>
    <w:rsid w:val="00AC6526"/>
    <w:rsid w:val="00AC705C"/>
    <w:rsid w:val="00AC7933"/>
    <w:rsid w:val="00AC7EA1"/>
    <w:rsid w:val="00AD0B6A"/>
    <w:rsid w:val="00AD13A6"/>
    <w:rsid w:val="00AD1D41"/>
    <w:rsid w:val="00AD232B"/>
    <w:rsid w:val="00AD2D34"/>
    <w:rsid w:val="00AD42C0"/>
    <w:rsid w:val="00AD4D06"/>
    <w:rsid w:val="00AD63A6"/>
    <w:rsid w:val="00AD6A14"/>
    <w:rsid w:val="00AE12A3"/>
    <w:rsid w:val="00AE1796"/>
    <w:rsid w:val="00AE199A"/>
    <w:rsid w:val="00AE1AA4"/>
    <w:rsid w:val="00AE1D89"/>
    <w:rsid w:val="00AE1E81"/>
    <w:rsid w:val="00AE27FC"/>
    <w:rsid w:val="00AE3570"/>
    <w:rsid w:val="00AE36DB"/>
    <w:rsid w:val="00AE3C2B"/>
    <w:rsid w:val="00AE49ED"/>
    <w:rsid w:val="00AE4E05"/>
    <w:rsid w:val="00AE50FF"/>
    <w:rsid w:val="00AE5930"/>
    <w:rsid w:val="00AE5B86"/>
    <w:rsid w:val="00AE60FD"/>
    <w:rsid w:val="00AE674D"/>
    <w:rsid w:val="00AE6EE9"/>
    <w:rsid w:val="00AE7717"/>
    <w:rsid w:val="00AE7B8E"/>
    <w:rsid w:val="00AE7E8F"/>
    <w:rsid w:val="00AF022B"/>
    <w:rsid w:val="00AF09B8"/>
    <w:rsid w:val="00AF0DDF"/>
    <w:rsid w:val="00AF11CF"/>
    <w:rsid w:val="00AF14D5"/>
    <w:rsid w:val="00AF14F1"/>
    <w:rsid w:val="00AF1E4C"/>
    <w:rsid w:val="00AF1F3E"/>
    <w:rsid w:val="00AF2AEE"/>
    <w:rsid w:val="00AF31D3"/>
    <w:rsid w:val="00AF32CA"/>
    <w:rsid w:val="00AF3579"/>
    <w:rsid w:val="00AF3771"/>
    <w:rsid w:val="00AF3FE9"/>
    <w:rsid w:val="00AF4204"/>
    <w:rsid w:val="00AF44C4"/>
    <w:rsid w:val="00AF456C"/>
    <w:rsid w:val="00AF46AE"/>
    <w:rsid w:val="00AF49CF"/>
    <w:rsid w:val="00AF49F9"/>
    <w:rsid w:val="00AF4A85"/>
    <w:rsid w:val="00AF4E77"/>
    <w:rsid w:val="00AF539E"/>
    <w:rsid w:val="00AF583D"/>
    <w:rsid w:val="00AF62C6"/>
    <w:rsid w:val="00AF6367"/>
    <w:rsid w:val="00AF6C72"/>
    <w:rsid w:val="00AF7632"/>
    <w:rsid w:val="00B0063B"/>
    <w:rsid w:val="00B008A1"/>
    <w:rsid w:val="00B018B6"/>
    <w:rsid w:val="00B0198D"/>
    <w:rsid w:val="00B02320"/>
    <w:rsid w:val="00B02D0D"/>
    <w:rsid w:val="00B02D50"/>
    <w:rsid w:val="00B0303C"/>
    <w:rsid w:val="00B03117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2B5"/>
    <w:rsid w:val="00B06463"/>
    <w:rsid w:val="00B06733"/>
    <w:rsid w:val="00B06F85"/>
    <w:rsid w:val="00B07438"/>
    <w:rsid w:val="00B07A63"/>
    <w:rsid w:val="00B07B68"/>
    <w:rsid w:val="00B10C8E"/>
    <w:rsid w:val="00B10D1A"/>
    <w:rsid w:val="00B11763"/>
    <w:rsid w:val="00B1241D"/>
    <w:rsid w:val="00B125AA"/>
    <w:rsid w:val="00B129C9"/>
    <w:rsid w:val="00B12EC2"/>
    <w:rsid w:val="00B13725"/>
    <w:rsid w:val="00B144B6"/>
    <w:rsid w:val="00B14E31"/>
    <w:rsid w:val="00B14F41"/>
    <w:rsid w:val="00B151F9"/>
    <w:rsid w:val="00B15E55"/>
    <w:rsid w:val="00B15F61"/>
    <w:rsid w:val="00B164C3"/>
    <w:rsid w:val="00B16CB1"/>
    <w:rsid w:val="00B170EA"/>
    <w:rsid w:val="00B178DC"/>
    <w:rsid w:val="00B179F4"/>
    <w:rsid w:val="00B17F13"/>
    <w:rsid w:val="00B17F48"/>
    <w:rsid w:val="00B203F1"/>
    <w:rsid w:val="00B205B2"/>
    <w:rsid w:val="00B20DDB"/>
    <w:rsid w:val="00B20EBC"/>
    <w:rsid w:val="00B21282"/>
    <w:rsid w:val="00B21E37"/>
    <w:rsid w:val="00B21E6C"/>
    <w:rsid w:val="00B22987"/>
    <w:rsid w:val="00B23C5A"/>
    <w:rsid w:val="00B240BF"/>
    <w:rsid w:val="00B24356"/>
    <w:rsid w:val="00B24576"/>
    <w:rsid w:val="00B246BF"/>
    <w:rsid w:val="00B24796"/>
    <w:rsid w:val="00B24E96"/>
    <w:rsid w:val="00B25005"/>
    <w:rsid w:val="00B25022"/>
    <w:rsid w:val="00B25EDA"/>
    <w:rsid w:val="00B26A2A"/>
    <w:rsid w:val="00B30875"/>
    <w:rsid w:val="00B316E6"/>
    <w:rsid w:val="00B31B15"/>
    <w:rsid w:val="00B31DEC"/>
    <w:rsid w:val="00B32867"/>
    <w:rsid w:val="00B3322D"/>
    <w:rsid w:val="00B33C65"/>
    <w:rsid w:val="00B342B5"/>
    <w:rsid w:val="00B34B24"/>
    <w:rsid w:val="00B34B50"/>
    <w:rsid w:val="00B34F9D"/>
    <w:rsid w:val="00B36885"/>
    <w:rsid w:val="00B36A7B"/>
    <w:rsid w:val="00B3740A"/>
    <w:rsid w:val="00B3798A"/>
    <w:rsid w:val="00B41396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63D5"/>
    <w:rsid w:val="00B466D3"/>
    <w:rsid w:val="00B468D8"/>
    <w:rsid w:val="00B4769A"/>
    <w:rsid w:val="00B51EF6"/>
    <w:rsid w:val="00B522F6"/>
    <w:rsid w:val="00B528B3"/>
    <w:rsid w:val="00B53B7B"/>
    <w:rsid w:val="00B543CF"/>
    <w:rsid w:val="00B549E6"/>
    <w:rsid w:val="00B54A71"/>
    <w:rsid w:val="00B551E0"/>
    <w:rsid w:val="00B552F2"/>
    <w:rsid w:val="00B55D33"/>
    <w:rsid w:val="00B56467"/>
    <w:rsid w:val="00B56C0D"/>
    <w:rsid w:val="00B57090"/>
    <w:rsid w:val="00B576DF"/>
    <w:rsid w:val="00B57B62"/>
    <w:rsid w:val="00B604BA"/>
    <w:rsid w:val="00B60757"/>
    <w:rsid w:val="00B60835"/>
    <w:rsid w:val="00B6087D"/>
    <w:rsid w:val="00B60B31"/>
    <w:rsid w:val="00B61103"/>
    <w:rsid w:val="00B6110D"/>
    <w:rsid w:val="00B621F3"/>
    <w:rsid w:val="00B62A7B"/>
    <w:rsid w:val="00B62C87"/>
    <w:rsid w:val="00B63142"/>
    <w:rsid w:val="00B6370B"/>
    <w:rsid w:val="00B63A3C"/>
    <w:rsid w:val="00B63AFC"/>
    <w:rsid w:val="00B64660"/>
    <w:rsid w:val="00B6565B"/>
    <w:rsid w:val="00B660FE"/>
    <w:rsid w:val="00B66381"/>
    <w:rsid w:val="00B67F67"/>
    <w:rsid w:val="00B70D20"/>
    <w:rsid w:val="00B70E7A"/>
    <w:rsid w:val="00B710B7"/>
    <w:rsid w:val="00B7168B"/>
    <w:rsid w:val="00B71C7B"/>
    <w:rsid w:val="00B72347"/>
    <w:rsid w:val="00B7238C"/>
    <w:rsid w:val="00B72AF1"/>
    <w:rsid w:val="00B72B9C"/>
    <w:rsid w:val="00B72BA0"/>
    <w:rsid w:val="00B73D6B"/>
    <w:rsid w:val="00B73EEA"/>
    <w:rsid w:val="00B7402B"/>
    <w:rsid w:val="00B7452F"/>
    <w:rsid w:val="00B746DF"/>
    <w:rsid w:val="00B74787"/>
    <w:rsid w:val="00B754FF"/>
    <w:rsid w:val="00B75F5F"/>
    <w:rsid w:val="00B774B3"/>
    <w:rsid w:val="00B7758A"/>
    <w:rsid w:val="00B77710"/>
    <w:rsid w:val="00B77960"/>
    <w:rsid w:val="00B77C2D"/>
    <w:rsid w:val="00B77FC8"/>
    <w:rsid w:val="00B77FD4"/>
    <w:rsid w:val="00B80148"/>
    <w:rsid w:val="00B801D1"/>
    <w:rsid w:val="00B817A8"/>
    <w:rsid w:val="00B826EA"/>
    <w:rsid w:val="00B828C6"/>
    <w:rsid w:val="00B82C38"/>
    <w:rsid w:val="00B83831"/>
    <w:rsid w:val="00B83B5F"/>
    <w:rsid w:val="00B83C6E"/>
    <w:rsid w:val="00B83FCB"/>
    <w:rsid w:val="00B8447E"/>
    <w:rsid w:val="00B86173"/>
    <w:rsid w:val="00B87A1E"/>
    <w:rsid w:val="00B902A1"/>
    <w:rsid w:val="00B904F0"/>
    <w:rsid w:val="00B9096D"/>
    <w:rsid w:val="00B90B30"/>
    <w:rsid w:val="00B91DD1"/>
    <w:rsid w:val="00B92ED8"/>
    <w:rsid w:val="00B92F38"/>
    <w:rsid w:val="00B935D5"/>
    <w:rsid w:val="00B93913"/>
    <w:rsid w:val="00B94064"/>
    <w:rsid w:val="00B9424B"/>
    <w:rsid w:val="00B94F91"/>
    <w:rsid w:val="00B94FBF"/>
    <w:rsid w:val="00B957F6"/>
    <w:rsid w:val="00B95C2B"/>
    <w:rsid w:val="00B9632F"/>
    <w:rsid w:val="00B96343"/>
    <w:rsid w:val="00B969FC"/>
    <w:rsid w:val="00B97192"/>
    <w:rsid w:val="00BA04B7"/>
    <w:rsid w:val="00BA0518"/>
    <w:rsid w:val="00BA05FA"/>
    <w:rsid w:val="00BA1C04"/>
    <w:rsid w:val="00BA1FCE"/>
    <w:rsid w:val="00BA3B88"/>
    <w:rsid w:val="00BA43EA"/>
    <w:rsid w:val="00BA48CB"/>
    <w:rsid w:val="00BA500B"/>
    <w:rsid w:val="00BA52BD"/>
    <w:rsid w:val="00BA6497"/>
    <w:rsid w:val="00BA668C"/>
    <w:rsid w:val="00BA6C03"/>
    <w:rsid w:val="00BA70FE"/>
    <w:rsid w:val="00BA7813"/>
    <w:rsid w:val="00BA7A48"/>
    <w:rsid w:val="00BA7F10"/>
    <w:rsid w:val="00BB0044"/>
    <w:rsid w:val="00BB0DBD"/>
    <w:rsid w:val="00BB1331"/>
    <w:rsid w:val="00BB1372"/>
    <w:rsid w:val="00BB1955"/>
    <w:rsid w:val="00BB2110"/>
    <w:rsid w:val="00BB2EDF"/>
    <w:rsid w:val="00BB3D41"/>
    <w:rsid w:val="00BB3D9B"/>
    <w:rsid w:val="00BB4278"/>
    <w:rsid w:val="00BB4294"/>
    <w:rsid w:val="00BB44AD"/>
    <w:rsid w:val="00BB49DC"/>
    <w:rsid w:val="00BB4A4A"/>
    <w:rsid w:val="00BB4C4A"/>
    <w:rsid w:val="00BB4E6B"/>
    <w:rsid w:val="00BB5298"/>
    <w:rsid w:val="00BB594D"/>
    <w:rsid w:val="00BB5AFE"/>
    <w:rsid w:val="00BB5D15"/>
    <w:rsid w:val="00BB6FF8"/>
    <w:rsid w:val="00BB70A9"/>
    <w:rsid w:val="00BB74B2"/>
    <w:rsid w:val="00BB77B9"/>
    <w:rsid w:val="00BB790E"/>
    <w:rsid w:val="00BC040B"/>
    <w:rsid w:val="00BC0E27"/>
    <w:rsid w:val="00BC13EA"/>
    <w:rsid w:val="00BC1EAA"/>
    <w:rsid w:val="00BC3D0B"/>
    <w:rsid w:val="00BC4F86"/>
    <w:rsid w:val="00BC510B"/>
    <w:rsid w:val="00BC5D16"/>
    <w:rsid w:val="00BC669B"/>
    <w:rsid w:val="00BC6819"/>
    <w:rsid w:val="00BC6BA1"/>
    <w:rsid w:val="00BC7BEF"/>
    <w:rsid w:val="00BD046B"/>
    <w:rsid w:val="00BD04EB"/>
    <w:rsid w:val="00BD075C"/>
    <w:rsid w:val="00BD179B"/>
    <w:rsid w:val="00BD1FFC"/>
    <w:rsid w:val="00BD35BB"/>
    <w:rsid w:val="00BD3BA1"/>
    <w:rsid w:val="00BD3F22"/>
    <w:rsid w:val="00BD4D1E"/>
    <w:rsid w:val="00BD622E"/>
    <w:rsid w:val="00BD6496"/>
    <w:rsid w:val="00BD719C"/>
    <w:rsid w:val="00BD71C7"/>
    <w:rsid w:val="00BD74E2"/>
    <w:rsid w:val="00BD75DB"/>
    <w:rsid w:val="00BD7A18"/>
    <w:rsid w:val="00BD7EAD"/>
    <w:rsid w:val="00BE0A6B"/>
    <w:rsid w:val="00BE0CCC"/>
    <w:rsid w:val="00BE0DE4"/>
    <w:rsid w:val="00BE1573"/>
    <w:rsid w:val="00BE1E1A"/>
    <w:rsid w:val="00BE1E6B"/>
    <w:rsid w:val="00BE1EE3"/>
    <w:rsid w:val="00BE2C29"/>
    <w:rsid w:val="00BE30EA"/>
    <w:rsid w:val="00BE3670"/>
    <w:rsid w:val="00BE3D22"/>
    <w:rsid w:val="00BE43B1"/>
    <w:rsid w:val="00BE4552"/>
    <w:rsid w:val="00BE47E3"/>
    <w:rsid w:val="00BE5DCE"/>
    <w:rsid w:val="00BE6037"/>
    <w:rsid w:val="00BE68C7"/>
    <w:rsid w:val="00BE6DC7"/>
    <w:rsid w:val="00BE6F8B"/>
    <w:rsid w:val="00BF01B8"/>
    <w:rsid w:val="00BF056F"/>
    <w:rsid w:val="00BF0811"/>
    <w:rsid w:val="00BF10EA"/>
    <w:rsid w:val="00BF12AA"/>
    <w:rsid w:val="00BF13F1"/>
    <w:rsid w:val="00BF1B8D"/>
    <w:rsid w:val="00BF25E9"/>
    <w:rsid w:val="00BF27AE"/>
    <w:rsid w:val="00BF2F1E"/>
    <w:rsid w:val="00BF30B2"/>
    <w:rsid w:val="00BF3263"/>
    <w:rsid w:val="00BF397C"/>
    <w:rsid w:val="00BF3E54"/>
    <w:rsid w:val="00BF3F35"/>
    <w:rsid w:val="00BF5038"/>
    <w:rsid w:val="00BF513C"/>
    <w:rsid w:val="00BF51AB"/>
    <w:rsid w:val="00BF559B"/>
    <w:rsid w:val="00BF60F1"/>
    <w:rsid w:val="00BF6544"/>
    <w:rsid w:val="00BF65FD"/>
    <w:rsid w:val="00BF680C"/>
    <w:rsid w:val="00BF7222"/>
    <w:rsid w:val="00BF72BE"/>
    <w:rsid w:val="00C0062E"/>
    <w:rsid w:val="00C008C8"/>
    <w:rsid w:val="00C009C9"/>
    <w:rsid w:val="00C00E79"/>
    <w:rsid w:val="00C011F7"/>
    <w:rsid w:val="00C01715"/>
    <w:rsid w:val="00C0271E"/>
    <w:rsid w:val="00C02E68"/>
    <w:rsid w:val="00C03215"/>
    <w:rsid w:val="00C037B4"/>
    <w:rsid w:val="00C03A75"/>
    <w:rsid w:val="00C05862"/>
    <w:rsid w:val="00C06315"/>
    <w:rsid w:val="00C06B84"/>
    <w:rsid w:val="00C06EF3"/>
    <w:rsid w:val="00C0708F"/>
    <w:rsid w:val="00C07945"/>
    <w:rsid w:val="00C07BFD"/>
    <w:rsid w:val="00C1098F"/>
    <w:rsid w:val="00C12035"/>
    <w:rsid w:val="00C13DB5"/>
    <w:rsid w:val="00C13EAD"/>
    <w:rsid w:val="00C149B9"/>
    <w:rsid w:val="00C1507E"/>
    <w:rsid w:val="00C154ED"/>
    <w:rsid w:val="00C16501"/>
    <w:rsid w:val="00C1651B"/>
    <w:rsid w:val="00C1681E"/>
    <w:rsid w:val="00C1686C"/>
    <w:rsid w:val="00C16E53"/>
    <w:rsid w:val="00C1724C"/>
    <w:rsid w:val="00C201F2"/>
    <w:rsid w:val="00C2041A"/>
    <w:rsid w:val="00C20575"/>
    <w:rsid w:val="00C20675"/>
    <w:rsid w:val="00C20CA3"/>
    <w:rsid w:val="00C21EC8"/>
    <w:rsid w:val="00C21EE4"/>
    <w:rsid w:val="00C221E1"/>
    <w:rsid w:val="00C2236B"/>
    <w:rsid w:val="00C231BE"/>
    <w:rsid w:val="00C2331E"/>
    <w:rsid w:val="00C234AC"/>
    <w:rsid w:val="00C235F9"/>
    <w:rsid w:val="00C23DB3"/>
    <w:rsid w:val="00C24506"/>
    <w:rsid w:val="00C246B8"/>
    <w:rsid w:val="00C25F2F"/>
    <w:rsid w:val="00C260F8"/>
    <w:rsid w:val="00C261C3"/>
    <w:rsid w:val="00C2771E"/>
    <w:rsid w:val="00C30307"/>
    <w:rsid w:val="00C311A2"/>
    <w:rsid w:val="00C31DA2"/>
    <w:rsid w:val="00C31F12"/>
    <w:rsid w:val="00C32A66"/>
    <w:rsid w:val="00C33128"/>
    <w:rsid w:val="00C33344"/>
    <w:rsid w:val="00C33A5C"/>
    <w:rsid w:val="00C34008"/>
    <w:rsid w:val="00C34A08"/>
    <w:rsid w:val="00C35053"/>
    <w:rsid w:val="00C35A6C"/>
    <w:rsid w:val="00C35B75"/>
    <w:rsid w:val="00C35B84"/>
    <w:rsid w:val="00C36933"/>
    <w:rsid w:val="00C37602"/>
    <w:rsid w:val="00C37972"/>
    <w:rsid w:val="00C37C9A"/>
    <w:rsid w:val="00C40281"/>
    <w:rsid w:val="00C402C6"/>
    <w:rsid w:val="00C40482"/>
    <w:rsid w:val="00C40B4F"/>
    <w:rsid w:val="00C40C3C"/>
    <w:rsid w:val="00C4154E"/>
    <w:rsid w:val="00C416AE"/>
    <w:rsid w:val="00C41898"/>
    <w:rsid w:val="00C42F2F"/>
    <w:rsid w:val="00C43C45"/>
    <w:rsid w:val="00C43DA5"/>
    <w:rsid w:val="00C44BCB"/>
    <w:rsid w:val="00C45258"/>
    <w:rsid w:val="00C45FDE"/>
    <w:rsid w:val="00C46259"/>
    <w:rsid w:val="00C4680A"/>
    <w:rsid w:val="00C469B1"/>
    <w:rsid w:val="00C47154"/>
    <w:rsid w:val="00C50DE7"/>
    <w:rsid w:val="00C51106"/>
    <w:rsid w:val="00C5128D"/>
    <w:rsid w:val="00C5140D"/>
    <w:rsid w:val="00C51E07"/>
    <w:rsid w:val="00C5243D"/>
    <w:rsid w:val="00C53B60"/>
    <w:rsid w:val="00C53C8A"/>
    <w:rsid w:val="00C5435D"/>
    <w:rsid w:val="00C54A16"/>
    <w:rsid w:val="00C55863"/>
    <w:rsid w:val="00C56738"/>
    <w:rsid w:val="00C56794"/>
    <w:rsid w:val="00C56DB9"/>
    <w:rsid w:val="00C5740C"/>
    <w:rsid w:val="00C57912"/>
    <w:rsid w:val="00C60545"/>
    <w:rsid w:val="00C60B02"/>
    <w:rsid w:val="00C60D3A"/>
    <w:rsid w:val="00C61B84"/>
    <w:rsid w:val="00C61F81"/>
    <w:rsid w:val="00C6243B"/>
    <w:rsid w:val="00C63220"/>
    <w:rsid w:val="00C63782"/>
    <w:rsid w:val="00C63B37"/>
    <w:rsid w:val="00C63BF2"/>
    <w:rsid w:val="00C64900"/>
    <w:rsid w:val="00C64DB0"/>
    <w:rsid w:val="00C652C8"/>
    <w:rsid w:val="00C65411"/>
    <w:rsid w:val="00C654DC"/>
    <w:rsid w:val="00C65D4A"/>
    <w:rsid w:val="00C66D89"/>
    <w:rsid w:val="00C671BE"/>
    <w:rsid w:val="00C67624"/>
    <w:rsid w:val="00C67C94"/>
    <w:rsid w:val="00C67E94"/>
    <w:rsid w:val="00C70AB8"/>
    <w:rsid w:val="00C70CB4"/>
    <w:rsid w:val="00C72199"/>
    <w:rsid w:val="00C7245A"/>
    <w:rsid w:val="00C7297D"/>
    <w:rsid w:val="00C73022"/>
    <w:rsid w:val="00C7503F"/>
    <w:rsid w:val="00C75197"/>
    <w:rsid w:val="00C75583"/>
    <w:rsid w:val="00C759BD"/>
    <w:rsid w:val="00C75F47"/>
    <w:rsid w:val="00C768DC"/>
    <w:rsid w:val="00C80541"/>
    <w:rsid w:val="00C806AB"/>
    <w:rsid w:val="00C80AFD"/>
    <w:rsid w:val="00C81359"/>
    <w:rsid w:val="00C81EE0"/>
    <w:rsid w:val="00C82A66"/>
    <w:rsid w:val="00C82FA3"/>
    <w:rsid w:val="00C839EB"/>
    <w:rsid w:val="00C83FDD"/>
    <w:rsid w:val="00C84198"/>
    <w:rsid w:val="00C842D7"/>
    <w:rsid w:val="00C8486E"/>
    <w:rsid w:val="00C84DC0"/>
    <w:rsid w:val="00C85407"/>
    <w:rsid w:val="00C85571"/>
    <w:rsid w:val="00C857A2"/>
    <w:rsid w:val="00C85998"/>
    <w:rsid w:val="00C85A48"/>
    <w:rsid w:val="00C85B18"/>
    <w:rsid w:val="00C863BB"/>
    <w:rsid w:val="00C86484"/>
    <w:rsid w:val="00C8660C"/>
    <w:rsid w:val="00C86F70"/>
    <w:rsid w:val="00C87046"/>
    <w:rsid w:val="00C8735B"/>
    <w:rsid w:val="00C8792E"/>
    <w:rsid w:val="00C907FD"/>
    <w:rsid w:val="00C90BBF"/>
    <w:rsid w:val="00C91407"/>
    <w:rsid w:val="00C917FC"/>
    <w:rsid w:val="00C91D65"/>
    <w:rsid w:val="00C920A4"/>
    <w:rsid w:val="00C92D8F"/>
    <w:rsid w:val="00C92FFD"/>
    <w:rsid w:val="00C93266"/>
    <w:rsid w:val="00C93BD8"/>
    <w:rsid w:val="00C93C04"/>
    <w:rsid w:val="00C94056"/>
    <w:rsid w:val="00C940E5"/>
    <w:rsid w:val="00C94645"/>
    <w:rsid w:val="00C95034"/>
    <w:rsid w:val="00C95B7A"/>
    <w:rsid w:val="00C95F36"/>
    <w:rsid w:val="00C962EE"/>
    <w:rsid w:val="00C965A6"/>
    <w:rsid w:val="00C9690B"/>
    <w:rsid w:val="00C97A1A"/>
    <w:rsid w:val="00CA01CB"/>
    <w:rsid w:val="00CA020D"/>
    <w:rsid w:val="00CA0773"/>
    <w:rsid w:val="00CA07E8"/>
    <w:rsid w:val="00CA096F"/>
    <w:rsid w:val="00CA1300"/>
    <w:rsid w:val="00CA1B1A"/>
    <w:rsid w:val="00CA1C90"/>
    <w:rsid w:val="00CA1D8F"/>
    <w:rsid w:val="00CA29E1"/>
    <w:rsid w:val="00CA2C5C"/>
    <w:rsid w:val="00CA3809"/>
    <w:rsid w:val="00CA38F4"/>
    <w:rsid w:val="00CA3C4C"/>
    <w:rsid w:val="00CA537F"/>
    <w:rsid w:val="00CA5396"/>
    <w:rsid w:val="00CA5DF0"/>
    <w:rsid w:val="00CA60D1"/>
    <w:rsid w:val="00CA7752"/>
    <w:rsid w:val="00CA77AC"/>
    <w:rsid w:val="00CA7ABD"/>
    <w:rsid w:val="00CA7F5B"/>
    <w:rsid w:val="00CB0121"/>
    <w:rsid w:val="00CB0C2F"/>
    <w:rsid w:val="00CB0F7E"/>
    <w:rsid w:val="00CB1042"/>
    <w:rsid w:val="00CB1465"/>
    <w:rsid w:val="00CB18D9"/>
    <w:rsid w:val="00CB1C8D"/>
    <w:rsid w:val="00CB2D77"/>
    <w:rsid w:val="00CB3C29"/>
    <w:rsid w:val="00CB3D2A"/>
    <w:rsid w:val="00CB3DB4"/>
    <w:rsid w:val="00CB3F77"/>
    <w:rsid w:val="00CB4E1E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C0186"/>
    <w:rsid w:val="00CC0431"/>
    <w:rsid w:val="00CC0717"/>
    <w:rsid w:val="00CC1184"/>
    <w:rsid w:val="00CC11AE"/>
    <w:rsid w:val="00CC12B0"/>
    <w:rsid w:val="00CC1326"/>
    <w:rsid w:val="00CC134C"/>
    <w:rsid w:val="00CC18A4"/>
    <w:rsid w:val="00CC1A98"/>
    <w:rsid w:val="00CC1F06"/>
    <w:rsid w:val="00CC1F9C"/>
    <w:rsid w:val="00CC2AF5"/>
    <w:rsid w:val="00CC3341"/>
    <w:rsid w:val="00CC4DAE"/>
    <w:rsid w:val="00CC5381"/>
    <w:rsid w:val="00CC545C"/>
    <w:rsid w:val="00CC56B6"/>
    <w:rsid w:val="00CC6065"/>
    <w:rsid w:val="00CC66AC"/>
    <w:rsid w:val="00CC711C"/>
    <w:rsid w:val="00CC717E"/>
    <w:rsid w:val="00CC74B6"/>
    <w:rsid w:val="00CC7970"/>
    <w:rsid w:val="00CC7A5A"/>
    <w:rsid w:val="00CD0291"/>
    <w:rsid w:val="00CD04A7"/>
    <w:rsid w:val="00CD05E5"/>
    <w:rsid w:val="00CD0694"/>
    <w:rsid w:val="00CD0859"/>
    <w:rsid w:val="00CD0A4B"/>
    <w:rsid w:val="00CD112B"/>
    <w:rsid w:val="00CD1642"/>
    <w:rsid w:val="00CD237E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1F3"/>
    <w:rsid w:val="00CD5234"/>
    <w:rsid w:val="00CD54E1"/>
    <w:rsid w:val="00CD6404"/>
    <w:rsid w:val="00CD678C"/>
    <w:rsid w:val="00CD678F"/>
    <w:rsid w:val="00CE0484"/>
    <w:rsid w:val="00CE11A9"/>
    <w:rsid w:val="00CE1397"/>
    <w:rsid w:val="00CE3110"/>
    <w:rsid w:val="00CE3519"/>
    <w:rsid w:val="00CE3A72"/>
    <w:rsid w:val="00CE4051"/>
    <w:rsid w:val="00CE49B6"/>
    <w:rsid w:val="00CE528B"/>
    <w:rsid w:val="00CE6A96"/>
    <w:rsid w:val="00CE6B81"/>
    <w:rsid w:val="00CE6C57"/>
    <w:rsid w:val="00CE726B"/>
    <w:rsid w:val="00CE746E"/>
    <w:rsid w:val="00CE7524"/>
    <w:rsid w:val="00CE7B3C"/>
    <w:rsid w:val="00CE7C7D"/>
    <w:rsid w:val="00CF0E70"/>
    <w:rsid w:val="00CF1D6E"/>
    <w:rsid w:val="00CF2863"/>
    <w:rsid w:val="00CF3E68"/>
    <w:rsid w:val="00CF418B"/>
    <w:rsid w:val="00CF4575"/>
    <w:rsid w:val="00CF4690"/>
    <w:rsid w:val="00CF47E8"/>
    <w:rsid w:val="00CF50D3"/>
    <w:rsid w:val="00CF53AC"/>
    <w:rsid w:val="00CF740E"/>
    <w:rsid w:val="00CF78CB"/>
    <w:rsid w:val="00D00A1F"/>
    <w:rsid w:val="00D00ECA"/>
    <w:rsid w:val="00D01027"/>
    <w:rsid w:val="00D0145D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827"/>
    <w:rsid w:val="00D06F4A"/>
    <w:rsid w:val="00D07285"/>
    <w:rsid w:val="00D07740"/>
    <w:rsid w:val="00D0792A"/>
    <w:rsid w:val="00D101AC"/>
    <w:rsid w:val="00D119A3"/>
    <w:rsid w:val="00D1225A"/>
    <w:rsid w:val="00D125AB"/>
    <w:rsid w:val="00D126A4"/>
    <w:rsid w:val="00D12BBD"/>
    <w:rsid w:val="00D12CAA"/>
    <w:rsid w:val="00D12CE3"/>
    <w:rsid w:val="00D12F44"/>
    <w:rsid w:val="00D133AE"/>
    <w:rsid w:val="00D1355A"/>
    <w:rsid w:val="00D13970"/>
    <w:rsid w:val="00D139E9"/>
    <w:rsid w:val="00D13B53"/>
    <w:rsid w:val="00D146AF"/>
    <w:rsid w:val="00D14A92"/>
    <w:rsid w:val="00D156EA"/>
    <w:rsid w:val="00D1572D"/>
    <w:rsid w:val="00D15743"/>
    <w:rsid w:val="00D15D4A"/>
    <w:rsid w:val="00D1648D"/>
    <w:rsid w:val="00D17876"/>
    <w:rsid w:val="00D179F5"/>
    <w:rsid w:val="00D17AB3"/>
    <w:rsid w:val="00D17BC3"/>
    <w:rsid w:val="00D17DE5"/>
    <w:rsid w:val="00D17F6D"/>
    <w:rsid w:val="00D203D4"/>
    <w:rsid w:val="00D2081A"/>
    <w:rsid w:val="00D20820"/>
    <w:rsid w:val="00D22322"/>
    <w:rsid w:val="00D22BC4"/>
    <w:rsid w:val="00D23FD6"/>
    <w:rsid w:val="00D24D06"/>
    <w:rsid w:val="00D26244"/>
    <w:rsid w:val="00D26387"/>
    <w:rsid w:val="00D268F4"/>
    <w:rsid w:val="00D27083"/>
    <w:rsid w:val="00D27269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CE0"/>
    <w:rsid w:val="00D33D1D"/>
    <w:rsid w:val="00D3432C"/>
    <w:rsid w:val="00D34F6C"/>
    <w:rsid w:val="00D35128"/>
    <w:rsid w:val="00D35D57"/>
    <w:rsid w:val="00D35E78"/>
    <w:rsid w:val="00D35FFC"/>
    <w:rsid w:val="00D36310"/>
    <w:rsid w:val="00D36B27"/>
    <w:rsid w:val="00D37307"/>
    <w:rsid w:val="00D37623"/>
    <w:rsid w:val="00D400F3"/>
    <w:rsid w:val="00D4043F"/>
    <w:rsid w:val="00D4049B"/>
    <w:rsid w:val="00D40E25"/>
    <w:rsid w:val="00D4120B"/>
    <w:rsid w:val="00D41453"/>
    <w:rsid w:val="00D41910"/>
    <w:rsid w:val="00D41CAF"/>
    <w:rsid w:val="00D43331"/>
    <w:rsid w:val="00D433F1"/>
    <w:rsid w:val="00D435C3"/>
    <w:rsid w:val="00D43861"/>
    <w:rsid w:val="00D4424C"/>
    <w:rsid w:val="00D4430E"/>
    <w:rsid w:val="00D444FE"/>
    <w:rsid w:val="00D455FC"/>
    <w:rsid w:val="00D45F8E"/>
    <w:rsid w:val="00D46246"/>
    <w:rsid w:val="00D46F81"/>
    <w:rsid w:val="00D471F7"/>
    <w:rsid w:val="00D4728B"/>
    <w:rsid w:val="00D50761"/>
    <w:rsid w:val="00D51762"/>
    <w:rsid w:val="00D51E2F"/>
    <w:rsid w:val="00D52606"/>
    <w:rsid w:val="00D52A51"/>
    <w:rsid w:val="00D53E05"/>
    <w:rsid w:val="00D53EDC"/>
    <w:rsid w:val="00D5444D"/>
    <w:rsid w:val="00D54857"/>
    <w:rsid w:val="00D5493F"/>
    <w:rsid w:val="00D55DC6"/>
    <w:rsid w:val="00D5616F"/>
    <w:rsid w:val="00D56A5B"/>
    <w:rsid w:val="00D56F93"/>
    <w:rsid w:val="00D57626"/>
    <w:rsid w:val="00D57B8D"/>
    <w:rsid w:val="00D57DCE"/>
    <w:rsid w:val="00D60081"/>
    <w:rsid w:val="00D60248"/>
    <w:rsid w:val="00D60554"/>
    <w:rsid w:val="00D6069D"/>
    <w:rsid w:val="00D6189D"/>
    <w:rsid w:val="00D6253D"/>
    <w:rsid w:val="00D62685"/>
    <w:rsid w:val="00D6270E"/>
    <w:rsid w:val="00D62D5D"/>
    <w:rsid w:val="00D62F63"/>
    <w:rsid w:val="00D6393C"/>
    <w:rsid w:val="00D63953"/>
    <w:rsid w:val="00D63E79"/>
    <w:rsid w:val="00D64037"/>
    <w:rsid w:val="00D64382"/>
    <w:rsid w:val="00D6518F"/>
    <w:rsid w:val="00D65990"/>
    <w:rsid w:val="00D65EF5"/>
    <w:rsid w:val="00D662BF"/>
    <w:rsid w:val="00D663C3"/>
    <w:rsid w:val="00D66899"/>
    <w:rsid w:val="00D66DEB"/>
    <w:rsid w:val="00D66F5F"/>
    <w:rsid w:val="00D67A55"/>
    <w:rsid w:val="00D67F64"/>
    <w:rsid w:val="00D70D07"/>
    <w:rsid w:val="00D716FF"/>
    <w:rsid w:val="00D71F42"/>
    <w:rsid w:val="00D73150"/>
    <w:rsid w:val="00D73B87"/>
    <w:rsid w:val="00D744BB"/>
    <w:rsid w:val="00D746E3"/>
    <w:rsid w:val="00D74B2B"/>
    <w:rsid w:val="00D75C6A"/>
    <w:rsid w:val="00D76183"/>
    <w:rsid w:val="00D76AB4"/>
    <w:rsid w:val="00D77C35"/>
    <w:rsid w:val="00D77C6D"/>
    <w:rsid w:val="00D77F9F"/>
    <w:rsid w:val="00D80D71"/>
    <w:rsid w:val="00D813EC"/>
    <w:rsid w:val="00D818FB"/>
    <w:rsid w:val="00D81A88"/>
    <w:rsid w:val="00D81BD3"/>
    <w:rsid w:val="00D8216C"/>
    <w:rsid w:val="00D821A1"/>
    <w:rsid w:val="00D82861"/>
    <w:rsid w:val="00D82E6F"/>
    <w:rsid w:val="00D832A4"/>
    <w:rsid w:val="00D83945"/>
    <w:rsid w:val="00D83FF5"/>
    <w:rsid w:val="00D84264"/>
    <w:rsid w:val="00D8440E"/>
    <w:rsid w:val="00D8484B"/>
    <w:rsid w:val="00D85AFF"/>
    <w:rsid w:val="00D86639"/>
    <w:rsid w:val="00D866F3"/>
    <w:rsid w:val="00D86A84"/>
    <w:rsid w:val="00D874C8"/>
    <w:rsid w:val="00D87D5C"/>
    <w:rsid w:val="00D90055"/>
    <w:rsid w:val="00D90185"/>
    <w:rsid w:val="00D90327"/>
    <w:rsid w:val="00D9052B"/>
    <w:rsid w:val="00D905AA"/>
    <w:rsid w:val="00D9160C"/>
    <w:rsid w:val="00D91ED0"/>
    <w:rsid w:val="00D91FA8"/>
    <w:rsid w:val="00D923B8"/>
    <w:rsid w:val="00D925BA"/>
    <w:rsid w:val="00D932FF"/>
    <w:rsid w:val="00D93D37"/>
    <w:rsid w:val="00D93E12"/>
    <w:rsid w:val="00D94191"/>
    <w:rsid w:val="00D94F36"/>
    <w:rsid w:val="00D9579F"/>
    <w:rsid w:val="00D95E5F"/>
    <w:rsid w:val="00D95F28"/>
    <w:rsid w:val="00D966F6"/>
    <w:rsid w:val="00D9696D"/>
    <w:rsid w:val="00D96988"/>
    <w:rsid w:val="00D9727A"/>
    <w:rsid w:val="00D9745D"/>
    <w:rsid w:val="00D97692"/>
    <w:rsid w:val="00D97808"/>
    <w:rsid w:val="00D97D3F"/>
    <w:rsid w:val="00DA29B5"/>
    <w:rsid w:val="00DA2B70"/>
    <w:rsid w:val="00DA2B8E"/>
    <w:rsid w:val="00DA2E3E"/>
    <w:rsid w:val="00DA2EC8"/>
    <w:rsid w:val="00DA4ABA"/>
    <w:rsid w:val="00DA4D38"/>
    <w:rsid w:val="00DA57AD"/>
    <w:rsid w:val="00DA6659"/>
    <w:rsid w:val="00DA6F5E"/>
    <w:rsid w:val="00DA7077"/>
    <w:rsid w:val="00DA71D5"/>
    <w:rsid w:val="00DA7517"/>
    <w:rsid w:val="00DA7D99"/>
    <w:rsid w:val="00DB03EB"/>
    <w:rsid w:val="00DB0537"/>
    <w:rsid w:val="00DB0AFA"/>
    <w:rsid w:val="00DB0C4A"/>
    <w:rsid w:val="00DB0F9F"/>
    <w:rsid w:val="00DB2C5B"/>
    <w:rsid w:val="00DB3068"/>
    <w:rsid w:val="00DB3CB3"/>
    <w:rsid w:val="00DB3D3D"/>
    <w:rsid w:val="00DB3F3F"/>
    <w:rsid w:val="00DB4813"/>
    <w:rsid w:val="00DB48FE"/>
    <w:rsid w:val="00DB49DA"/>
    <w:rsid w:val="00DB5496"/>
    <w:rsid w:val="00DB5729"/>
    <w:rsid w:val="00DB57F9"/>
    <w:rsid w:val="00DB612B"/>
    <w:rsid w:val="00DB63CE"/>
    <w:rsid w:val="00DB6C32"/>
    <w:rsid w:val="00DB70B4"/>
    <w:rsid w:val="00DB786F"/>
    <w:rsid w:val="00DC1196"/>
    <w:rsid w:val="00DC150D"/>
    <w:rsid w:val="00DC17EC"/>
    <w:rsid w:val="00DC190E"/>
    <w:rsid w:val="00DC1BD8"/>
    <w:rsid w:val="00DC24CE"/>
    <w:rsid w:val="00DC2A2E"/>
    <w:rsid w:val="00DC2BC5"/>
    <w:rsid w:val="00DC2C12"/>
    <w:rsid w:val="00DC2EFD"/>
    <w:rsid w:val="00DC31D4"/>
    <w:rsid w:val="00DC3707"/>
    <w:rsid w:val="00DC3F81"/>
    <w:rsid w:val="00DC4086"/>
    <w:rsid w:val="00DC4829"/>
    <w:rsid w:val="00DC4D01"/>
    <w:rsid w:val="00DC5CC3"/>
    <w:rsid w:val="00DC6324"/>
    <w:rsid w:val="00DC657E"/>
    <w:rsid w:val="00DC69DD"/>
    <w:rsid w:val="00DC6CD9"/>
    <w:rsid w:val="00DD06D0"/>
    <w:rsid w:val="00DD0798"/>
    <w:rsid w:val="00DD0D78"/>
    <w:rsid w:val="00DD1001"/>
    <w:rsid w:val="00DD198D"/>
    <w:rsid w:val="00DD1AA5"/>
    <w:rsid w:val="00DD2608"/>
    <w:rsid w:val="00DD2E14"/>
    <w:rsid w:val="00DD3245"/>
    <w:rsid w:val="00DD3D54"/>
    <w:rsid w:val="00DD43CB"/>
    <w:rsid w:val="00DD5C1E"/>
    <w:rsid w:val="00DD5F1B"/>
    <w:rsid w:val="00DD715E"/>
    <w:rsid w:val="00DD7F19"/>
    <w:rsid w:val="00DE065B"/>
    <w:rsid w:val="00DE0E7F"/>
    <w:rsid w:val="00DE11C4"/>
    <w:rsid w:val="00DE12F6"/>
    <w:rsid w:val="00DE14B5"/>
    <w:rsid w:val="00DE1D56"/>
    <w:rsid w:val="00DE1FDE"/>
    <w:rsid w:val="00DE20D5"/>
    <w:rsid w:val="00DE2178"/>
    <w:rsid w:val="00DE2B38"/>
    <w:rsid w:val="00DE2BC7"/>
    <w:rsid w:val="00DE32CF"/>
    <w:rsid w:val="00DE3500"/>
    <w:rsid w:val="00DE3601"/>
    <w:rsid w:val="00DE36FC"/>
    <w:rsid w:val="00DE458B"/>
    <w:rsid w:val="00DE4980"/>
    <w:rsid w:val="00DE4BCB"/>
    <w:rsid w:val="00DE4F40"/>
    <w:rsid w:val="00DE53DD"/>
    <w:rsid w:val="00DE552C"/>
    <w:rsid w:val="00DE690A"/>
    <w:rsid w:val="00DE7162"/>
    <w:rsid w:val="00DE757A"/>
    <w:rsid w:val="00DF0153"/>
    <w:rsid w:val="00DF05BB"/>
    <w:rsid w:val="00DF07CA"/>
    <w:rsid w:val="00DF081A"/>
    <w:rsid w:val="00DF19B1"/>
    <w:rsid w:val="00DF1DEE"/>
    <w:rsid w:val="00DF2C3D"/>
    <w:rsid w:val="00DF2E62"/>
    <w:rsid w:val="00DF2F35"/>
    <w:rsid w:val="00DF343E"/>
    <w:rsid w:val="00DF3791"/>
    <w:rsid w:val="00DF3D18"/>
    <w:rsid w:val="00DF3E29"/>
    <w:rsid w:val="00DF3FCC"/>
    <w:rsid w:val="00DF4C27"/>
    <w:rsid w:val="00DF4CF6"/>
    <w:rsid w:val="00DF681B"/>
    <w:rsid w:val="00DF7546"/>
    <w:rsid w:val="00DF7795"/>
    <w:rsid w:val="00DF7AA9"/>
    <w:rsid w:val="00DF7C38"/>
    <w:rsid w:val="00E00C59"/>
    <w:rsid w:val="00E0116A"/>
    <w:rsid w:val="00E01252"/>
    <w:rsid w:val="00E01338"/>
    <w:rsid w:val="00E021C3"/>
    <w:rsid w:val="00E023E4"/>
    <w:rsid w:val="00E033A8"/>
    <w:rsid w:val="00E0344A"/>
    <w:rsid w:val="00E0394D"/>
    <w:rsid w:val="00E0395B"/>
    <w:rsid w:val="00E03B4B"/>
    <w:rsid w:val="00E03DE2"/>
    <w:rsid w:val="00E0495F"/>
    <w:rsid w:val="00E05B08"/>
    <w:rsid w:val="00E05EF9"/>
    <w:rsid w:val="00E061F9"/>
    <w:rsid w:val="00E06534"/>
    <w:rsid w:val="00E078A6"/>
    <w:rsid w:val="00E07BD2"/>
    <w:rsid w:val="00E10510"/>
    <w:rsid w:val="00E105C5"/>
    <w:rsid w:val="00E10A28"/>
    <w:rsid w:val="00E10BF5"/>
    <w:rsid w:val="00E11E1A"/>
    <w:rsid w:val="00E1225C"/>
    <w:rsid w:val="00E12570"/>
    <w:rsid w:val="00E12FD2"/>
    <w:rsid w:val="00E13207"/>
    <w:rsid w:val="00E134E8"/>
    <w:rsid w:val="00E15756"/>
    <w:rsid w:val="00E169D2"/>
    <w:rsid w:val="00E16ABF"/>
    <w:rsid w:val="00E1735A"/>
    <w:rsid w:val="00E1770A"/>
    <w:rsid w:val="00E17FBA"/>
    <w:rsid w:val="00E204BE"/>
    <w:rsid w:val="00E206E7"/>
    <w:rsid w:val="00E20757"/>
    <w:rsid w:val="00E20E75"/>
    <w:rsid w:val="00E2169F"/>
    <w:rsid w:val="00E21F80"/>
    <w:rsid w:val="00E22218"/>
    <w:rsid w:val="00E22368"/>
    <w:rsid w:val="00E228E7"/>
    <w:rsid w:val="00E23C0A"/>
    <w:rsid w:val="00E2410F"/>
    <w:rsid w:val="00E24567"/>
    <w:rsid w:val="00E25570"/>
    <w:rsid w:val="00E25D4C"/>
    <w:rsid w:val="00E260FD"/>
    <w:rsid w:val="00E26D3D"/>
    <w:rsid w:val="00E2785A"/>
    <w:rsid w:val="00E27D0F"/>
    <w:rsid w:val="00E302BC"/>
    <w:rsid w:val="00E306AD"/>
    <w:rsid w:val="00E308CD"/>
    <w:rsid w:val="00E30D08"/>
    <w:rsid w:val="00E3104A"/>
    <w:rsid w:val="00E31A7A"/>
    <w:rsid w:val="00E32881"/>
    <w:rsid w:val="00E329A6"/>
    <w:rsid w:val="00E32F2E"/>
    <w:rsid w:val="00E333FB"/>
    <w:rsid w:val="00E33658"/>
    <w:rsid w:val="00E33744"/>
    <w:rsid w:val="00E33AC7"/>
    <w:rsid w:val="00E3402F"/>
    <w:rsid w:val="00E3403D"/>
    <w:rsid w:val="00E342B4"/>
    <w:rsid w:val="00E34C73"/>
    <w:rsid w:val="00E35299"/>
    <w:rsid w:val="00E3599C"/>
    <w:rsid w:val="00E36256"/>
    <w:rsid w:val="00E37E64"/>
    <w:rsid w:val="00E37FCF"/>
    <w:rsid w:val="00E40048"/>
    <w:rsid w:val="00E4116A"/>
    <w:rsid w:val="00E422B4"/>
    <w:rsid w:val="00E43F77"/>
    <w:rsid w:val="00E44248"/>
    <w:rsid w:val="00E44E36"/>
    <w:rsid w:val="00E45053"/>
    <w:rsid w:val="00E45060"/>
    <w:rsid w:val="00E45B1F"/>
    <w:rsid w:val="00E45B57"/>
    <w:rsid w:val="00E46182"/>
    <w:rsid w:val="00E461BB"/>
    <w:rsid w:val="00E47673"/>
    <w:rsid w:val="00E47D91"/>
    <w:rsid w:val="00E47D9E"/>
    <w:rsid w:val="00E5020E"/>
    <w:rsid w:val="00E50336"/>
    <w:rsid w:val="00E50E54"/>
    <w:rsid w:val="00E515ED"/>
    <w:rsid w:val="00E517B9"/>
    <w:rsid w:val="00E51AB5"/>
    <w:rsid w:val="00E52146"/>
    <w:rsid w:val="00E5289D"/>
    <w:rsid w:val="00E52BC2"/>
    <w:rsid w:val="00E53010"/>
    <w:rsid w:val="00E5377B"/>
    <w:rsid w:val="00E53DA4"/>
    <w:rsid w:val="00E548B0"/>
    <w:rsid w:val="00E54D2E"/>
    <w:rsid w:val="00E55421"/>
    <w:rsid w:val="00E56AA1"/>
    <w:rsid w:val="00E56DA8"/>
    <w:rsid w:val="00E56E37"/>
    <w:rsid w:val="00E578A2"/>
    <w:rsid w:val="00E57BC0"/>
    <w:rsid w:val="00E57F2C"/>
    <w:rsid w:val="00E60806"/>
    <w:rsid w:val="00E615E7"/>
    <w:rsid w:val="00E61FB9"/>
    <w:rsid w:val="00E62C30"/>
    <w:rsid w:val="00E631CD"/>
    <w:rsid w:val="00E63FDD"/>
    <w:rsid w:val="00E6416B"/>
    <w:rsid w:val="00E64272"/>
    <w:rsid w:val="00E64EFE"/>
    <w:rsid w:val="00E65AC8"/>
    <w:rsid w:val="00E65D6E"/>
    <w:rsid w:val="00E65D6F"/>
    <w:rsid w:val="00E6617B"/>
    <w:rsid w:val="00E66AA8"/>
    <w:rsid w:val="00E676EF"/>
    <w:rsid w:val="00E67A38"/>
    <w:rsid w:val="00E67D45"/>
    <w:rsid w:val="00E67F85"/>
    <w:rsid w:val="00E704CE"/>
    <w:rsid w:val="00E7050D"/>
    <w:rsid w:val="00E707F0"/>
    <w:rsid w:val="00E70D76"/>
    <w:rsid w:val="00E7114A"/>
    <w:rsid w:val="00E7192F"/>
    <w:rsid w:val="00E71B72"/>
    <w:rsid w:val="00E72146"/>
    <w:rsid w:val="00E72227"/>
    <w:rsid w:val="00E72EAD"/>
    <w:rsid w:val="00E73399"/>
    <w:rsid w:val="00E7387A"/>
    <w:rsid w:val="00E75A1E"/>
    <w:rsid w:val="00E75C82"/>
    <w:rsid w:val="00E75FA4"/>
    <w:rsid w:val="00E765E1"/>
    <w:rsid w:val="00E76A41"/>
    <w:rsid w:val="00E778C9"/>
    <w:rsid w:val="00E80536"/>
    <w:rsid w:val="00E80FF8"/>
    <w:rsid w:val="00E81218"/>
    <w:rsid w:val="00E81923"/>
    <w:rsid w:val="00E82690"/>
    <w:rsid w:val="00E83B49"/>
    <w:rsid w:val="00E83B4B"/>
    <w:rsid w:val="00E83FF7"/>
    <w:rsid w:val="00E8447B"/>
    <w:rsid w:val="00E8455E"/>
    <w:rsid w:val="00E84621"/>
    <w:rsid w:val="00E858B2"/>
    <w:rsid w:val="00E86E9D"/>
    <w:rsid w:val="00E87533"/>
    <w:rsid w:val="00E8753D"/>
    <w:rsid w:val="00E87639"/>
    <w:rsid w:val="00E87BDE"/>
    <w:rsid w:val="00E87BF5"/>
    <w:rsid w:val="00E9051F"/>
    <w:rsid w:val="00E90AA8"/>
    <w:rsid w:val="00E91457"/>
    <w:rsid w:val="00E92552"/>
    <w:rsid w:val="00E93AC0"/>
    <w:rsid w:val="00E949AD"/>
    <w:rsid w:val="00E94B74"/>
    <w:rsid w:val="00E94D07"/>
    <w:rsid w:val="00E95160"/>
    <w:rsid w:val="00E95934"/>
    <w:rsid w:val="00E95A64"/>
    <w:rsid w:val="00E95DCE"/>
    <w:rsid w:val="00E96D6C"/>
    <w:rsid w:val="00E96F4E"/>
    <w:rsid w:val="00E9762E"/>
    <w:rsid w:val="00E97FF0"/>
    <w:rsid w:val="00EA0135"/>
    <w:rsid w:val="00EA0805"/>
    <w:rsid w:val="00EA1421"/>
    <w:rsid w:val="00EA1DAA"/>
    <w:rsid w:val="00EA264C"/>
    <w:rsid w:val="00EA27DD"/>
    <w:rsid w:val="00EA28F7"/>
    <w:rsid w:val="00EA3D58"/>
    <w:rsid w:val="00EA49B6"/>
    <w:rsid w:val="00EA4E94"/>
    <w:rsid w:val="00EA54E9"/>
    <w:rsid w:val="00EA592D"/>
    <w:rsid w:val="00EA5B3E"/>
    <w:rsid w:val="00EA688F"/>
    <w:rsid w:val="00EA6CCA"/>
    <w:rsid w:val="00EB02C0"/>
    <w:rsid w:val="00EB0B90"/>
    <w:rsid w:val="00EB0FE4"/>
    <w:rsid w:val="00EB13DA"/>
    <w:rsid w:val="00EB1611"/>
    <w:rsid w:val="00EB1AFE"/>
    <w:rsid w:val="00EB2025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57B0"/>
    <w:rsid w:val="00EB57C2"/>
    <w:rsid w:val="00EB5CB0"/>
    <w:rsid w:val="00EB67C6"/>
    <w:rsid w:val="00EB6973"/>
    <w:rsid w:val="00EB6B34"/>
    <w:rsid w:val="00EB6FD7"/>
    <w:rsid w:val="00EB797A"/>
    <w:rsid w:val="00EB79A0"/>
    <w:rsid w:val="00EB79B2"/>
    <w:rsid w:val="00EC087B"/>
    <w:rsid w:val="00EC107B"/>
    <w:rsid w:val="00EC1B9D"/>
    <w:rsid w:val="00EC1F68"/>
    <w:rsid w:val="00EC2390"/>
    <w:rsid w:val="00EC2595"/>
    <w:rsid w:val="00EC29D3"/>
    <w:rsid w:val="00EC29FD"/>
    <w:rsid w:val="00EC3B58"/>
    <w:rsid w:val="00EC414C"/>
    <w:rsid w:val="00EC44E2"/>
    <w:rsid w:val="00EC47ED"/>
    <w:rsid w:val="00EC5256"/>
    <w:rsid w:val="00EC5ED3"/>
    <w:rsid w:val="00EC5FD9"/>
    <w:rsid w:val="00EC7CE7"/>
    <w:rsid w:val="00ED0847"/>
    <w:rsid w:val="00ED09EF"/>
    <w:rsid w:val="00ED0A4E"/>
    <w:rsid w:val="00ED0B18"/>
    <w:rsid w:val="00ED1596"/>
    <w:rsid w:val="00ED1B5D"/>
    <w:rsid w:val="00ED2358"/>
    <w:rsid w:val="00ED23A1"/>
    <w:rsid w:val="00ED31AA"/>
    <w:rsid w:val="00ED3E5B"/>
    <w:rsid w:val="00ED40DC"/>
    <w:rsid w:val="00ED43DB"/>
    <w:rsid w:val="00ED4974"/>
    <w:rsid w:val="00ED4EB3"/>
    <w:rsid w:val="00ED51FC"/>
    <w:rsid w:val="00ED59A9"/>
    <w:rsid w:val="00ED5FCB"/>
    <w:rsid w:val="00ED6DA2"/>
    <w:rsid w:val="00ED7514"/>
    <w:rsid w:val="00ED7863"/>
    <w:rsid w:val="00ED7E51"/>
    <w:rsid w:val="00EE062E"/>
    <w:rsid w:val="00EE0B26"/>
    <w:rsid w:val="00EE0BE0"/>
    <w:rsid w:val="00EE1642"/>
    <w:rsid w:val="00EE205A"/>
    <w:rsid w:val="00EE214C"/>
    <w:rsid w:val="00EE29C1"/>
    <w:rsid w:val="00EE2AD7"/>
    <w:rsid w:val="00EE2F91"/>
    <w:rsid w:val="00EE3A01"/>
    <w:rsid w:val="00EE4386"/>
    <w:rsid w:val="00EE43BE"/>
    <w:rsid w:val="00EE4B82"/>
    <w:rsid w:val="00EE4E87"/>
    <w:rsid w:val="00EE5911"/>
    <w:rsid w:val="00EE5BDC"/>
    <w:rsid w:val="00EE66F2"/>
    <w:rsid w:val="00EE6868"/>
    <w:rsid w:val="00EE72D7"/>
    <w:rsid w:val="00EE783D"/>
    <w:rsid w:val="00EE798D"/>
    <w:rsid w:val="00EE79CE"/>
    <w:rsid w:val="00EE7F83"/>
    <w:rsid w:val="00EF00D2"/>
    <w:rsid w:val="00EF06FB"/>
    <w:rsid w:val="00EF1413"/>
    <w:rsid w:val="00EF1655"/>
    <w:rsid w:val="00EF2103"/>
    <w:rsid w:val="00EF3AEC"/>
    <w:rsid w:val="00EF3CAA"/>
    <w:rsid w:val="00EF41E7"/>
    <w:rsid w:val="00EF46F7"/>
    <w:rsid w:val="00EF54C1"/>
    <w:rsid w:val="00EF5C5B"/>
    <w:rsid w:val="00EF6084"/>
    <w:rsid w:val="00EF62CC"/>
    <w:rsid w:val="00EF646D"/>
    <w:rsid w:val="00EF6480"/>
    <w:rsid w:val="00EF6FCE"/>
    <w:rsid w:val="00EF7026"/>
    <w:rsid w:val="00EF7135"/>
    <w:rsid w:val="00EF7199"/>
    <w:rsid w:val="00F001B9"/>
    <w:rsid w:val="00F00614"/>
    <w:rsid w:val="00F0103C"/>
    <w:rsid w:val="00F018D7"/>
    <w:rsid w:val="00F0278C"/>
    <w:rsid w:val="00F0385F"/>
    <w:rsid w:val="00F03D2F"/>
    <w:rsid w:val="00F03FF1"/>
    <w:rsid w:val="00F0418A"/>
    <w:rsid w:val="00F057AD"/>
    <w:rsid w:val="00F05A73"/>
    <w:rsid w:val="00F05AE0"/>
    <w:rsid w:val="00F05E20"/>
    <w:rsid w:val="00F06598"/>
    <w:rsid w:val="00F067E2"/>
    <w:rsid w:val="00F06F88"/>
    <w:rsid w:val="00F07328"/>
    <w:rsid w:val="00F07783"/>
    <w:rsid w:val="00F07B9F"/>
    <w:rsid w:val="00F07F39"/>
    <w:rsid w:val="00F07FA9"/>
    <w:rsid w:val="00F10CD3"/>
    <w:rsid w:val="00F113A4"/>
    <w:rsid w:val="00F11C21"/>
    <w:rsid w:val="00F11E94"/>
    <w:rsid w:val="00F12DBC"/>
    <w:rsid w:val="00F1354B"/>
    <w:rsid w:val="00F13DBA"/>
    <w:rsid w:val="00F1485B"/>
    <w:rsid w:val="00F14A80"/>
    <w:rsid w:val="00F14B20"/>
    <w:rsid w:val="00F14EB8"/>
    <w:rsid w:val="00F15257"/>
    <w:rsid w:val="00F15587"/>
    <w:rsid w:val="00F15C94"/>
    <w:rsid w:val="00F163A9"/>
    <w:rsid w:val="00F16979"/>
    <w:rsid w:val="00F170F0"/>
    <w:rsid w:val="00F17E23"/>
    <w:rsid w:val="00F2045D"/>
    <w:rsid w:val="00F204A8"/>
    <w:rsid w:val="00F20507"/>
    <w:rsid w:val="00F20E35"/>
    <w:rsid w:val="00F20EAE"/>
    <w:rsid w:val="00F213C4"/>
    <w:rsid w:val="00F21889"/>
    <w:rsid w:val="00F218F8"/>
    <w:rsid w:val="00F21F46"/>
    <w:rsid w:val="00F22877"/>
    <w:rsid w:val="00F229A1"/>
    <w:rsid w:val="00F22BF3"/>
    <w:rsid w:val="00F23603"/>
    <w:rsid w:val="00F236F9"/>
    <w:rsid w:val="00F241F4"/>
    <w:rsid w:val="00F24912"/>
    <w:rsid w:val="00F24B5A"/>
    <w:rsid w:val="00F251F7"/>
    <w:rsid w:val="00F25935"/>
    <w:rsid w:val="00F2604F"/>
    <w:rsid w:val="00F26F8A"/>
    <w:rsid w:val="00F270EB"/>
    <w:rsid w:val="00F30575"/>
    <w:rsid w:val="00F30761"/>
    <w:rsid w:val="00F31067"/>
    <w:rsid w:val="00F31140"/>
    <w:rsid w:val="00F3132A"/>
    <w:rsid w:val="00F31B43"/>
    <w:rsid w:val="00F33169"/>
    <w:rsid w:val="00F33535"/>
    <w:rsid w:val="00F34486"/>
    <w:rsid w:val="00F34BAD"/>
    <w:rsid w:val="00F34E2A"/>
    <w:rsid w:val="00F354B4"/>
    <w:rsid w:val="00F35F02"/>
    <w:rsid w:val="00F3627E"/>
    <w:rsid w:val="00F37C65"/>
    <w:rsid w:val="00F37DEA"/>
    <w:rsid w:val="00F40548"/>
    <w:rsid w:val="00F40FE8"/>
    <w:rsid w:val="00F41088"/>
    <w:rsid w:val="00F42DC3"/>
    <w:rsid w:val="00F43431"/>
    <w:rsid w:val="00F44161"/>
    <w:rsid w:val="00F44319"/>
    <w:rsid w:val="00F444BA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DD9"/>
    <w:rsid w:val="00F47F70"/>
    <w:rsid w:val="00F501BF"/>
    <w:rsid w:val="00F50A8A"/>
    <w:rsid w:val="00F513B3"/>
    <w:rsid w:val="00F518B9"/>
    <w:rsid w:val="00F526A1"/>
    <w:rsid w:val="00F52733"/>
    <w:rsid w:val="00F53005"/>
    <w:rsid w:val="00F532C3"/>
    <w:rsid w:val="00F53CB6"/>
    <w:rsid w:val="00F53D2A"/>
    <w:rsid w:val="00F53EF5"/>
    <w:rsid w:val="00F53FA7"/>
    <w:rsid w:val="00F553CA"/>
    <w:rsid w:val="00F569D1"/>
    <w:rsid w:val="00F56D56"/>
    <w:rsid w:val="00F57085"/>
    <w:rsid w:val="00F57D1E"/>
    <w:rsid w:val="00F61983"/>
    <w:rsid w:val="00F61EE2"/>
    <w:rsid w:val="00F61FFD"/>
    <w:rsid w:val="00F6242D"/>
    <w:rsid w:val="00F62983"/>
    <w:rsid w:val="00F63497"/>
    <w:rsid w:val="00F63A33"/>
    <w:rsid w:val="00F669B3"/>
    <w:rsid w:val="00F669EC"/>
    <w:rsid w:val="00F702D9"/>
    <w:rsid w:val="00F71809"/>
    <w:rsid w:val="00F7192E"/>
    <w:rsid w:val="00F71B09"/>
    <w:rsid w:val="00F71C2D"/>
    <w:rsid w:val="00F739F1"/>
    <w:rsid w:val="00F74241"/>
    <w:rsid w:val="00F745CC"/>
    <w:rsid w:val="00F75CA2"/>
    <w:rsid w:val="00F7679E"/>
    <w:rsid w:val="00F76A8B"/>
    <w:rsid w:val="00F77572"/>
    <w:rsid w:val="00F77BEE"/>
    <w:rsid w:val="00F8004C"/>
    <w:rsid w:val="00F801D4"/>
    <w:rsid w:val="00F804C4"/>
    <w:rsid w:val="00F81035"/>
    <w:rsid w:val="00F82023"/>
    <w:rsid w:val="00F820FB"/>
    <w:rsid w:val="00F82D10"/>
    <w:rsid w:val="00F82F2B"/>
    <w:rsid w:val="00F8351E"/>
    <w:rsid w:val="00F83683"/>
    <w:rsid w:val="00F83C0B"/>
    <w:rsid w:val="00F847FE"/>
    <w:rsid w:val="00F8490C"/>
    <w:rsid w:val="00F84BD4"/>
    <w:rsid w:val="00F85272"/>
    <w:rsid w:val="00F858B1"/>
    <w:rsid w:val="00F8660B"/>
    <w:rsid w:val="00F86638"/>
    <w:rsid w:val="00F86A91"/>
    <w:rsid w:val="00F87032"/>
    <w:rsid w:val="00F87870"/>
    <w:rsid w:val="00F9020A"/>
    <w:rsid w:val="00F903A8"/>
    <w:rsid w:val="00F908E6"/>
    <w:rsid w:val="00F90A4C"/>
    <w:rsid w:val="00F91274"/>
    <w:rsid w:val="00F91537"/>
    <w:rsid w:val="00F919B7"/>
    <w:rsid w:val="00F929AB"/>
    <w:rsid w:val="00F929F7"/>
    <w:rsid w:val="00F93528"/>
    <w:rsid w:val="00F93B80"/>
    <w:rsid w:val="00F93F75"/>
    <w:rsid w:val="00F94353"/>
    <w:rsid w:val="00F9483D"/>
    <w:rsid w:val="00F95450"/>
    <w:rsid w:val="00F95BD9"/>
    <w:rsid w:val="00F95FA1"/>
    <w:rsid w:val="00F960EC"/>
    <w:rsid w:val="00F965F1"/>
    <w:rsid w:val="00F97CFA"/>
    <w:rsid w:val="00F97D88"/>
    <w:rsid w:val="00FA013E"/>
    <w:rsid w:val="00FA05EA"/>
    <w:rsid w:val="00FA082C"/>
    <w:rsid w:val="00FA0969"/>
    <w:rsid w:val="00FA09E9"/>
    <w:rsid w:val="00FA17FE"/>
    <w:rsid w:val="00FA2129"/>
    <w:rsid w:val="00FA2259"/>
    <w:rsid w:val="00FA2D23"/>
    <w:rsid w:val="00FA2D78"/>
    <w:rsid w:val="00FA31CA"/>
    <w:rsid w:val="00FA3391"/>
    <w:rsid w:val="00FA3419"/>
    <w:rsid w:val="00FA36F8"/>
    <w:rsid w:val="00FA4379"/>
    <w:rsid w:val="00FA486B"/>
    <w:rsid w:val="00FA4E87"/>
    <w:rsid w:val="00FA5796"/>
    <w:rsid w:val="00FA5B3F"/>
    <w:rsid w:val="00FA5ECF"/>
    <w:rsid w:val="00FA6474"/>
    <w:rsid w:val="00FA653D"/>
    <w:rsid w:val="00FA66D9"/>
    <w:rsid w:val="00FA6DF9"/>
    <w:rsid w:val="00FA6F92"/>
    <w:rsid w:val="00FA74EA"/>
    <w:rsid w:val="00FA7589"/>
    <w:rsid w:val="00FA7747"/>
    <w:rsid w:val="00FA7A2E"/>
    <w:rsid w:val="00FA7F83"/>
    <w:rsid w:val="00FB0179"/>
    <w:rsid w:val="00FB04A0"/>
    <w:rsid w:val="00FB0F65"/>
    <w:rsid w:val="00FB100F"/>
    <w:rsid w:val="00FB127E"/>
    <w:rsid w:val="00FB26DD"/>
    <w:rsid w:val="00FB2752"/>
    <w:rsid w:val="00FB277F"/>
    <w:rsid w:val="00FB2859"/>
    <w:rsid w:val="00FB346C"/>
    <w:rsid w:val="00FB361C"/>
    <w:rsid w:val="00FB479D"/>
    <w:rsid w:val="00FB49FC"/>
    <w:rsid w:val="00FB4C9B"/>
    <w:rsid w:val="00FB51FB"/>
    <w:rsid w:val="00FB553F"/>
    <w:rsid w:val="00FB56A6"/>
    <w:rsid w:val="00FB5B09"/>
    <w:rsid w:val="00FB5B73"/>
    <w:rsid w:val="00FB5D89"/>
    <w:rsid w:val="00FB5E0E"/>
    <w:rsid w:val="00FB7654"/>
    <w:rsid w:val="00FB7753"/>
    <w:rsid w:val="00FC1C1E"/>
    <w:rsid w:val="00FC1E21"/>
    <w:rsid w:val="00FC28F7"/>
    <w:rsid w:val="00FC2F36"/>
    <w:rsid w:val="00FC342B"/>
    <w:rsid w:val="00FC362D"/>
    <w:rsid w:val="00FC3B0A"/>
    <w:rsid w:val="00FC5533"/>
    <w:rsid w:val="00FC59F4"/>
    <w:rsid w:val="00FC5E84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72C"/>
    <w:rsid w:val="00FD10D8"/>
    <w:rsid w:val="00FD13DA"/>
    <w:rsid w:val="00FD14D4"/>
    <w:rsid w:val="00FD1576"/>
    <w:rsid w:val="00FD2A27"/>
    <w:rsid w:val="00FD3740"/>
    <w:rsid w:val="00FD3802"/>
    <w:rsid w:val="00FD3E05"/>
    <w:rsid w:val="00FD418C"/>
    <w:rsid w:val="00FD42BA"/>
    <w:rsid w:val="00FD4342"/>
    <w:rsid w:val="00FD484A"/>
    <w:rsid w:val="00FD4D28"/>
    <w:rsid w:val="00FD5208"/>
    <w:rsid w:val="00FD5771"/>
    <w:rsid w:val="00FD5CE8"/>
    <w:rsid w:val="00FD6101"/>
    <w:rsid w:val="00FD670C"/>
    <w:rsid w:val="00FD69FF"/>
    <w:rsid w:val="00FD7174"/>
    <w:rsid w:val="00FD777F"/>
    <w:rsid w:val="00FD7867"/>
    <w:rsid w:val="00FD7CF3"/>
    <w:rsid w:val="00FE0ED4"/>
    <w:rsid w:val="00FE10EF"/>
    <w:rsid w:val="00FE1D96"/>
    <w:rsid w:val="00FE2990"/>
    <w:rsid w:val="00FE3401"/>
    <w:rsid w:val="00FE3BD0"/>
    <w:rsid w:val="00FE4388"/>
    <w:rsid w:val="00FE47DB"/>
    <w:rsid w:val="00FE5424"/>
    <w:rsid w:val="00FE58C6"/>
    <w:rsid w:val="00FE5B72"/>
    <w:rsid w:val="00FE5DC3"/>
    <w:rsid w:val="00FE76A3"/>
    <w:rsid w:val="00FF16E9"/>
    <w:rsid w:val="00FF1CFB"/>
    <w:rsid w:val="00FF28BF"/>
    <w:rsid w:val="00FF2D30"/>
    <w:rsid w:val="00FF2F0F"/>
    <w:rsid w:val="00FF337E"/>
    <w:rsid w:val="00FF3F36"/>
    <w:rsid w:val="00FF4BB9"/>
    <w:rsid w:val="00FF561D"/>
    <w:rsid w:val="00FF5CD4"/>
    <w:rsid w:val="00FF61C5"/>
    <w:rsid w:val="00FF63D5"/>
    <w:rsid w:val="00FF648D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25721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25721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25721E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25721E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25721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5721E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25721E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229AB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A29E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5721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5721E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5721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721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5721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5721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5721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5721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5721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character" w:customStyle="1" w:styleId="shorttext1">
    <w:name w:val="short_text1"/>
    <w:basedOn w:val="DefaultParagraphFont"/>
    <w:uiPriority w:val="99"/>
    <w:rsid w:val="0025721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25721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5721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5721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572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572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2572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2572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572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572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5721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5721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5721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25721E"/>
    <w:rPr>
      <w:i/>
      <w:iCs/>
    </w:rPr>
  </w:style>
  <w:style w:type="character" w:customStyle="1" w:styleId="apple-converted-space">
    <w:name w:val="apple-converted-space"/>
    <w:basedOn w:val="DefaultParagraphFont"/>
    <w:rsid w:val="0025721E"/>
  </w:style>
  <w:style w:type="paragraph" w:customStyle="1" w:styleId="TableParagraph">
    <w:name w:val="Table Paragraph"/>
    <w:basedOn w:val="Normal"/>
    <w:uiPriority w:val="1"/>
    <w:qFormat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5721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5721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25721E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8148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F15587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E901A-35EA-43D1-BE2E-777E35B71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192</TotalTime>
  <Pages>12</Pages>
  <Words>2985</Words>
  <Characters>13002</Characters>
  <Application>Microsoft Office Word</Application>
  <DocSecurity>0</DocSecurity>
  <Lines>108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15956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Kornsiri, Chongaksorn</cp:lastModifiedBy>
  <cp:revision>32</cp:revision>
  <cp:lastPrinted>2021-11-08T08:56:00Z</cp:lastPrinted>
  <dcterms:created xsi:type="dcterms:W3CDTF">2021-10-21T18:11:00Z</dcterms:created>
  <dcterms:modified xsi:type="dcterms:W3CDTF">2021-11-12T02:40:00Z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