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68316" w14:textId="77777777" w:rsidR="00804175" w:rsidRPr="00E2673C" w:rsidRDefault="00804175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E2673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2673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E2673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CDFC5AD" w14:textId="77777777" w:rsidR="002B6838" w:rsidRPr="00E2673C" w:rsidRDefault="002B6838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7FAF39C9" w14:textId="2EEFE5A9" w:rsidR="00804175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048E037" w14:textId="0C981239" w:rsidR="00804175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ผลกระทบจากการแพร่ระบาดของโรคติดเชื้อ</w:t>
      </w:r>
      <w:r w:rsidR="00661819"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ไวรัส</w:t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โคโรนา </w:t>
      </w:r>
      <w:r w:rsidR="00DB5121" w:rsidRPr="00E2673C">
        <w:rPr>
          <w:rFonts w:ascii="Angsana New" w:hAnsi="Angsana New" w:cs="Angsana New"/>
          <w:sz w:val="30"/>
          <w:szCs w:val="30"/>
          <w:lang w:val="en-US"/>
        </w:rPr>
        <w:t>2019</w:t>
      </w:r>
      <w:r w:rsidR="00661819"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61819" w:rsidRPr="00E2673C">
        <w:rPr>
          <w:rFonts w:ascii="Angsana New" w:hAnsi="Angsana New" w:cs="Angsana New"/>
          <w:sz w:val="30"/>
          <w:szCs w:val="30"/>
          <w:lang w:val="en-US" w:bidi="th-TH"/>
        </w:rPr>
        <w:t>(C</w:t>
      </w:r>
      <w:r w:rsidR="006D1C43" w:rsidRPr="00E2673C">
        <w:rPr>
          <w:rFonts w:ascii="Angsana New" w:hAnsi="Angsana New" w:cs="Angsana New"/>
          <w:sz w:val="30"/>
          <w:szCs w:val="30"/>
          <w:lang w:val="en-US" w:bidi="th-TH"/>
        </w:rPr>
        <w:t>OVID</w:t>
      </w:r>
      <w:r w:rsidR="00661819" w:rsidRPr="00E2673C">
        <w:rPr>
          <w:rFonts w:ascii="Angsana New" w:hAnsi="Angsana New" w:cs="Angsana New"/>
          <w:sz w:val="30"/>
          <w:szCs w:val="30"/>
          <w:lang w:val="en-US" w:bidi="th-TH"/>
        </w:rPr>
        <w:t>-19)</w:t>
      </w:r>
    </w:p>
    <w:p w14:paraId="06CE4BC4" w14:textId="042747D8" w:rsidR="009F4D02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F4D02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33D5102" w14:textId="51F9F5CE" w:rsidR="00E92A7C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E2673C">
        <w:rPr>
          <w:rFonts w:ascii="Angsana New" w:hAnsi="Angsana New" w:cs="Angsana New"/>
          <w:sz w:val="30"/>
          <w:szCs w:val="30"/>
          <w:lang w:val="en-US"/>
        </w:rPr>
        <w:t>4</w:t>
      </w:r>
      <w:r w:rsidR="00E92A7C" w:rsidRPr="00E2673C">
        <w:rPr>
          <w:rFonts w:ascii="Angsana New" w:hAnsi="Angsana New" w:cs="Angsana New"/>
          <w:sz w:val="30"/>
          <w:szCs w:val="30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5259816C" w14:textId="57027C09" w:rsidR="00804175" w:rsidRPr="00E2673C" w:rsidRDefault="006E763D" w:rsidP="00E92A7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B5121"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บริษัทร่วมและการร่วมค้า</w:t>
      </w:r>
    </w:p>
    <w:p w14:paraId="4EC6F6AB" w14:textId="31509801" w:rsidR="00804175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41F1EBF7" w14:textId="78C8F0B6" w:rsidR="00804175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8F64782" w14:textId="0DCB0CA7" w:rsidR="00804175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6C8283AA" w14:textId="1D1E517C" w:rsidR="007749F8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F57024" w:rsidRPr="00E2673C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7749F8"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  <w:r w:rsidR="00007514"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และใบแสดงสำคัญสิทธิ</w:t>
      </w:r>
    </w:p>
    <w:p w14:paraId="1B222BD5" w14:textId="409F8697" w:rsidR="00F57024" w:rsidRPr="00E2673C" w:rsidRDefault="007749F8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DB5121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ดำเนินงานและรายได้</w:t>
      </w:r>
    </w:p>
    <w:p w14:paraId="08F8498C" w14:textId="35E82245" w:rsidR="001773DA" w:rsidRPr="00E2673C" w:rsidRDefault="006E763D" w:rsidP="008F206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749F8"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82A380E" w14:textId="77326B47" w:rsidR="00A91D6F" w:rsidRPr="00E2673C" w:rsidRDefault="006E763D" w:rsidP="008F206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749F8" w:rsidRPr="00E2673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A91D6F" w:rsidRPr="00E2673C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6B553C4" w14:textId="1676E615" w:rsidR="00804175" w:rsidRPr="00E2673C" w:rsidRDefault="006E763D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749F8" w:rsidRPr="00E2673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2B6838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5B6883" w14:textId="4E25F482" w:rsidR="00DA411C" w:rsidRPr="00E2673C" w:rsidRDefault="006E763D" w:rsidP="00DA411C">
      <w:pPr>
        <w:pStyle w:val="index"/>
        <w:tabs>
          <w:tab w:val="clear" w:pos="1134"/>
        </w:tabs>
        <w:spacing w:after="0" w:line="380" w:lineRule="exact"/>
        <w:ind w:left="1267" w:hanging="126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749F8" w:rsidRPr="00E2673C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A411C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0EC5290F" w14:textId="2F3D3446" w:rsidR="00523C4F" w:rsidRPr="00E2673C" w:rsidRDefault="006E763D" w:rsidP="00677861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7749F8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21EC2" w:rsidRPr="00E2673C">
        <w:rPr>
          <w:rFonts w:ascii="Angsana New" w:hAnsi="Angsana New" w:cs="Angsana New"/>
          <w:sz w:val="30"/>
          <w:szCs w:val="30"/>
          <w:lang w:bidi="th-TH"/>
        </w:rPr>
        <w:tab/>
      </w:r>
      <w:r w:rsidR="00DB5121"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D8C35F" w14:textId="021469CD" w:rsidR="00000751" w:rsidRPr="00E2673C" w:rsidRDefault="00000751" w:rsidP="00DB5121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DA82ADA" w14:textId="77777777" w:rsidR="00733200" w:rsidRPr="00E2673C" w:rsidRDefault="00733200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780A77D" w14:textId="77777777" w:rsidR="00B63674" w:rsidRPr="00E2673C" w:rsidRDefault="00B63674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DA64C62" w14:textId="5FF43C38" w:rsidR="00804175" w:rsidRPr="00E2673C" w:rsidRDefault="00804175" w:rsidP="00D05081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D53F8" w14:textId="77777777" w:rsidR="00804175" w:rsidRPr="00E2673C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31B416A" w14:textId="28EF335D" w:rsidR="00804175" w:rsidRPr="00E2673C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E2673C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6C3596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F6014" w:rsidRPr="00E2673C">
        <w:rPr>
          <w:rFonts w:ascii="Angsana New" w:hAnsi="Angsana New" w:cs="Angsana New"/>
          <w:sz w:val="30"/>
          <w:szCs w:val="30"/>
        </w:rPr>
        <w:t>1</w:t>
      </w:r>
      <w:r w:rsidR="000F2378">
        <w:rPr>
          <w:rFonts w:ascii="Angsana New" w:hAnsi="Angsana New" w:cs="Angsana New"/>
          <w:sz w:val="30"/>
          <w:szCs w:val="30"/>
        </w:rPr>
        <w:t>5</w:t>
      </w:r>
      <w:r w:rsidR="007F6014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F6014" w:rsidRPr="00E2673C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4D2965" w:rsidRPr="00E2673C">
        <w:rPr>
          <w:rFonts w:ascii="Angsana New" w:hAnsi="Angsana New" w:cs="Angsana New"/>
          <w:sz w:val="30"/>
          <w:szCs w:val="30"/>
        </w:rPr>
        <w:t>2564</w:t>
      </w:r>
    </w:p>
    <w:p w14:paraId="735FB1F0" w14:textId="77777777" w:rsidR="006D68E2" w:rsidRPr="00E2673C" w:rsidRDefault="006D68E2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93A4B22" w14:textId="5845AC1A" w:rsidR="00424056" w:rsidRPr="00E2673C" w:rsidRDefault="0026026D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E2673C">
        <w:rPr>
          <w:rFonts w:ascii="Angsana New" w:hAnsi="Angsana New" w:cs="Angsana New" w:hint="cs"/>
          <w:b/>
          <w:bCs/>
          <w:sz w:val="30"/>
          <w:szCs w:val="30"/>
          <w:u w:val="none"/>
        </w:rPr>
        <w:t>1</w:t>
      </w:r>
      <w:r w:rsidR="00F727BA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804175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F454DB2" w14:textId="77777777" w:rsidR="00804175" w:rsidRPr="00E2673C" w:rsidRDefault="00804175" w:rsidP="00DB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F04D6E7" w14:textId="7C1F955E" w:rsidR="00DB5121" w:rsidRPr="00E2673C" w:rsidRDefault="00DB5121" w:rsidP="00DB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E2673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Pr="00E2673C">
        <w:rPr>
          <w:rFonts w:ascii="Angsana New" w:hAnsi="Angsana New" w:cs="Angsana New" w:hint="eastAsia"/>
          <w:sz w:val="30"/>
          <w:szCs w:val="30"/>
          <w:cs/>
        </w:rPr>
        <w:t>”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2673C">
        <w:rPr>
          <w:rFonts w:ascii="Angsana New" w:hAnsi="Angsana New" w:cs="Angsana New" w:hint="cs"/>
          <w:sz w:val="30"/>
          <w:szCs w:val="30"/>
          <w:cs/>
        </w:rPr>
        <w:t>ตามมาตรฐานการบัญชี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34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 </w:t>
      </w:r>
      <w:r w:rsidRPr="00E2673C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เหตุการณ์และสถานการณ์ใหม่</w:t>
      </w:r>
      <w:r w:rsidR="00DE6EC1" w:rsidRPr="00E267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ๆ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Pr="00E2673C">
        <w:rPr>
          <w:rFonts w:ascii="Angsana New" w:hAnsi="Angsana New" w:cs="Angsana New"/>
          <w:sz w:val="30"/>
          <w:szCs w:val="30"/>
        </w:rPr>
        <w:t xml:space="preserve"> 31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2563</w:t>
      </w:r>
    </w:p>
    <w:p w14:paraId="07B549D7" w14:textId="77777777" w:rsidR="00DB5121" w:rsidRPr="00E2673C" w:rsidRDefault="00DB5121" w:rsidP="00DB5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0DE827D" w14:textId="7D50389B" w:rsidR="00DB5121" w:rsidRPr="00E2673C" w:rsidRDefault="00DB5121" w:rsidP="00DB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นโยบายการบัญชีวิธีการคำนวณและแหล่งข้อมูลสำคัญที่ใช้ในการประมาณการ</w:t>
      </w:r>
      <w:r w:rsidRPr="00E2673C">
        <w:rPr>
          <w:rFonts w:ascii="Angsana New" w:hAnsi="Angsana New" w:cs="Angsana New" w:hint="cs"/>
          <w:sz w:val="30"/>
          <w:szCs w:val="30"/>
          <w:cs/>
        </w:rPr>
        <w:t>ที่</w:t>
      </w:r>
      <w:r w:rsidRPr="00E2673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2673C">
        <w:rPr>
          <w:rFonts w:ascii="Angsana New" w:hAnsi="Angsana New" w:cs="Angsana New" w:hint="cs"/>
          <w:sz w:val="30"/>
          <w:szCs w:val="30"/>
          <w:cs/>
        </w:rPr>
        <w:t>ไว้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2673C">
        <w:rPr>
          <w:rFonts w:ascii="Angsana New" w:hAnsi="Angsana New" w:cs="Angsana New"/>
          <w:sz w:val="30"/>
          <w:szCs w:val="30"/>
        </w:rPr>
        <w:t xml:space="preserve">31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2673C">
        <w:rPr>
          <w:rFonts w:ascii="Angsana New" w:hAnsi="Angsana New" w:cs="Angsana New"/>
          <w:sz w:val="30"/>
          <w:szCs w:val="30"/>
        </w:rPr>
        <w:t>2563</w:t>
      </w:r>
    </w:p>
    <w:p w14:paraId="0340D6E5" w14:textId="77777777" w:rsidR="00DB5121" w:rsidRPr="00E2673C" w:rsidRDefault="00DB5121" w:rsidP="00DB5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980CEBA" w14:textId="77777777" w:rsidR="00DB5121" w:rsidRPr="00E2673C" w:rsidRDefault="00DB5121" w:rsidP="00DB51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both"/>
        <w:rPr>
          <w:rFonts w:ascii="Angsana New" w:hAnsi="Angsana New"/>
          <w:sz w:val="30"/>
          <w:szCs w:val="30"/>
        </w:rPr>
      </w:pPr>
      <w:r w:rsidRPr="00E2673C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  <w:r w:rsidRPr="00E2673C">
        <w:rPr>
          <w:rFonts w:ascii="Angsana New" w:hAnsi="Angsana New"/>
          <w:sz w:val="30"/>
          <w:szCs w:val="30"/>
          <w:cs/>
        </w:rPr>
        <w:t xml:space="preserve"> </w:t>
      </w:r>
    </w:p>
    <w:p w14:paraId="0D87B6FA" w14:textId="77777777" w:rsidR="00DB5121" w:rsidRPr="00E2673C" w:rsidRDefault="00DB5121" w:rsidP="00DB5121">
      <w:pPr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2A835389" w14:textId="3C25DCF4" w:rsidR="00DB5121" w:rsidRPr="00E2673C" w:rsidRDefault="00DB5121" w:rsidP="00DB512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</w:pP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ณ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วันที่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30 </w:t>
      </w:r>
      <w:r w:rsidRPr="00E2673C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x-none"/>
        </w:rPr>
        <w:t>กันยายน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2564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กลุ่มบริษัทและบริษัทมีหนี้สินหมุนเวียนสูงกว่าสินทรัพย์หมุนเวียนจำนวน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987548"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2</w:t>
      </w:r>
      <w:r w:rsidR="007B3D14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79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ล้านบาทและ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661819"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50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ล้านบาท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ตามลำดับ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และผลการดำเนินงานสำหรับงวดเก้าเดือนสิ้นสุดวันที่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30 </w:t>
      </w:r>
      <w:r w:rsidRPr="00E2673C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x-none"/>
        </w:rPr>
        <w:t>กันยายน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2564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จำนวน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987548"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2</w:t>
      </w:r>
      <w:r w:rsidR="001A7B3E"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7</w:t>
      </w:r>
      <w:r w:rsidR="00A03379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7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ล้านบาท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และ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987548"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5</w:t>
      </w:r>
      <w:r w:rsidR="00A03379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5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ล้านบาท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ตามลำดับ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</w:rPr>
        <w:t>การดำเนินงานของกลุ่ม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</w:rPr>
        <w:t>COVID-19</w:t>
      </w:r>
    </w:p>
    <w:p w14:paraId="0B2889E3" w14:textId="77777777" w:rsidR="00DB5121" w:rsidRPr="00E2673C" w:rsidRDefault="00DB5121" w:rsidP="00DB5121">
      <w:pPr>
        <w:pStyle w:val="AccountingPolicy"/>
        <w:tabs>
          <w:tab w:val="left" w:pos="-6210"/>
        </w:tabs>
        <w:ind w:left="540" w:firstLine="0"/>
        <w:jc w:val="thaiDistribute"/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</w:pPr>
    </w:p>
    <w:p w14:paraId="2D3E7826" w14:textId="77777777" w:rsidR="00DB5121" w:rsidRPr="00E2673C" w:rsidRDefault="00DB5121" w:rsidP="00DB5121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</w:pP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br w:type="page"/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lastRenderedPageBreak/>
        <w:t>ถึงแม้ว่าสถานการณ์การแพร่ระบาดของ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t>COVID-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val="en-US" w:bidi="th-TH"/>
        </w:rPr>
        <w:t>19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ยังคงเกิดขึ้นอย่างต่อเนื่อง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ผู้บริหารของกลุ่มบริษัทเชื่อมั่นว่าสถานการณ์ของ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t>COVID-19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จะมีแนวโน้มในทางที่ดีขึ้นจากการแจกจ่ายวัคซีนในระหว่างปี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val="en-US" w:bidi="th-TH"/>
        </w:rPr>
        <w:t>2564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ตลอดจนมาตรการควบคุมการแพร่ระบาด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t>COVID-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val="en-US" w:bidi="th-TH"/>
        </w:rPr>
        <w:t>19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ของรัฐบาล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กลุ่มบริษัทใช้นโยบายและวิธีการเพื่อจัดการความเสี่ยงด้านสภาพคล่อง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โดยลดงบประมาณค่าใช้จ่าย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ดำเนินการพิจารณาขายโครงการพัฒนาอสังหาริมทรัพย์หลายแห่ง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br/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ซึ่งเป็นไปตามรูปแบบการดำเนินธุรกิจปกติของบริษัท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cs/>
          <w:lang w:bidi="th-TH"/>
        </w:rPr>
        <w:t xml:space="preserve"> 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การขอขยายระยะเวลาการชำระเงินกู้ยืมจากสถาบันการเงินและการออกหุ้นสามัญเพิ่มทุนเพื่อรองรับการใช้สิทธิตามใบสำคัญแสดงสิทธิและการเพิ่มทุนแบบมอบอำนาจ</w:t>
      </w:r>
      <w:r w:rsidRPr="00E2673C">
        <w:rPr>
          <w:rStyle w:val="normaltextrun"/>
          <w:rFonts w:ascii="Angsana New" w:hAnsi="Angsana New" w:cs="Angsana New"/>
          <w:sz w:val="30"/>
          <w:szCs w:val="30"/>
          <w:shd w:val="clear" w:color="auto" w:fill="FFFFFF"/>
          <w:lang w:bidi="th-TH"/>
        </w:rPr>
        <w:br/>
      </w:r>
      <w:r w:rsidRPr="00E2673C">
        <w:rPr>
          <w:rStyle w:val="normaltextrun"/>
          <w:rFonts w:ascii="Angsana New" w:hAnsi="Angsana New" w:cs="Angsana New" w:hint="cs"/>
          <w:sz w:val="30"/>
          <w:szCs w:val="30"/>
          <w:shd w:val="clear" w:color="auto" w:fill="FFFFFF"/>
          <w:cs/>
          <w:lang w:bidi="th-TH"/>
        </w:rPr>
        <w:t>ซึ่งได้รับการอนุมัติจากผู้ถือหุ้นแล้ว</w:t>
      </w:r>
    </w:p>
    <w:p w14:paraId="50940380" w14:textId="77777777" w:rsidR="00DB5121" w:rsidRPr="00E2673C" w:rsidRDefault="00DB5121" w:rsidP="00DB5121">
      <w:pPr>
        <w:spacing w:line="240" w:lineRule="auto"/>
        <w:rPr>
          <w:rFonts w:ascii="Angsana New" w:eastAsia="MS Mincho" w:hAnsi="Angsana New" w:cs="Angsana New"/>
          <w:color w:val="000000"/>
          <w:sz w:val="30"/>
          <w:szCs w:val="30"/>
          <w:cs/>
          <w:lang w:eastAsia="x-none"/>
        </w:rPr>
      </w:pPr>
    </w:p>
    <w:p w14:paraId="59571A18" w14:textId="77777777" w:rsidR="00DB5121" w:rsidRPr="00E2673C" w:rsidRDefault="00DB5121" w:rsidP="00DB5121">
      <w:pPr>
        <w:spacing w:line="240" w:lineRule="auto"/>
        <w:ind w:left="540"/>
        <w:jc w:val="thaiDistribute"/>
        <w:rPr>
          <w:rStyle w:val="eop"/>
          <w:rFonts w:ascii="Angsana New" w:hAnsi="Angsana New"/>
          <w:color w:val="000000"/>
          <w:sz w:val="30"/>
          <w:szCs w:val="30"/>
          <w:shd w:val="clear" w:color="auto" w:fill="FFFFFF"/>
        </w:rPr>
      </w:pP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ดำเนินการดังกล่าวข้างต้นจะทำให้กลุ่มบริษัทมีสภาพคล่องเพียงพอในการดำเนินธุรกิจและจ่ายชำระหนี้เมื่อถึงกำหนด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ตามหลักเกณฑ์การดำเนินงานต่อเนื่อง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ดังนั้น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  <w:r w:rsidRPr="00E2673C">
        <w:rPr>
          <w:rStyle w:val="eop"/>
          <w:rFonts w:ascii="Angsana New" w:hAnsi="Angsana New" w:hint="cs"/>
          <w:color w:val="000000"/>
          <w:sz w:val="30"/>
          <w:szCs w:val="30"/>
          <w:shd w:val="clear" w:color="auto" w:fill="FFFFFF"/>
        </w:rPr>
        <w:t> </w:t>
      </w:r>
    </w:p>
    <w:p w14:paraId="2628436B" w14:textId="77777777" w:rsidR="00161423" w:rsidRPr="00E2673C" w:rsidRDefault="00161423" w:rsidP="00DB512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1AF1EF6" w14:textId="65D39630" w:rsidR="00696615" w:rsidRPr="00E2673C" w:rsidRDefault="0026026D" w:rsidP="00661819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E2673C">
        <w:rPr>
          <w:rFonts w:cs="Angsana New" w:hint="cs"/>
          <w:b/>
          <w:bCs/>
          <w:szCs w:val="30"/>
        </w:rPr>
        <w:t>2</w:t>
      </w:r>
      <w:r w:rsidR="00F727BA" w:rsidRPr="00E2673C">
        <w:rPr>
          <w:rFonts w:cs="Angsana New"/>
          <w:b/>
          <w:bCs/>
          <w:szCs w:val="30"/>
          <w:cs/>
          <w:lang w:val="th-TH"/>
        </w:rPr>
        <w:tab/>
      </w:r>
      <w:r w:rsidR="00696615" w:rsidRPr="00E2673C">
        <w:rPr>
          <w:rFonts w:cs="Angsana New"/>
          <w:b/>
          <w:bCs/>
          <w:szCs w:val="30"/>
          <w:cs/>
          <w:lang w:val="th-TH"/>
        </w:rPr>
        <w:t>ผลกระทบจากการแพร่ระบาดของโรคติดเชื้อ</w:t>
      </w:r>
      <w:r w:rsidR="00661819" w:rsidRPr="00E2673C">
        <w:rPr>
          <w:rFonts w:cs="Angsana New" w:hint="cs"/>
          <w:b/>
          <w:bCs/>
          <w:szCs w:val="30"/>
          <w:cs/>
          <w:lang w:val="th-TH"/>
        </w:rPr>
        <w:t>ไวรัส</w:t>
      </w:r>
      <w:r w:rsidR="00696615" w:rsidRPr="00E2673C">
        <w:rPr>
          <w:rFonts w:cs="Angsana New"/>
          <w:b/>
          <w:bCs/>
          <w:szCs w:val="30"/>
          <w:cs/>
          <w:lang w:val="th-TH"/>
        </w:rPr>
        <w:t xml:space="preserve">โคโรนา </w:t>
      </w:r>
      <w:r w:rsidR="006E763D" w:rsidRPr="00E2673C">
        <w:rPr>
          <w:rFonts w:cs="Angsana New"/>
          <w:b/>
          <w:bCs/>
          <w:szCs w:val="30"/>
        </w:rPr>
        <w:t>2019</w:t>
      </w:r>
      <w:r w:rsidR="00696615" w:rsidRPr="00E2673C">
        <w:rPr>
          <w:rFonts w:cs="Angsana New"/>
          <w:b/>
          <w:bCs/>
          <w:szCs w:val="30"/>
          <w:cs/>
          <w:lang w:val="th-TH"/>
        </w:rPr>
        <w:t xml:space="preserve"> (C</w:t>
      </w:r>
      <w:r w:rsidR="00B54636" w:rsidRPr="00E2673C">
        <w:rPr>
          <w:rFonts w:cs="Angsana New"/>
          <w:b/>
          <w:bCs/>
          <w:szCs w:val="30"/>
        </w:rPr>
        <w:t>OVID</w:t>
      </w:r>
      <w:r w:rsidR="00696615" w:rsidRPr="00E2673C">
        <w:rPr>
          <w:rFonts w:cs="Angsana New"/>
          <w:b/>
          <w:bCs/>
          <w:szCs w:val="30"/>
          <w:cs/>
          <w:lang w:val="th-TH"/>
        </w:rPr>
        <w:t>-</w:t>
      </w:r>
      <w:r w:rsidR="006E763D" w:rsidRPr="00E2673C">
        <w:rPr>
          <w:rFonts w:cs="Angsana New"/>
          <w:b/>
          <w:bCs/>
          <w:szCs w:val="30"/>
        </w:rPr>
        <w:t>19</w:t>
      </w:r>
      <w:r w:rsidR="00696615" w:rsidRPr="00E2673C">
        <w:rPr>
          <w:rFonts w:cs="Angsana New"/>
          <w:b/>
          <w:bCs/>
          <w:szCs w:val="30"/>
          <w:cs/>
          <w:lang w:val="th-TH"/>
        </w:rPr>
        <w:t>)</w:t>
      </w:r>
    </w:p>
    <w:p w14:paraId="6643B1F6" w14:textId="77777777" w:rsidR="00CA199B" w:rsidRPr="00E2673C" w:rsidRDefault="00CA199B" w:rsidP="000F1703">
      <w:pPr>
        <w:pStyle w:val="BodyText2"/>
        <w:keepLines/>
        <w:tabs>
          <w:tab w:val="left" w:pos="63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4F50912C" w14:textId="1716D25A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  <w:r w:rsidRPr="00E2673C">
        <w:rPr>
          <w:rFonts w:cs="Angsana New" w:hint="cs"/>
          <w:b/>
          <w:szCs w:val="30"/>
          <w:cs/>
        </w:rPr>
        <w:t>เนื่องจากผลกระทบจากการแพร่ระบาดของโรคติดเชื้อไวรัสโคโรนา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2019</w:t>
      </w:r>
      <w:r w:rsidRPr="00E2673C">
        <w:rPr>
          <w:rFonts w:cs="Angsana New"/>
          <w:b/>
          <w:szCs w:val="30"/>
          <w:cs/>
        </w:rPr>
        <w:t xml:space="preserve"> (</w:t>
      </w:r>
      <w:r w:rsidRPr="00E2673C">
        <w:rPr>
          <w:rFonts w:cs="Angsana New"/>
          <w:bCs/>
          <w:szCs w:val="30"/>
        </w:rPr>
        <w:t>COVID-19</w:t>
      </w:r>
      <w:r w:rsidRPr="00E2673C">
        <w:rPr>
          <w:rFonts w:cs="Angsana New"/>
          <w:b/>
          <w:szCs w:val="30"/>
          <w:cs/>
        </w:rPr>
        <w:t xml:space="preserve">) </w:t>
      </w:r>
      <w:r w:rsidRPr="00E2673C">
        <w:rPr>
          <w:rFonts w:cs="Angsana New" w:hint="cs"/>
          <w:b/>
          <w:szCs w:val="30"/>
          <w:cs/>
        </w:rPr>
        <w:t>ตั้งแต่วันที่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4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เมษายน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2563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ผู้บริหารได้ตัดสินใจหยุดให้บริการบางโรงแรมที่ตั้งอยู่ในพื้นที่เสี่ยงเป็นการชั่วคราว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โดย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ณ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วันที่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30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กันยายน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2564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โรงแรมที่ภูเก็ต</w:t>
      </w:r>
      <w:r w:rsidR="00EF6C0D" w:rsidRPr="00E2673C">
        <w:rPr>
          <w:rFonts w:cs="Angsana New" w:hint="cs"/>
          <w:b/>
          <w:szCs w:val="30"/>
          <w:cs/>
        </w:rPr>
        <w:t>และเชียงใหม่</w:t>
      </w:r>
      <w:r w:rsidRPr="00E2673C">
        <w:rPr>
          <w:rFonts w:cs="Angsana New" w:hint="cs"/>
          <w:b/>
          <w:szCs w:val="30"/>
          <w:cs/>
        </w:rPr>
        <w:t>ยังคงปิดให้บริการอยู่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ในขณะที่โรงแรมที่ยังคงเปิดให้บริการอยู่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ได้มีการติดตามอย่างใกล้ชิดและปฏิบัติตามมาตรการป้องกันเพื่อป้องกันการแพร่ระบาดของโรค</w:t>
      </w:r>
    </w:p>
    <w:p w14:paraId="60DE2FD5" w14:textId="3DECC4FE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3F4E265B" w14:textId="47F26A00" w:rsidR="00EF6C0D" w:rsidRPr="00E2673C" w:rsidRDefault="00EF6C0D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  <w:r w:rsidRPr="00E2673C">
        <w:rPr>
          <w:rFonts w:cs="Angsana New" w:hint="cs"/>
          <w:b/>
          <w:szCs w:val="30"/>
          <w:cs/>
        </w:rPr>
        <w:t>ต่อมา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การระบาดของโรคติดเชื้อไวรัสโคโรนา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2019</w:t>
      </w:r>
      <w:r w:rsidRPr="00E2673C">
        <w:rPr>
          <w:rFonts w:cs="Angsana New"/>
          <w:b/>
          <w:szCs w:val="30"/>
        </w:rPr>
        <w:t xml:space="preserve"> </w:t>
      </w:r>
      <w:r w:rsidR="00D54941" w:rsidRPr="00E2673C">
        <w:rPr>
          <w:rFonts w:cs="Angsana New"/>
          <w:bCs/>
          <w:szCs w:val="30"/>
        </w:rPr>
        <w:t xml:space="preserve">(COVID-19) </w:t>
      </w:r>
      <w:r w:rsidRPr="00E2673C">
        <w:rPr>
          <w:rFonts w:cs="Angsana New" w:hint="cs"/>
          <w:b/>
          <w:szCs w:val="30"/>
          <w:cs/>
        </w:rPr>
        <w:t>ในประเทศไทยมีแนวโน้มของสถานการณ์คลี่คลายไปในทางที่ดีขึ้น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รัฐบาลจึงได้ผ่อนคลายมาตรการต่าง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ๆ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เพื่อรองรับการเปิดประเทศตั้งแต่วันที่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1</w:t>
      </w:r>
      <w:r w:rsidRPr="00E2673C">
        <w:rPr>
          <w:rFonts w:cs="Angsana New"/>
          <w:b/>
          <w:szCs w:val="30"/>
        </w:rPr>
        <w:t xml:space="preserve"> </w:t>
      </w:r>
      <w:r w:rsidRPr="00E2673C">
        <w:rPr>
          <w:rFonts w:cs="Angsana New" w:hint="cs"/>
          <w:b/>
          <w:szCs w:val="30"/>
          <w:cs/>
        </w:rPr>
        <w:t>พฤศจิกายน</w:t>
      </w:r>
      <w:r w:rsidRPr="00E2673C">
        <w:rPr>
          <w:rFonts w:cs="Angsana New"/>
          <w:bCs/>
          <w:szCs w:val="30"/>
          <w:cs/>
        </w:rPr>
        <w:t xml:space="preserve"> </w:t>
      </w:r>
      <w:r w:rsidRPr="00E2673C">
        <w:rPr>
          <w:rFonts w:cs="Angsana New"/>
          <w:bCs/>
          <w:szCs w:val="30"/>
        </w:rPr>
        <w:t>2564</w:t>
      </w:r>
      <w:r w:rsidRPr="00E2673C">
        <w:rPr>
          <w:rFonts w:cs="Angsana New"/>
          <w:b/>
          <w:szCs w:val="30"/>
        </w:rPr>
        <w:t xml:space="preserve"> </w:t>
      </w:r>
      <w:r w:rsidRPr="00E2673C">
        <w:rPr>
          <w:rFonts w:cs="Angsana New" w:hint="cs"/>
          <w:b/>
          <w:szCs w:val="30"/>
          <w:cs/>
        </w:rPr>
        <w:t>เป็นต้นไป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ผู้บริหารจึงตัดสินใจเปิดให้บริการโรงแรม</w:t>
      </w:r>
      <w:r w:rsidR="00C35114">
        <w:rPr>
          <w:rFonts w:cs="Angsana New"/>
          <w:b/>
          <w:szCs w:val="30"/>
        </w:rPr>
        <w:t xml:space="preserve"> </w:t>
      </w:r>
      <w:r w:rsidRPr="00E2673C">
        <w:rPr>
          <w:rFonts w:cs="Angsana New" w:hint="cs"/>
          <w:b/>
          <w:szCs w:val="30"/>
          <w:cs/>
        </w:rPr>
        <w:t>และได้มีการปฏิบัติตามมาตรการป้องกันเพื่อป้องกันการแพร่ระบาดของโรค</w:t>
      </w:r>
    </w:p>
    <w:p w14:paraId="214A1A9E" w14:textId="77777777" w:rsidR="00EF6C0D" w:rsidRPr="00E2673C" w:rsidRDefault="00EF6C0D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  <w:cs/>
        </w:rPr>
      </w:pPr>
    </w:p>
    <w:p w14:paraId="46DDD8F8" w14:textId="2F38843D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  <w:r w:rsidRPr="00E2673C">
        <w:rPr>
          <w:rFonts w:eastAsia="MS Mincho" w:cs="Angsana New" w:hint="cs"/>
          <w:color w:val="000000"/>
          <w:szCs w:val="30"/>
          <w:cs/>
          <w:lang w:val="en-GB"/>
        </w:rPr>
        <w:lastRenderedPageBreak/>
        <w:t>สถานการณ์</w:t>
      </w:r>
      <w:r w:rsidRPr="00E2673C">
        <w:rPr>
          <w:rFonts w:cs="Angsana New" w:hint="cs"/>
          <w:szCs w:val="30"/>
          <w:cs/>
        </w:rPr>
        <w:t xml:space="preserve">การแพร่ระบาดของ </w:t>
      </w:r>
      <w:r w:rsidRPr="00E2673C">
        <w:rPr>
          <w:rFonts w:cs="Angsana New"/>
          <w:szCs w:val="30"/>
        </w:rPr>
        <w:t xml:space="preserve">COVID-19 </w:t>
      </w:r>
      <w:r w:rsidRPr="00E2673C">
        <w:rPr>
          <w:rFonts w:cs="Angsana New" w:hint="cs"/>
          <w:szCs w:val="30"/>
          <w:cs/>
        </w:rPr>
        <w:t>ยังคงเกิดขึ้นอย่างต่อเ</w:t>
      </w:r>
      <w:r w:rsidRPr="00E2673C">
        <w:rPr>
          <w:rFonts w:cs="Angsana New"/>
          <w:szCs w:val="30"/>
          <w:cs/>
        </w:rPr>
        <w:t>นื่อง โดยเริ่มมีการแจกจ่ายวัคซีนในระหว่าง</w:t>
      </w:r>
      <w:r w:rsidRPr="00E2673C">
        <w:rPr>
          <w:rFonts w:cs="Angsana New"/>
          <w:szCs w:val="30"/>
        </w:rPr>
        <w:br/>
      </w:r>
      <w:r w:rsidRPr="00E2673C">
        <w:rPr>
          <w:rFonts w:cs="Angsana New"/>
          <w:szCs w:val="30"/>
          <w:cs/>
        </w:rPr>
        <w:t xml:space="preserve">ปี </w:t>
      </w:r>
      <w:r w:rsidRPr="00E2673C">
        <w:rPr>
          <w:rFonts w:cs="Angsana New"/>
          <w:szCs w:val="30"/>
        </w:rPr>
        <w:t xml:space="preserve">2564 </w:t>
      </w:r>
      <w:r w:rsidRPr="00E2673C">
        <w:rPr>
          <w:rFonts w:cs="Angsana New"/>
          <w:szCs w:val="30"/>
          <w:cs/>
        </w:rPr>
        <w:t>จา</w:t>
      </w:r>
      <w:r w:rsidRPr="00E2673C">
        <w:rPr>
          <w:rFonts w:cs="Angsana New" w:hint="cs"/>
          <w:szCs w:val="30"/>
          <w:cs/>
        </w:rPr>
        <w:t xml:space="preserve">กความไม่แน่นอนของสถานการณ์ในปี </w:t>
      </w:r>
      <w:r w:rsidRPr="00E2673C">
        <w:rPr>
          <w:rFonts w:cs="Angsana New"/>
          <w:szCs w:val="30"/>
        </w:rPr>
        <w:t>2563</w:t>
      </w:r>
      <w:r w:rsidRPr="00E2673C">
        <w:rPr>
          <w:rFonts w:cs="Angsana New" w:hint="cs"/>
          <w:szCs w:val="30"/>
          <w:cs/>
        </w:rPr>
        <w:t xml:space="preserve"> กลุ่มบริษัท</w:t>
      </w:r>
      <w:r w:rsidRPr="00E2673C">
        <w:rPr>
          <w:rFonts w:cs="Angsana New"/>
          <w:szCs w:val="30"/>
          <w:cs/>
        </w:rPr>
        <w:t>จึงจัดทำงบการเงินสำหรับปีสิ้นสุด</w:t>
      </w:r>
      <w:r w:rsidRPr="00E2673C">
        <w:rPr>
          <w:rFonts w:cs="Angsana New"/>
          <w:szCs w:val="30"/>
        </w:rPr>
        <w:br/>
      </w:r>
      <w:r w:rsidRPr="00E2673C">
        <w:rPr>
          <w:rFonts w:cs="Angsana New" w:hint="cs"/>
          <w:szCs w:val="30"/>
          <w:cs/>
        </w:rPr>
        <w:t xml:space="preserve">วันที่ </w:t>
      </w:r>
      <w:r w:rsidRPr="00E2673C">
        <w:rPr>
          <w:rFonts w:cs="Angsana New"/>
          <w:szCs w:val="30"/>
        </w:rPr>
        <w:t>31</w:t>
      </w:r>
      <w:r w:rsidRPr="00E2673C">
        <w:rPr>
          <w:rFonts w:cs="Angsana New"/>
          <w:szCs w:val="30"/>
          <w:cs/>
        </w:rPr>
        <w:t xml:space="preserve"> ธันวาคม</w:t>
      </w:r>
      <w:r w:rsidRPr="00E2673C">
        <w:rPr>
          <w:rFonts w:cs="Angsana New"/>
          <w:szCs w:val="30"/>
        </w:rPr>
        <w:t xml:space="preserve"> 2563</w:t>
      </w:r>
      <w:r w:rsidRPr="00E2673C">
        <w:rPr>
          <w:rFonts w:cs="Angsana New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E2673C">
        <w:rPr>
          <w:rFonts w:cs="Angsana New"/>
          <w:i/>
          <w:iCs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2673C">
        <w:rPr>
          <w:rFonts w:cs="Angsana New"/>
          <w:i/>
          <w:iCs/>
          <w:szCs w:val="30"/>
        </w:rPr>
        <w:t>2019</w:t>
      </w:r>
      <w:r w:rsidRPr="00E2673C">
        <w:rPr>
          <w:rFonts w:cs="Angsana New"/>
          <w:szCs w:val="30"/>
          <w:cs/>
        </w:rPr>
        <w:t xml:space="preserve"> </w:t>
      </w:r>
      <w:r w:rsidRPr="00E2673C">
        <w:rPr>
          <w:rFonts w:cs="Angsana New" w:hint="cs"/>
          <w:szCs w:val="30"/>
          <w:cs/>
        </w:rPr>
        <w:t xml:space="preserve">ในเรื่องการไม่นำสถานการณ์ </w:t>
      </w:r>
      <w:r w:rsidRPr="00E2673C">
        <w:rPr>
          <w:rFonts w:cs="Angsana New"/>
          <w:szCs w:val="30"/>
        </w:rPr>
        <w:t>COVID-19</w:t>
      </w:r>
      <w:r w:rsidRPr="00E2673C">
        <w:rPr>
          <w:rFonts w:cs="Angsana New" w:hint="cs"/>
          <w:szCs w:val="30"/>
          <w:cs/>
        </w:rPr>
        <w:t xml:space="preserve"> มาพิจารณาการด้อยค่าของสินทรัพย์ การเปลี่ยนแปลงสัญญา และภาษีเงินได้รอการตัดบัญชี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Pr="00E2673C">
        <w:rPr>
          <w:rFonts w:cs="Angsana New"/>
          <w:szCs w:val="30"/>
        </w:rPr>
        <w:t xml:space="preserve">31 </w:t>
      </w:r>
      <w:r w:rsidRPr="00E2673C">
        <w:rPr>
          <w:rFonts w:cs="Angsana New" w:hint="cs"/>
          <w:szCs w:val="30"/>
          <w:cs/>
        </w:rPr>
        <w:t xml:space="preserve">ธันวาคม </w:t>
      </w:r>
      <w:r w:rsidRPr="00E2673C">
        <w:rPr>
          <w:rFonts w:cs="Angsana New"/>
          <w:szCs w:val="30"/>
        </w:rPr>
        <w:t>2563</w:t>
      </w:r>
      <w:r w:rsidRPr="00E2673C">
        <w:rPr>
          <w:rFonts w:cs="Angsana New" w:hint="cs"/>
          <w:szCs w:val="30"/>
          <w:cs/>
        </w:rPr>
        <w:t xml:space="preserve"> โดยกลุ่มบริษัท</w:t>
      </w:r>
      <w:r w:rsidRPr="00E2673C">
        <w:rPr>
          <w:rFonts w:cs="Angsana New"/>
          <w:szCs w:val="30"/>
          <w:cs/>
        </w:rPr>
        <w:br/>
      </w:r>
      <w:r w:rsidRPr="00E2673C">
        <w:rPr>
          <w:rFonts w:cs="Angsana New" w:hint="cs"/>
          <w:szCs w:val="30"/>
          <w:cs/>
        </w:rPr>
        <w:t>ได้พิจารณาแล้วว่าเรื่องดังกล่าวไม่มีผลกระทบอย่างมีสาระสำคัญต่องบการเงินสำหรับงวดเก้าเดือนสิ้นสุด</w:t>
      </w:r>
      <w:r w:rsidRPr="00E2673C">
        <w:rPr>
          <w:rFonts w:cs="Angsana New"/>
          <w:szCs w:val="30"/>
          <w:cs/>
        </w:rPr>
        <w:br/>
      </w:r>
      <w:r w:rsidRPr="00E2673C">
        <w:rPr>
          <w:rFonts w:cs="Angsana New" w:hint="cs"/>
          <w:szCs w:val="30"/>
          <w:cs/>
        </w:rPr>
        <w:t>วันที่</w:t>
      </w:r>
      <w:r w:rsidRPr="00E2673C">
        <w:rPr>
          <w:rFonts w:cs="Angsana New"/>
          <w:szCs w:val="30"/>
          <w:cs/>
        </w:rPr>
        <w:t xml:space="preserve"> </w:t>
      </w:r>
      <w:r w:rsidRPr="00E2673C">
        <w:rPr>
          <w:rFonts w:cs="Angsana New"/>
          <w:szCs w:val="30"/>
        </w:rPr>
        <w:t>30</w:t>
      </w:r>
      <w:r w:rsidRPr="00E2673C">
        <w:rPr>
          <w:rFonts w:cs="Angsana New"/>
          <w:szCs w:val="30"/>
          <w:cs/>
        </w:rPr>
        <w:t xml:space="preserve"> </w:t>
      </w:r>
      <w:r w:rsidRPr="00E2673C">
        <w:rPr>
          <w:rFonts w:cs="Angsana New" w:hint="cs"/>
          <w:szCs w:val="30"/>
          <w:cs/>
        </w:rPr>
        <w:t>กันยายน</w:t>
      </w:r>
      <w:r w:rsidRPr="00E2673C">
        <w:rPr>
          <w:rFonts w:cs="Angsana New"/>
          <w:szCs w:val="30"/>
          <w:cs/>
        </w:rPr>
        <w:t xml:space="preserve"> </w:t>
      </w:r>
      <w:r w:rsidRPr="00E2673C">
        <w:rPr>
          <w:rFonts w:cs="Angsana New"/>
          <w:szCs w:val="30"/>
        </w:rPr>
        <w:t>2564</w:t>
      </w:r>
    </w:p>
    <w:p w14:paraId="47D96CB9" w14:textId="77777777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Cs/>
          <w:szCs w:val="30"/>
        </w:rPr>
      </w:pPr>
    </w:p>
    <w:p w14:paraId="7B2CCBBF" w14:textId="6A9D8275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b/>
          <w:szCs w:val="30"/>
        </w:rPr>
      </w:pPr>
      <w:r w:rsidRPr="00E2673C">
        <w:rPr>
          <w:rFonts w:cs="Angsana New" w:hint="cs"/>
          <w:b/>
          <w:szCs w:val="30"/>
          <w:cs/>
        </w:rPr>
        <w:t>การแพร่ระบาดของโรคโควิด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szCs w:val="30"/>
        </w:rPr>
        <w:t>19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โดย</w:t>
      </w:r>
      <w:r w:rsidRPr="00E2673C">
        <w:rPr>
          <w:rFonts w:cs="Angsana New"/>
          <w:b/>
          <w:szCs w:val="30"/>
          <w:cs/>
        </w:rPr>
        <w:br/>
      </w:r>
      <w:r w:rsidRPr="00E2673C">
        <w:rPr>
          <w:rFonts w:cs="Angsana New" w:hint="cs"/>
          <w:b/>
          <w:szCs w:val="30"/>
          <w:cs/>
        </w:rPr>
        <w:t>มีการตรวจพบผู้ติดเชื้อเป็นจำนวนเพิ่มขึ้นอย่างต่อเนื่องและมีการแพร่ระบาดไปทั่วประเทศไทย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เพื่อเป็นการตอบสนองต่อสถานการณ์ดังกล่าว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ประเทศไทยได้มีการออกมาตรการต่าง</w:t>
      </w:r>
      <w:r w:rsidR="00DE6EC1" w:rsidRPr="00E2673C">
        <w:rPr>
          <w:rFonts w:cs="Angsana New" w:hint="cs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ๆ</w:t>
      </w:r>
      <w:r w:rsidR="00DE6EC1" w:rsidRPr="00E2673C">
        <w:rPr>
          <w:rFonts w:cs="Angsana New" w:hint="cs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เพื่อเฝ้าระวังและควบคุมการแพร่ระบาดโดยสนับสนุนให้ประชาชนรักษาระยะห่างทางสังคม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หลีกเลี่ยงการรวมตัวกัน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และจำกัดการเดินทาง</w:t>
      </w:r>
      <w:r w:rsidRPr="00E2673C">
        <w:rPr>
          <w:rFonts w:cs="Cordia New" w:hint="cs"/>
          <w:b/>
          <w:szCs w:val="30"/>
          <w:cs/>
        </w:rPr>
        <w:t xml:space="preserve"> </w:t>
      </w:r>
      <w:r w:rsidRPr="00E2673C">
        <w:rPr>
          <w:rFonts w:cs="Cordia New"/>
          <w:b/>
          <w:szCs w:val="30"/>
          <w:cs/>
        </w:rPr>
        <w:br/>
      </w:r>
      <w:r w:rsidRPr="00E2673C">
        <w:rPr>
          <w:rFonts w:cs="Angsana New" w:hint="cs"/>
          <w:b/>
          <w:szCs w:val="30"/>
          <w:cs/>
        </w:rPr>
        <w:t>ในขณะเดียวกัน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จากข้อมูลขององค์การอนามัยโลก</w:t>
      </w:r>
      <w:r w:rsidRPr="00E2673C">
        <w:rPr>
          <w:rFonts w:cs="Angsana New"/>
          <w:b/>
          <w:szCs w:val="30"/>
          <w:cs/>
        </w:rPr>
        <w:t xml:space="preserve"> (</w:t>
      </w:r>
      <w:r w:rsidRPr="00E2673C">
        <w:rPr>
          <w:bCs/>
          <w:szCs w:val="30"/>
        </w:rPr>
        <w:t>WHO</w:t>
      </w:r>
      <w:r w:rsidRPr="00E2673C">
        <w:rPr>
          <w:rFonts w:cs="Angsana New" w:hint="cs"/>
          <w:szCs w:val="30"/>
        </w:rPr>
        <w:t>)</w:t>
      </w:r>
      <w:r w:rsidRPr="00E2673C">
        <w:rPr>
          <w:b/>
          <w:szCs w:val="30"/>
        </w:rPr>
        <w:t xml:space="preserve"> </w:t>
      </w:r>
      <w:r w:rsidRPr="00E2673C">
        <w:rPr>
          <w:rFonts w:cs="Angsana New" w:hint="cs"/>
          <w:b/>
          <w:szCs w:val="30"/>
          <w:cs/>
        </w:rPr>
        <w:t>วัคซีนป้องกันโรคโควิด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szCs w:val="30"/>
        </w:rPr>
        <w:t>19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เริ่มนำไปใช้ได้แล้วและกำลังแจกจ่ายไปทั่วโลก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อย่างไรก็ตาม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และการแพร่ระบาดจะสิ้นสุดลงเมื่อใด</w:t>
      </w:r>
      <w:r w:rsidRPr="00E2673C">
        <w:rPr>
          <w:rFonts w:cs="Angsana New"/>
          <w:b/>
          <w:szCs w:val="30"/>
          <w:cs/>
        </w:rPr>
        <w:t xml:space="preserve"> </w:t>
      </w:r>
    </w:p>
    <w:p w14:paraId="009156BA" w14:textId="77777777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62B8C641" w14:textId="77777777" w:rsidR="00DB5121" w:rsidRPr="00E2673C" w:rsidRDefault="00DB5121" w:rsidP="00DB5121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  <w:r w:rsidRPr="00E2673C">
        <w:rPr>
          <w:rFonts w:cs="Angsana New" w:hint="cs"/>
          <w:b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ณ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มาตรการต่าง</w:t>
      </w:r>
      <w:r w:rsidRPr="00E2673C">
        <w:rPr>
          <w:rFonts w:cs="Angsana New"/>
          <w:b/>
          <w:szCs w:val="30"/>
        </w:rPr>
        <w:t xml:space="preserve"> </w:t>
      </w:r>
      <w:r w:rsidRPr="00E2673C">
        <w:rPr>
          <w:rFonts w:cs="Angsana New" w:hint="cs"/>
          <w:b/>
          <w:szCs w:val="30"/>
          <w:cs/>
        </w:rPr>
        <w:t>ๆ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ของรัฐบาล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และการแจกจ่ายวัคซีน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ที่อาจมีต่อธุรกิจของกลุ่มบริษัท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ทั้งนี้</w:t>
      </w:r>
      <w:r w:rsidRPr="00E2673C">
        <w:rPr>
          <w:rFonts w:cs="Angsana New"/>
          <w:b/>
          <w:szCs w:val="30"/>
          <w:cs/>
        </w:rPr>
        <w:t xml:space="preserve"> </w:t>
      </w:r>
      <w:r w:rsidRPr="00E2673C">
        <w:rPr>
          <w:rFonts w:cs="Angsana New" w:hint="cs"/>
          <w:b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</w:t>
      </w:r>
      <w:r w:rsidRPr="00E2673C">
        <w:rPr>
          <w:rFonts w:cs="Angsana New"/>
          <w:b/>
          <w:szCs w:val="30"/>
          <w:cs/>
        </w:rPr>
        <w:br/>
      </w:r>
      <w:r w:rsidRPr="00E2673C">
        <w:rPr>
          <w:rFonts w:cs="Angsana New" w:hint="cs"/>
          <w:b/>
          <w:szCs w:val="30"/>
          <w:cs/>
        </w:rPr>
        <w:t>มากที่สุดเท่าที่จะเป็นไปได้</w:t>
      </w:r>
    </w:p>
    <w:p w14:paraId="3CB86B1D" w14:textId="6F9F0C81" w:rsidR="001D3003" w:rsidRPr="00E2673C" w:rsidRDefault="001D3003" w:rsidP="00596E53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</w:p>
    <w:p w14:paraId="581F83A0" w14:textId="77777777" w:rsidR="005A1057" w:rsidRPr="00E2673C" w:rsidRDefault="005A1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2673C">
        <w:rPr>
          <w:rFonts w:cs="Angsana New"/>
          <w:b/>
          <w:bCs/>
          <w:szCs w:val="30"/>
        </w:rPr>
        <w:br w:type="page"/>
      </w:r>
    </w:p>
    <w:p w14:paraId="09F1FBE0" w14:textId="1B0CE0F9" w:rsidR="00696615" w:rsidRPr="00E2673C" w:rsidRDefault="00596E53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E2673C">
        <w:rPr>
          <w:rFonts w:cs="Angsana New"/>
          <w:b/>
          <w:bCs/>
          <w:szCs w:val="30"/>
        </w:rPr>
        <w:lastRenderedPageBreak/>
        <w:t>3</w:t>
      </w:r>
      <w:r w:rsidR="00C35180" w:rsidRPr="00E2673C">
        <w:rPr>
          <w:rFonts w:cs="Angsana New"/>
          <w:b/>
          <w:bCs/>
          <w:szCs w:val="30"/>
        </w:rPr>
        <w:tab/>
      </w:r>
      <w:r w:rsidR="00696615" w:rsidRPr="00E2673C">
        <w:rPr>
          <w:rFonts w:cs="Angsana New"/>
          <w:b/>
          <w:bCs/>
          <w:szCs w:val="30"/>
          <w:cs/>
          <w:lang w:val="th-TH"/>
        </w:rPr>
        <w:t>บุคคลหรือกิจการที่เกี่ยวข้องกัน</w:t>
      </w:r>
    </w:p>
    <w:p w14:paraId="235866AA" w14:textId="77777777" w:rsidR="00E90C44" w:rsidRPr="00E2673C" w:rsidRDefault="00E90C44" w:rsidP="00570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5BD388BB" w14:textId="46CCC214" w:rsidR="00A07E5D" w:rsidRPr="00E2673C" w:rsidRDefault="00596E53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</w:rPr>
      </w:pPr>
      <w:r w:rsidRPr="00E2673C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73E81BD9" w14:textId="77777777" w:rsidR="00C044F9" w:rsidRPr="00E2673C" w:rsidRDefault="00C044F9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1"/>
        <w:gridCol w:w="1071"/>
        <w:gridCol w:w="237"/>
        <w:gridCol w:w="1056"/>
        <w:gridCol w:w="247"/>
        <w:gridCol w:w="24"/>
        <w:gridCol w:w="1082"/>
        <w:gridCol w:w="237"/>
        <w:gridCol w:w="1177"/>
      </w:tblGrid>
      <w:tr w:rsidR="00596E53" w:rsidRPr="00E2673C" w14:paraId="7007CFC9" w14:textId="77777777" w:rsidTr="00571D7A">
        <w:trPr>
          <w:tblHeader/>
        </w:trPr>
        <w:tc>
          <w:tcPr>
            <w:tcW w:w="2254" w:type="pct"/>
            <w:shd w:val="clear" w:color="auto" w:fill="auto"/>
          </w:tcPr>
          <w:p w14:paraId="2A813A8F" w14:textId="005E74C0" w:rsidR="00596E53" w:rsidRPr="00E2673C" w:rsidRDefault="00596E53" w:rsidP="0059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  <w:shd w:val="clear" w:color="auto" w:fill="auto"/>
          </w:tcPr>
          <w:p w14:paraId="3AB05AFD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A9F69FD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70B1CCB9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6E53" w:rsidRPr="00E2673C" w14:paraId="793873B1" w14:textId="77777777" w:rsidTr="00571D7A">
        <w:trPr>
          <w:tblHeader/>
        </w:trPr>
        <w:tc>
          <w:tcPr>
            <w:tcW w:w="2254" w:type="pct"/>
          </w:tcPr>
          <w:p w14:paraId="76BB5883" w14:textId="58888BB8" w:rsidR="00596E53" w:rsidRPr="00E2673C" w:rsidRDefault="00596E53" w:rsidP="0059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3" w:type="pct"/>
          </w:tcPr>
          <w:p w14:paraId="0C3F9B98" w14:textId="5B9CEC94" w:rsidR="00596E53" w:rsidRPr="00E2673C" w:rsidRDefault="00596E53" w:rsidP="00596E53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7F40CF63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460F981" w14:textId="08F6A4DA" w:rsidR="00596E53" w:rsidRPr="00E2673C" w:rsidRDefault="00596E53" w:rsidP="00596E53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4750C379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067CB4F" w14:textId="331424E0" w:rsidR="00596E53" w:rsidRPr="00E2673C" w:rsidRDefault="00596E53" w:rsidP="00596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28EF3AB7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AC4DFA" w14:textId="2FE2A493" w:rsidR="00596E53" w:rsidRPr="00E2673C" w:rsidRDefault="00596E53" w:rsidP="00596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96E53" w:rsidRPr="00E2673C" w14:paraId="0A5C5587" w14:textId="77777777" w:rsidTr="00571D7A">
        <w:trPr>
          <w:tblHeader/>
        </w:trPr>
        <w:tc>
          <w:tcPr>
            <w:tcW w:w="2254" w:type="pct"/>
          </w:tcPr>
          <w:p w14:paraId="05BB4185" w14:textId="77777777" w:rsidR="00596E53" w:rsidRPr="00E2673C" w:rsidRDefault="00596E53" w:rsidP="0059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8"/>
            <w:vAlign w:val="center"/>
          </w:tcPr>
          <w:p w14:paraId="7BCD344D" w14:textId="77777777" w:rsidR="00596E53" w:rsidRPr="00E2673C" w:rsidRDefault="00596E53" w:rsidP="0059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E53" w:rsidRPr="00E2673C" w14:paraId="1C99DBD6" w14:textId="77777777" w:rsidTr="00596E53">
        <w:tc>
          <w:tcPr>
            <w:tcW w:w="2254" w:type="pct"/>
          </w:tcPr>
          <w:p w14:paraId="1349D0B8" w14:textId="77777777" w:rsidR="00596E53" w:rsidRPr="00E2673C" w:rsidRDefault="00596E53" w:rsidP="00596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11D8F0EC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9F4B8D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C223471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742B330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E0EDA3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095EB6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6830D15" w14:textId="77777777" w:rsidR="00596E53" w:rsidRPr="00E2673C" w:rsidRDefault="00596E53" w:rsidP="00596E5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74F" w:rsidRPr="00E2673C" w14:paraId="1F7A8D77" w14:textId="77777777" w:rsidTr="00596E53">
        <w:tc>
          <w:tcPr>
            <w:tcW w:w="2254" w:type="pct"/>
            <w:shd w:val="clear" w:color="auto" w:fill="auto"/>
          </w:tcPr>
          <w:p w14:paraId="5593684C" w14:textId="77777777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3" w:type="pct"/>
            <w:shd w:val="clear" w:color="auto" w:fill="auto"/>
          </w:tcPr>
          <w:p w14:paraId="1315175C" w14:textId="61224003" w:rsidR="00A4774F" w:rsidRPr="00E2673C" w:rsidRDefault="00A4774F" w:rsidP="00CF67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B2DDF8B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9E5970A" w14:textId="35E80248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7E00F4F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B817C7" w14:textId="358B2BFF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46,086</w:t>
            </w:r>
          </w:p>
        </w:tc>
        <w:tc>
          <w:tcPr>
            <w:tcW w:w="127" w:type="pct"/>
            <w:shd w:val="clear" w:color="auto" w:fill="auto"/>
          </w:tcPr>
          <w:p w14:paraId="7674EB1B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7E6C6563" w14:textId="526E28D0" w:rsidR="00A4774F" w:rsidRPr="00E2673C" w:rsidRDefault="00A4774F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79,319</w:t>
            </w:r>
          </w:p>
        </w:tc>
      </w:tr>
      <w:tr w:rsidR="00A4774F" w:rsidRPr="00E2673C" w14:paraId="62CC1D78" w14:textId="77777777" w:rsidTr="00596E53">
        <w:tc>
          <w:tcPr>
            <w:tcW w:w="2254" w:type="pct"/>
            <w:shd w:val="clear" w:color="auto" w:fill="auto"/>
          </w:tcPr>
          <w:p w14:paraId="184E33B3" w14:textId="3882C857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  <w:shd w:val="clear" w:color="auto" w:fill="auto"/>
          </w:tcPr>
          <w:p w14:paraId="0B220916" w14:textId="79FE8DD3" w:rsidR="00A4774F" w:rsidRPr="00E2673C" w:rsidRDefault="00A4774F" w:rsidP="00CF67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3C3472B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658DFC9C" w14:textId="11034146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320CB29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1E993E" w14:textId="78C1D2B8" w:rsidR="00A4774F" w:rsidRPr="00E2673C" w:rsidRDefault="00A4774F" w:rsidP="0098754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CE9C5F3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5F5BE0CE" w14:textId="67DA6EB5" w:rsidR="00A4774F" w:rsidRPr="00E2673C" w:rsidRDefault="00A4774F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5,539</w:t>
            </w:r>
          </w:p>
        </w:tc>
      </w:tr>
      <w:tr w:rsidR="00A4774F" w:rsidRPr="00E2673C" w14:paraId="742C5C02" w14:textId="77777777" w:rsidTr="00596E53">
        <w:tc>
          <w:tcPr>
            <w:tcW w:w="2254" w:type="pct"/>
            <w:shd w:val="clear" w:color="auto" w:fill="auto"/>
          </w:tcPr>
          <w:p w14:paraId="01B5F75C" w14:textId="77777777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573" w:type="pct"/>
            <w:shd w:val="clear" w:color="auto" w:fill="auto"/>
          </w:tcPr>
          <w:p w14:paraId="3CDF3580" w14:textId="3593D695" w:rsidR="00A4774F" w:rsidRPr="00E2673C" w:rsidRDefault="00A4774F" w:rsidP="00CF67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A14485E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72918F6" w14:textId="291E22BA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AF74E6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248C1A" w14:textId="1C6E51D4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18,171</w:t>
            </w:r>
          </w:p>
        </w:tc>
        <w:tc>
          <w:tcPr>
            <w:tcW w:w="127" w:type="pct"/>
            <w:shd w:val="clear" w:color="auto" w:fill="auto"/>
          </w:tcPr>
          <w:p w14:paraId="711F6E2D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5DD29F0B" w14:textId="4A690874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16,890</w:t>
            </w:r>
          </w:p>
        </w:tc>
      </w:tr>
      <w:tr w:rsidR="00A4774F" w:rsidRPr="00E2673C" w14:paraId="0E6C7168" w14:textId="77777777" w:rsidTr="00596E53">
        <w:tc>
          <w:tcPr>
            <w:tcW w:w="2254" w:type="pct"/>
            <w:shd w:val="clear" w:color="auto" w:fill="auto"/>
          </w:tcPr>
          <w:p w14:paraId="1D64E4A4" w14:textId="15BC0BCF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573" w:type="pct"/>
            <w:shd w:val="clear" w:color="auto" w:fill="auto"/>
          </w:tcPr>
          <w:p w14:paraId="42A426E5" w14:textId="0E036E6D" w:rsidR="00A4774F" w:rsidRPr="00E2673C" w:rsidRDefault="00A4774F" w:rsidP="00CF67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E74E553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58E7B97" w14:textId="63690055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62832E9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35F36D" w14:textId="36AF9C8A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27" w:type="pct"/>
            <w:shd w:val="clear" w:color="auto" w:fill="auto"/>
          </w:tcPr>
          <w:p w14:paraId="33C8942F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30E9A505" w14:textId="6525F5C5" w:rsidR="00A4774F" w:rsidRPr="00E2673C" w:rsidRDefault="00A4774F" w:rsidP="001B182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774F" w:rsidRPr="00E2673C" w14:paraId="74A2D478" w14:textId="77777777" w:rsidTr="00A4774F">
        <w:tc>
          <w:tcPr>
            <w:tcW w:w="2254" w:type="pct"/>
            <w:shd w:val="clear" w:color="auto" w:fill="auto"/>
          </w:tcPr>
          <w:p w14:paraId="260CB08C" w14:textId="77777777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3" w:type="pct"/>
            <w:shd w:val="clear" w:color="auto" w:fill="auto"/>
          </w:tcPr>
          <w:p w14:paraId="4FDDC167" w14:textId="34B00B36" w:rsidR="00A4774F" w:rsidRPr="00E2673C" w:rsidRDefault="00A4774F" w:rsidP="00CF67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9515E65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19EF13B" w14:textId="6B2D56C9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999222D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2C0E59A" w14:textId="60E559A8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5,205</w:t>
            </w:r>
          </w:p>
        </w:tc>
        <w:tc>
          <w:tcPr>
            <w:tcW w:w="127" w:type="pct"/>
            <w:shd w:val="clear" w:color="auto" w:fill="auto"/>
          </w:tcPr>
          <w:p w14:paraId="5D3502D6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55BAA6EE" w14:textId="5B220116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4,085</w:t>
            </w:r>
          </w:p>
        </w:tc>
      </w:tr>
      <w:tr w:rsidR="00A4774F" w:rsidRPr="00E2673C" w14:paraId="118752CE" w14:textId="77777777" w:rsidTr="00A4774F">
        <w:tc>
          <w:tcPr>
            <w:tcW w:w="2254" w:type="pct"/>
            <w:shd w:val="clear" w:color="auto" w:fill="auto"/>
          </w:tcPr>
          <w:p w14:paraId="25BE01E5" w14:textId="77777777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  <w:shd w:val="clear" w:color="auto" w:fill="auto"/>
          </w:tcPr>
          <w:p w14:paraId="055B833D" w14:textId="575339DD" w:rsidR="00A4774F" w:rsidRPr="00E2673C" w:rsidRDefault="000A7300" w:rsidP="00CF676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2C674DB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27DCA27" w14:textId="28C3AD37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C116C8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093BD9C" w14:textId="59AD6982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127" w:type="pct"/>
            <w:shd w:val="clear" w:color="auto" w:fill="auto"/>
          </w:tcPr>
          <w:p w14:paraId="6EDE0A65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5741C74A" w14:textId="4033D1CE" w:rsidR="00A4774F" w:rsidRPr="00E2673C" w:rsidRDefault="00A4774F" w:rsidP="00A477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A4774F" w:rsidRPr="00E2673C" w14:paraId="4059F8D7" w14:textId="77777777" w:rsidTr="006B0024">
        <w:trPr>
          <w:trHeight w:hRule="exact" w:val="371"/>
        </w:trPr>
        <w:tc>
          <w:tcPr>
            <w:tcW w:w="2254" w:type="pct"/>
            <w:shd w:val="clear" w:color="auto" w:fill="auto"/>
          </w:tcPr>
          <w:p w14:paraId="0F80520D" w14:textId="77777777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8D86C74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1C56CAB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DE69D61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3309A76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A25D09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1D7F6A3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0" w:type="pct"/>
            <w:shd w:val="clear" w:color="auto" w:fill="auto"/>
          </w:tcPr>
          <w:p w14:paraId="651DB948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74F" w:rsidRPr="00E2673C" w14:paraId="27EACD6E" w14:textId="77777777" w:rsidTr="00596E53">
        <w:tc>
          <w:tcPr>
            <w:tcW w:w="2254" w:type="pct"/>
          </w:tcPr>
          <w:p w14:paraId="7815675A" w14:textId="241F84C0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573" w:type="pct"/>
          </w:tcPr>
          <w:p w14:paraId="682AE400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5079BB07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6908CC04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11879271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1909BC7D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590CD2C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3F1BC895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4774F" w:rsidRPr="00E2673C" w14:paraId="147542EE" w14:textId="77777777" w:rsidTr="00596E53">
        <w:tc>
          <w:tcPr>
            <w:tcW w:w="2254" w:type="pct"/>
          </w:tcPr>
          <w:p w14:paraId="3D4397EC" w14:textId="683473D1" w:rsidR="00A4774F" w:rsidRPr="00E2673C" w:rsidRDefault="00A4774F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3" w:type="pct"/>
          </w:tcPr>
          <w:p w14:paraId="652819EA" w14:textId="205A7091" w:rsidR="00A4774F" w:rsidRPr="00E2673C" w:rsidRDefault="00A4774F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1,450</w:t>
            </w:r>
          </w:p>
        </w:tc>
        <w:tc>
          <w:tcPr>
            <w:tcW w:w="127" w:type="pct"/>
          </w:tcPr>
          <w:p w14:paraId="4E771666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49A33294" w14:textId="68666002" w:rsidR="00A4774F" w:rsidRPr="00E2673C" w:rsidRDefault="00A4774F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4D82458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42F70FDF" w14:textId="7F016C89" w:rsidR="00A4774F" w:rsidRPr="00E2673C" w:rsidRDefault="00A4774F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1,450</w:t>
            </w:r>
          </w:p>
        </w:tc>
        <w:tc>
          <w:tcPr>
            <w:tcW w:w="127" w:type="pct"/>
          </w:tcPr>
          <w:p w14:paraId="1B28B7EE" w14:textId="77777777" w:rsidR="00A4774F" w:rsidRPr="00E2673C" w:rsidRDefault="00A4774F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0424D7BE" w14:textId="25B47601" w:rsidR="00A4774F" w:rsidRPr="00E2673C" w:rsidRDefault="00A4774F" w:rsidP="00A4774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7E21" w:rsidRPr="00E2673C" w14:paraId="5E7AEC1C" w14:textId="77777777" w:rsidTr="00596E53">
        <w:tc>
          <w:tcPr>
            <w:tcW w:w="2254" w:type="pct"/>
          </w:tcPr>
          <w:p w14:paraId="417CA3C7" w14:textId="31D8D3B2" w:rsidR="004E7E21" w:rsidRPr="00E2673C" w:rsidRDefault="004E7E21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</w:tc>
        <w:tc>
          <w:tcPr>
            <w:tcW w:w="573" w:type="pct"/>
          </w:tcPr>
          <w:p w14:paraId="65A3E261" w14:textId="4100289B" w:rsidR="004E7E21" w:rsidRPr="00E2673C" w:rsidRDefault="0049508D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27" w:type="pct"/>
          </w:tcPr>
          <w:p w14:paraId="5B30A251" w14:textId="77777777" w:rsidR="004E7E21" w:rsidRPr="00E2673C" w:rsidRDefault="004E7E21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73CFD9A9" w14:textId="3A831CC6" w:rsidR="004E7E21" w:rsidRPr="00E2673C" w:rsidRDefault="004E7E21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7DE193E" w14:textId="77777777" w:rsidR="004E7E21" w:rsidRPr="00E2673C" w:rsidRDefault="004E7E21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6E7B01EA" w14:textId="21BE8FB3" w:rsidR="004E7E21" w:rsidRPr="00E2673C" w:rsidRDefault="004E7E21" w:rsidP="000A730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05562A" w14:textId="77777777" w:rsidR="004E7E21" w:rsidRPr="00E2673C" w:rsidRDefault="004E7E21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67C728F3" w14:textId="679ACECB" w:rsidR="004E7E21" w:rsidRPr="00E2673C" w:rsidRDefault="004E7E21" w:rsidP="00A4774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631B" w:rsidRPr="00E2673C" w14:paraId="2D235A8A" w14:textId="77777777" w:rsidTr="00596E53">
        <w:tc>
          <w:tcPr>
            <w:tcW w:w="2254" w:type="pct"/>
          </w:tcPr>
          <w:p w14:paraId="3B2C3988" w14:textId="77777777" w:rsidR="00A6631B" w:rsidRPr="00E2673C" w:rsidRDefault="00A6631B" w:rsidP="00A4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2AA7D725" w14:textId="77777777" w:rsidR="00A6631B" w:rsidRPr="00E2673C" w:rsidRDefault="00A6631B" w:rsidP="00A4774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3F57DE3" w14:textId="77777777" w:rsidR="00A6631B" w:rsidRPr="00E2673C" w:rsidRDefault="00A6631B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7BEB1FF7" w14:textId="77777777" w:rsidR="00A6631B" w:rsidRPr="00E2673C" w:rsidRDefault="00A6631B" w:rsidP="00A4774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63630E8" w14:textId="77777777" w:rsidR="00A6631B" w:rsidRPr="00E2673C" w:rsidRDefault="00A6631B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67FEF697" w14:textId="77777777" w:rsidR="00A6631B" w:rsidRPr="00E2673C" w:rsidRDefault="00A6631B" w:rsidP="000A730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46F58B" w14:textId="77777777" w:rsidR="00A6631B" w:rsidRPr="00E2673C" w:rsidRDefault="00A6631B" w:rsidP="00A4774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2C46A48C" w14:textId="77777777" w:rsidR="00A6631B" w:rsidRPr="00E2673C" w:rsidRDefault="00A6631B" w:rsidP="00A4774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C55" w:rsidRPr="00E2673C" w14:paraId="0A8069FA" w14:textId="77777777" w:rsidTr="00596E53">
        <w:tc>
          <w:tcPr>
            <w:tcW w:w="2254" w:type="pct"/>
            <w:shd w:val="clear" w:color="auto" w:fill="FFFFFF"/>
          </w:tcPr>
          <w:p w14:paraId="193F8940" w14:textId="2D9D51E4" w:rsidR="00FB0C55" w:rsidRPr="00E2673C" w:rsidRDefault="00FB0C55" w:rsidP="00FB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3" w:type="pct"/>
          </w:tcPr>
          <w:p w14:paraId="35811738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4649750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120D94FB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2E192E83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171A1C74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5FC23ED8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39F1C0DB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B0C55" w:rsidRPr="00E2673C" w14:paraId="088C4343" w14:textId="77777777" w:rsidTr="00596E53">
        <w:tc>
          <w:tcPr>
            <w:tcW w:w="2254" w:type="pct"/>
            <w:shd w:val="clear" w:color="auto" w:fill="FFFFFF"/>
          </w:tcPr>
          <w:p w14:paraId="1184FE3E" w14:textId="075B6B14" w:rsidR="00FB0C55" w:rsidRPr="00E2673C" w:rsidRDefault="00FB0C55" w:rsidP="00FB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3" w:type="pct"/>
          </w:tcPr>
          <w:p w14:paraId="361A50D0" w14:textId="302314BB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13,877</w:t>
            </w:r>
          </w:p>
        </w:tc>
        <w:tc>
          <w:tcPr>
            <w:tcW w:w="127" w:type="pct"/>
          </w:tcPr>
          <w:p w14:paraId="2A9B0F8F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19B0AC2E" w14:textId="3621454C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13,472</w:t>
            </w:r>
          </w:p>
        </w:tc>
        <w:tc>
          <w:tcPr>
            <w:tcW w:w="145" w:type="pct"/>
            <w:gridSpan w:val="2"/>
          </w:tcPr>
          <w:p w14:paraId="29CA2246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4A91AECC" w14:textId="1209944E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13,877</w:t>
            </w:r>
          </w:p>
        </w:tc>
        <w:tc>
          <w:tcPr>
            <w:tcW w:w="127" w:type="pct"/>
          </w:tcPr>
          <w:p w14:paraId="51EB9A01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568006A8" w14:textId="356C4EF9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13,472</w:t>
            </w:r>
          </w:p>
        </w:tc>
      </w:tr>
      <w:tr w:rsidR="00FB0C55" w:rsidRPr="00E2673C" w14:paraId="2ED98CAA" w14:textId="77777777" w:rsidTr="00596E53">
        <w:tc>
          <w:tcPr>
            <w:tcW w:w="2254" w:type="pct"/>
            <w:shd w:val="clear" w:color="auto" w:fill="FFFFFF"/>
          </w:tcPr>
          <w:p w14:paraId="5D1463F7" w14:textId="59278A2C" w:rsidR="00FB0C55" w:rsidRPr="00E2673C" w:rsidRDefault="00FB0C55" w:rsidP="00FB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3" w:type="pct"/>
          </w:tcPr>
          <w:p w14:paraId="724BE6B3" w14:textId="5A2B0BDC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1,707</w:t>
            </w:r>
          </w:p>
        </w:tc>
        <w:tc>
          <w:tcPr>
            <w:tcW w:w="127" w:type="pct"/>
          </w:tcPr>
          <w:p w14:paraId="64DE576A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40CC570C" w14:textId="171E828C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1,812</w:t>
            </w:r>
          </w:p>
        </w:tc>
        <w:tc>
          <w:tcPr>
            <w:tcW w:w="145" w:type="pct"/>
            <w:gridSpan w:val="2"/>
          </w:tcPr>
          <w:p w14:paraId="7A344385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420F2F31" w14:textId="1C734E39" w:rsidR="00FB0C55" w:rsidRPr="00E2673C" w:rsidRDefault="00FB0C55" w:rsidP="00FB0C55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92379A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136BEFC1" w14:textId="0882F168" w:rsidR="00FB0C55" w:rsidRPr="00E2673C" w:rsidRDefault="00FB0C55" w:rsidP="00FB0C5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631B" w:rsidRPr="00E2673C" w14:paraId="71B663F5" w14:textId="77777777" w:rsidTr="00470FAF">
        <w:tc>
          <w:tcPr>
            <w:tcW w:w="2254" w:type="pct"/>
          </w:tcPr>
          <w:p w14:paraId="51532C21" w14:textId="77777777" w:rsidR="00A6631B" w:rsidRPr="00E2673C" w:rsidRDefault="00A6631B" w:rsidP="0047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14:paraId="7ED0DF0D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2E09F999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4FB9306F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0E83E19A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74728B29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51A944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7CD77BD4" w14:textId="77777777" w:rsidR="00A6631B" w:rsidRPr="00E2673C" w:rsidRDefault="00A6631B" w:rsidP="00470FA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0C55" w:rsidRPr="00E2673C" w14:paraId="172ADDD7" w14:textId="77777777" w:rsidTr="00596E53">
        <w:tc>
          <w:tcPr>
            <w:tcW w:w="2254" w:type="pct"/>
            <w:shd w:val="clear" w:color="auto" w:fill="FFFFFF"/>
          </w:tcPr>
          <w:p w14:paraId="01DB1DEE" w14:textId="77777777" w:rsidR="00FB0C55" w:rsidRPr="00E2673C" w:rsidRDefault="00FB0C55" w:rsidP="00FB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4E17F612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0847FCBE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4CB7B43A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3E89FF8B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4F1D559B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369FA8B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03BD7B2B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B0C55" w:rsidRPr="00E2673C" w14:paraId="48ED9C3A" w14:textId="77777777" w:rsidTr="00596E53">
        <w:tc>
          <w:tcPr>
            <w:tcW w:w="2254" w:type="pct"/>
            <w:shd w:val="clear" w:color="auto" w:fill="FFFFFF"/>
          </w:tcPr>
          <w:p w14:paraId="6FF7784C" w14:textId="77777777" w:rsidR="00FB0C55" w:rsidRPr="00E2673C" w:rsidRDefault="00FB0C55" w:rsidP="00FB0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73" w:type="pct"/>
          </w:tcPr>
          <w:p w14:paraId="03CEDED2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246BE49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5" w:type="pct"/>
          </w:tcPr>
          <w:p w14:paraId="5EFEBF80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6E056831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607AFFB5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9B0AFC6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pct"/>
          </w:tcPr>
          <w:p w14:paraId="3A5423C9" w14:textId="77777777" w:rsidR="00FB0C55" w:rsidRPr="00E2673C" w:rsidRDefault="00FB0C55" w:rsidP="00FB0C5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5A76" w:rsidRPr="00E2673C" w14:paraId="39225037" w14:textId="77777777" w:rsidTr="00596E53">
        <w:tc>
          <w:tcPr>
            <w:tcW w:w="2254" w:type="pct"/>
            <w:shd w:val="clear" w:color="auto" w:fill="FFFFFF"/>
          </w:tcPr>
          <w:p w14:paraId="509F9482" w14:textId="32001C90" w:rsidR="00445A76" w:rsidRPr="00E2673C" w:rsidRDefault="007F7F84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73" w:type="pct"/>
          </w:tcPr>
          <w:p w14:paraId="1511317F" w14:textId="61E7E2E5" w:rsidR="00445A76" w:rsidRPr="00445A76" w:rsidRDefault="007F7F84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2,925</w:t>
            </w:r>
          </w:p>
        </w:tc>
        <w:tc>
          <w:tcPr>
            <w:tcW w:w="127" w:type="pct"/>
          </w:tcPr>
          <w:p w14:paraId="4FA488B0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61CA093" w14:textId="1D97551A" w:rsidR="00445A76" w:rsidRPr="00E2673C" w:rsidRDefault="00445A76" w:rsidP="00445A7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349230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D1DF04" w14:textId="74F9C19A" w:rsidR="00445A76" w:rsidRPr="00E2673C" w:rsidRDefault="007F7F84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2,925</w:t>
            </w:r>
          </w:p>
        </w:tc>
        <w:tc>
          <w:tcPr>
            <w:tcW w:w="127" w:type="pct"/>
          </w:tcPr>
          <w:p w14:paraId="796598FB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626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9AAD10A" w14:textId="440B676D" w:rsidR="00445A76" w:rsidRPr="00E2673C" w:rsidRDefault="00445A76" w:rsidP="00445A7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5A76" w:rsidRPr="00E2673C" w14:paraId="18FCFCAC" w14:textId="77777777" w:rsidTr="00596E53">
        <w:tc>
          <w:tcPr>
            <w:tcW w:w="2254" w:type="pct"/>
            <w:shd w:val="clear" w:color="auto" w:fill="FFFFFF"/>
          </w:tcPr>
          <w:p w14:paraId="37572701" w14:textId="766A4CBD" w:rsidR="00445A76" w:rsidRPr="00445A76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73" w:type="pct"/>
          </w:tcPr>
          <w:p w14:paraId="25802A3B" w14:textId="0F201E8B" w:rsidR="00445A76" w:rsidRPr="00E2673C" w:rsidRDefault="00445A76" w:rsidP="00445A7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0E0DD3E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947C20" w14:textId="7BBF15D9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</w:tcPr>
          <w:p w14:paraId="146AA0F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9AE905A" w14:textId="46C22F9A" w:rsidR="00445A76" w:rsidRPr="00E2673C" w:rsidRDefault="00445A76" w:rsidP="00445A7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8E4BE5D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A67BE52" w14:textId="6E47AEE2" w:rsidR="00445A76" w:rsidRPr="00E2673C" w:rsidRDefault="00445A76" w:rsidP="00445A7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5A76" w:rsidRPr="00E2673C" w14:paraId="6CD692D6" w14:textId="77777777" w:rsidTr="00596E53">
        <w:tc>
          <w:tcPr>
            <w:tcW w:w="2254" w:type="pct"/>
            <w:shd w:val="clear" w:color="auto" w:fill="auto"/>
          </w:tcPr>
          <w:p w14:paraId="04A8817A" w14:textId="77777777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73" w:type="pct"/>
            <w:shd w:val="clear" w:color="auto" w:fill="auto"/>
          </w:tcPr>
          <w:p w14:paraId="4F7BE9BB" w14:textId="5E4066C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3,075</w:t>
            </w:r>
          </w:p>
        </w:tc>
        <w:tc>
          <w:tcPr>
            <w:tcW w:w="127" w:type="pct"/>
            <w:shd w:val="clear" w:color="auto" w:fill="auto"/>
          </w:tcPr>
          <w:p w14:paraId="5FC27E8D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37DDC56" w14:textId="74AAD6A0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2,321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E7AA56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2882A3" w14:textId="668DF5CC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3,075</w:t>
            </w:r>
          </w:p>
        </w:tc>
        <w:tc>
          <w:tcPr>
            <w:tcW w:w="127" w:type="pct"/>
            <w:shd w:val="clear" w:color="auto" w:fill="auto"/>
          </w:tcPr>
          <w:p w14:paraId="77288AB7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5E9713" w14:textId="239BA6DB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2,321</w:t>
            </w:r>
          </w:p>
        </w:tc>
      </w:tr>
      <w:tr w:rsidR="00445A76" w:rsidRPr="00E2673C" w14:paraId="38F77193" w14:textId="77777777" w:rsidTr="00596E53">
        <w:tc>
          <w:tcPr>
            <w:tcW w:w="2254" w:type="pct"/>
            <w:shd w:val="clear" w:color="auto" w:fill="auto"/>
          </w:tcPr>
          <w:p w14:paraId="7ECBFAE6" w14:textId="7C6381BF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73" w:type="pct"/>
            <w:shd w:val="clear" w:color="auto" w:fill="auto"/>
          </w:tcPr>
          <w:p w14:paraId="72653DC4" w14:textId="67B3C78B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5,175</w:t>
            </w:r>
          </w:p>
        </w:tc>
        <w:tc>
          <w:tcPr>
            <w:tcW w:w="127" w:type="pct"/>
            <w:shd w:val="clear" w:color="auto" w:fill="auto"/>
          </w:tcPr>
          <w:p w14:paraId="30FF7DEB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8E61A2" w14:textId="10757ADE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5,175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54465B4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FEB322" w14:textId="6F1B8AFE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5,175</w:t>
            </w:r>
          </w:p>
        </w:tc>
        <w:tc>
          <w:tcPr>
            <w:tcW w:w="127" w:type="pct"/>
            <w:shd w:val="clear" w:color="auto" w:fill="auto"/>
          </w:tcPr>
          <w:p w14:paraId="552B0C3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80BD9F" w14:textId="05F76181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5,175</w:t>
            </w:r>
          </w:p>
        </w:tc>
      </w:tr>
      <w:tr w:rsidR="00445A76" w:rsidRPr="00E2673C" w14:paraId="0742DC52" w14:textId="77777777" w:rsidTr="00596E53">
        <w:tc>
          <w:tcPr>
            <w:tcW w:w="2254" w:type="pct"/>
            <w:shd w:val="clear" w:color="auto" w:fill="auto"/>
          </w:tcPr>
          <w:p w14:paraId="52BFCAA2" w14:textId="77777777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22CD90EE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33DB967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1FE6E13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8D19796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BB1104F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2CB971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7038E0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7F84" w:rsidRPr="00E2673C" w14:paraId="598153A1" w14:textId="77777777" w:rsidTr="00596E53">
        <w:tc>
          <w:tcPr>
            <w:tcW w:w="2254" w:type="pct"/>
            <w:shd w:val="clear" w:color="auto" w:fill="auto"/>
          </w:tcPr>
          <w:p w14:paraId="2A606A73" w14:textId="77777777" w:rsidR="007F7F84" w:rsidRPr="00E2673C" w:rsidRDefault="007F7F84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FE077EC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16570C6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BA4462D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8251C11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B28B58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698A0A3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5755BF" w14:textId="77777777" w:rsidR="007F7F84" w:rsidRPr="00E2673C" w:rsidRDefault="007F7F84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A76" w:rsidRPr="00E2673C" w14:paraId="55E17ED1" w14:textId="77777777" w:rsidTr="00596E53">
        <w:tc>
          <w:tcPr>
            <w:tcW w:w="2254" w:type="pct"/>
            <w:shd w:val="clear" w:color="auto" w:fill="auto"/>
          </w:tcPr>
          <w:p w14:paraId="07CCF523" w14:textId="160739A6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73" w:type="pct"/>
            <w:shd w:val="clear" w:color="auto" w:fill="auto"/>
          </w:tcPr>
          <w:p w14:paraId="5CE5064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92F6F7E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0BD52578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B0B2744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45EE17C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A13BA82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41E6FF6B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45A76" w:rsidRPr="00E2673C" w14:paraId="6CAB8097" w14:textId="77777777" w:rsidTr="00596E53">
        <w:tc>
          <w:tcPr>
            <w:tcW w:w="2254" w:type="pct"/>
            <w:shd w:val="clear" w:color="auto" w:fill="auto"/>
          </w:tcPr>
          <w:p w14:paraId="7034DBD3" w14:textId="580F1F9B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  <w:shd w:val="clear" w:color="auto" w:fill="auto"/>
          </w:tcPr>
          <w:p w14:paraId="36E2137B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A1229D5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5DB832E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1445B66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67309D0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064C150E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2FD07F2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45A76" w:rsidRPr="00E2673C" w14:paraId="285F4557" w14:textId="77777777" w:rsidTr="00596E53">
        <w:tc>
          <w:tcPr>
            <w:tcW w:w="2254" w:type="pct"/>
            <w:shd w:val="clear" w:color="auto" w:fill="auto"/>
          </w:tcPr>
          <w:p w14:paraId="09CF5F14" w14:textId="17C3BCE4" w:rsidR="00445A76" w:rsidRPr="00E2673C" w:rsidRDefault="007F7F84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73" w:type="pct"/>
            <w:shd w:val="clear" w:color="auto" w:fill="auto"/>
          </w:tcPr>
          <w:p w14:paraId="737F29FA" w14:textId="01C49EC8" w:rsidR="00445A76" w:rsidRPr="00E2673C" w:rsidRDefault="007F7D20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1,788</w:t>
            </w:r>
          </w:p>
        </w:tc>
        <w:tc>
          <w:tcPr>
            <w:tcW w:w="127" w:type="pct"/>
            <w:shd w:val="clear" w:color="auto" w:fill="auto"/>
          </w:tcPr>
          <w:p w14:paraId="707A3FFF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CF6144C" w14:textId="393CCABB" w:rsidR="00445A76" w:rsidRPr="00E2673C" w:rsidRDefault="00445A76" w:rsidP="00445A7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775686D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5E33D5A4" w14:textId="210BB549" w:rsidR="00445A76" w:rsidRPr="00E2673C" w:rsidRDefault="007F7D20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1,788</w:t>
            </w:r>
          </w:p>
        </w:tc>
        <w:tc>
          <w:tcPr>
            <w:tcW w:w="127" w:type="pct"/>
            <w:shd w:val="clear" w:color="auto" w:fill="auto"/>
          </w:tcPr>
          <w:p w14:paraId="0597EFB0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D2F720" w14:textId="1726860E" w:rsidR="00445A76" w:rsidRPr="00E2673C" w:rsidRDefault="00445A76" w:rsidP="00445A7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5A76" w:rsidRPr="00E2673C" w14:paraId="2EF532CE" w14:textId="77777777" w:rsidTr="00596E53">
        <w:tc>
          <w:tcPr>
            <w:tcW w:w="2254" w:type="pct"/>
            <w:shd w:val="clear" w:color="auto" w:fill="auto"/>
          </w:tcPr>
          <w:p w14:paraId="46CAF4B0" w14:textId="77777777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73" w:type="pct"/>
            <w:shd w:val="clear" w:color="auto" w:fill="auto"/>
          </w:tcPr>
          <w:p w14:paraId="7319D8D4" w14:textId="1F6DB9F4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29,261</w:t>
            </w:r>
          </w:p>
        </w:tc>
        <w:tc>
          <w:tcPr>
            <w:tcW w:w="127" w:type="pct"/>
            <w:shd w:val="clear" w:color="auto" w:fill="auto"/>
          </w:tcPr>
          <w:p w14:paraId="41A03580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A314C56" w14:textId="546EB22E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35,263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04A5B1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shd w:val="clear" w:color="auto" w:fill="auto"/>
          </w:tcPr>
          <w:p w14:paraId="0F95E8D0" w14:textId="314DC7C6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29,261</w:t>
            </w:r>
          </w:p>
        </w:tc>
        <w:tc>
          <w:tcPr>
            <w:tcW w:w="127" w:type="pct"/>
            <w:shd w:val="clear" w:color="auto" w:fill="auto"/>
          </w:tcPr>
          <w:p w14:paraId="05112A6A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E94D67B" w14:textId="78E4663A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35,263</w:t>
            </w:r>
          </w:p>
        </w:tc>
      </w:tr>
      <w:tr w:rsidR="00445A76" w:rsidRPr="00E2673C" w14:paraId="6F97C073" w14:textId="77777777" w:rsidTr="00596E53">
        <w:trPr>
          <w:trHeight w:val="65"/>
        </w:trPr>
        <w:tc>
          <w:tcPr>
            <w:tcW w:w="2254" w:type="pct"/>
            <w:shd w:val="clear" w:color="auto" w:fill="auto"/>
          </w:tcPr>
          <w:p w14:paraId="0FAAE813" w14:textId="77777777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95CF36" w14:textId="4F838960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1,557</w:t>
            </w:r>
          </w:p>
        </w:tc>
        <w:tc>
          <w:tcPr>
            <w:tcW w:w="127" w:type="pct"/>
            <w:shd w:val="clear" w:color="auto" w:fill="auto"/>
          </w:tcPr>
          <w:p w14:paraId="503B07D5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03A85F95" w14:textId="357BF0DD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(1,397)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D678B80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85FAC6E" w14:textId="0FF5BEDD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1,557</w:t>
            </w:r>
          </w:p>
        </w:tc>
        <w:tc>
          <w:tcPr>
            <w:tcW w:w="127" w:type="pct"/>
            <w:shd w:val="clear" w:color="auto" w:fill="auto"/>
          </w:tcPr>
          <w:p w14:paraId="4966C66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6D68ACE" w14:textId="4D094763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(1,397)</w:t>
            </w:r>
          </w:p>
        </w:tc>
      </w:tr>
      <w:tr w:rsidR="00445A76" w:rsidRPr="00E2673C" w14:paraId="41691C20" w14:textId="77777777" w:rsidTr="00596E53">
        <w:tc>
          <w:tcPr>
            <w:tcW w:w="2254" w:type="pct"/>
            <w:shd w:val="clear" w:color="auto" w:fill="auto"/>
          </w:tcPr>
          <w:p w14:paraId="2BBEDDC9" w14:textId="13E70032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F31F9" w14:textId="29C344DF" w:rsidR="00445A76" w:rsidRPr="00E2673C" w:rsidRDefault="007F7D20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445A76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27" w:type="pct"/>
            <w:shd w:val="clear" w:color="auto" w:fill="auto"/>
          </w:tcPr>
          <w:p w14:paraId="7D3D0202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2FDCA" w14:textId="5C844040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33,866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44EF9F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91CF4" w14:textId="30134E96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7F7D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2,606</w:t>
            </w:r>
          </w:p>
        </w:tc>
        <w:tc>
          <w:tcPr>
            <w:tcW w:w="127" w:type="pct"/>
            <w:shd w:val="clear" w:color="auto" w:fill="auto"/>
          </w:tcPr>
          <w:p w14:paraId="38387F67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C662F" w14:textId="5DB19079" w:rsidR="00445A76" w:rsidRPr="00E2673C" w:rsidRDefault="00445A76" w:rsidP="00445A7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33,866</w:t>
            </w:r>
          </w:p>
        </w:tc>
      </w:tr>
      <w:tr w:rsidR="00445A76" w:rsidRPr="00E2673C" w14:paraId="2D76CE70" w14:textId="77777777" w:rsidTr="00596E53">
        <w:tc>
          <w:tcPr>
            <w:tcW w:w="2254" w:type="pct"/>
            <w:shd w:val="clear" w:color="auto" w:fill="FFFFFF"/>
          </w:tcPr>
          <w:p w14:paraId="7868C58C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66F8877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" w:type="pct"/>
          </w:tcPr>
          <w:p w14:paraId="5FD319C4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0905A8E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8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</w:tcPr>
          <w:p w14:paraId="7CEED811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71E40640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" w:type="pct"/>
          </w:tcPr>
          <w:p w14:paraId="53D0ABAD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756F161" w14:textId="77777777" w:rsidR="00445A76" w:rsidRPr="00415269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45A76" w:rsidRPr="00E2673C" w14:paraId="377E0FE4" w14:textId="77777777" w:rsidTr="00596E53">
        <w:tc>
          <w:tcPr>
            <w:tcW w:w="2254" w:type="pct"/>
            <w:shd w:val="clear" w:color="auto" w:fill="FFFFFF"/>
          </w:tcPr>
          <w:p w14:paraId="41DA5B01" w14:textId="77777777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3" w:type="pct"/>
          </w:tcPr>
          <w:p w14:paraId="70E217AB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B2E0F3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56C9E6B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13066E67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C61EBC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39610C6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F0E6D26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5A76" w:rsidRPr="00E2673C" w14:paraId="45E8180B" w14:textId="77777777" w:rsidTr="00596E53">
        <w:tc>
          <w:tcPr>
            <w:tcW w:w="2254" w:type="pct"/>
            <w:shd w:val="clear" w:color="auto" w:fill="auto"/>
          </w:tcPr>
          <w:p w14:paraId="34A8F023" w14:textId="2C9D3031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73" w:type="pct"/>
            <w:shd w:val="clear" w:color="auto" w:fill="auto"/>
          </w:tcPr>
          <w:p w14:paraId="50113047" w14:textId="2404E4D1" w:rsidR="00445A76" w:rsidRPr="00E2673C" w:rsidRDefault="00445A76" w:rsidP="00445A7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E75EB2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4CCB55CA" w14:textId="52AE1C01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FA714AE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7D11913" w14:textId="15729F18" w:rsidR="00445A76" w:rsidRPr="00E2673C" w:rsidRDefault="00445A76" w:rsidP="00445A7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BBBBAC7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F94C12" w14:textId="29D27B78" w:rsidR="00445A76" w:rsidRPr="00E2673C" w:rsidRDefault="00445A76" w:rsidP="00445A7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5A76" w:rsidRPr="00E2673C" w14:paraId="39980436" w14:textId="77777777" w:rsidTr="00596E53">
        <w:tc>
          <w:tcPr>
            <w:tcW w:w="2254" w:type="pct"/>
            <w:shd w:val="clear" w:color="auto" w:fill="auto"/>
          </w:tcPr>
          <w:p w14:paraId="21D76C07" w14:textId="77777777" w:rsidR="00445A76" w:rsidRPr="00E2673C" w:rsidRDefault="00445A76" w:rsidP="004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3" w:type="pct"/>
            <w:shd w:val="clear" w:color="auto" w:fill="auto"/>
          </w:tcPr>
          <w:p w14:paraId="60581AD0" w14:textId="6623EB44" w:rsidR="00445A76" w:rsidRPr="00E2673C" w:rsidRDefault="00445A76" w:rsidP="00445A7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F098856" w14:textId="27CBCA86" w:rsidR="00445A76" w:rsidRPr="00E2673C" w:rsidRDefault="00445A76" w:rsidP="00445A76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BC01EDD" w14:textId="35DD1C2F" w:rsidR="00445A76" w:rsidRPr="00E2673C" w:rsidRDefault="00445A76" w:rsidP="00445A7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46CD309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DE8D670" w14:textId="21A50141" w:rsidR="00445A76" w:rsidRPr="00E2673C" w:rsidRDefault="00445A76" w:rsidP="00445A76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8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8775C2D" w14:textId="77777777" w:rsidR="00445A76" w:rsidRPr="00E2673C" w:rsidRDefault="00445A76" w:rsidP="00445A7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6183438" w14:textId="05296204" w:rsidR="00445A76" w:rsidRPr="00E2673C" w:rsidRDefault="00445A76" w:rsidP="00445A7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7E66A7B" w14:textId="77777777" w:rsidR="00BF53EC" w:rsidRPr="00415269" w:rsidRDefault="00BF53EC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p w14:paraId="7D8FA282" w14:textId="2E3B5332" w:rsidR="00583514" w:rsidRPr="00E2673C" w:rsidRDefault="00583514" w:rsidP="004E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630"/>
        <w:jc w:val="thaiDistribute"/>
        <w:rPr>
          <w:rFonts w:ascii="Angsana New" w:hAnsi="Angsana New" w:cs="Angsana New"/>
          <w:sz w:val="20"/>
          <w:szCs w:val="2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4E413D" w:rsidRPr="00E2673C">
        <w:rPr>
          <w:rFonts w:ascii="Angsana New" w:hAnsi="Angsana New" w:cs="Angsana New"/>
          <w:sz w:val="30"/>
          <w:szCs w:val="30"/>
        </w:rPr>
        <w:t xml:space="preserve"> </w:t>
      </w:r>
      <w:r w:rsidR="00FE5D87" w:rsidRPr="00E2673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E413D" w:rsidRPr="00E2673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4D2965" w:rsidRPr="00E2673C">
        <w:rPr>
          <w:rFonts w:ascii="Angsana New" w:hAnsi="Angsana New" w:cs="Angsana New"/>
          <w:sz w:val="30"/>
          <w:szCs w:val="30"/>
        </w:rPr>
        <w:t>4</w:t>
      </w:r>
      <w:r w:rsidR="004E413D" w:rsidRPr="00E2673C">
        <w:rPr>
          <w:rFonts w:ascii="Angsana New" w:hAnsi="Angsana New" w:cs="Angsana New"/>
          <w:sz w:val="30"/>
          <w:szCs w:val="30"/>
        </w:rPr>
        <w:t xml:space="preserve"> </w:t>
      </w:r>
      <w:r w:rsidR="004E413D" w:rsidRPr="00E2673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E2673C">
        <w:rPr>
          <w:rFonts w:ascii="Angsana New" w:hAnsi="Angsana New" w:cs="Angsana New"/>
          <w:sz w:val="30"/>
          <w:szCs w:val="30"/>
        </w:rPr>
        <w:t>31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ธันวาคม</w:t>
      </w:r>
      <w:r w:rsidR="004E413D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4D2965" w:rsidRPr="00E2673C">
        <w:rPr>
          <w:rFonts w:ascii="Angsana New" w:hAnsi="Angsana New" w:cs="Angsana New"/>
          <w:sz w:val="30"/>
          <w:szCs w:val="30"/>
        </w:rPr>
        <w:t>3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0A5A4D6A" w14:textId="77777777" w:rsidR="00BF53EC" w:rsidRPr="00415269" w:rsidRDefault="00BF53EC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tbl>
      <w:tblPr>
        <w:tblW w:w="944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"/>
        <w:gridCol w:w="2288"/>
        <w:gridCol w:w="1068"/>
        <w:gridCol w:w="236"/>
        <w:gridCol w:w="562"/>
        <w:gridCol w:w="541"/>
        <w:gridCol w:w="236"/>
        <w:gridCol w:w="345"/>
        <w:gridCol w:w="8"/>
        <w:gridCol w:w="269"/>
        <w:gridCol w:w="370"/>
        <w:gridCol w:w="236"/>
        <w:gridCol w:w="389"/>
        <w:gridCol w:w="365"/>
        <w:gridCol w:w="55"/>
        <w:gridCol w:w="236"/>
        <w:gridCol w:w="710"/>
        <w:gridCol w:w="132"/>
        <w:gridCol w:w="133"/>
        <w:gridCol w:w="104"/>
        <w:gridCol w:w="1079"/>
        <w:gridCol w:w="59"/>
      </w:tblGrid>
      <w:tr w:rsidR="003C383C" w:rsidRPr="00E2673C" w14:paraId="05C2BCBA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45589C78" w14:textId="77777777" w:rsidR="00804175" w:rsidRPr="00E2673C" w:rsidRDefault="00BC4457" w:rsidP="00F70C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7" w:type="pct"/>
            <w:gridSpan w:val="8"/>
          </w:tcPr>
          <w:p w14:paraId="737793F0" w14:textId="77777777" w:rsidR="00804175" w:rsidRPr="00E2673C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</w:tcPr>
          <w:p w14:paraId="4D73510D" w14:textId="77777777" w:rsidR="00804175" w:rsidRPr="00E2673C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pct"/>
            <w:gridSpan w:val="7"/>
          </w:tcPr>
          <w:p w14:paraId="5BF94B18" w14:textId="77777777" w:rsidR="00804175" w:rsidRPr="00E2673C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E53" w:rsidRPr="00E2673C" w14:paraId="19EEF257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1ACED95B" w14:textId="77777777" w:rsidR="001C3EB7" w:rsidRPr="00E2673C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0C752ADD" w14:textId="7A68B83E" w:rsidR="001C3EB7" w:rsidRPr="00E2673C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91411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791411"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8" w:type="pct"/>
            <w:gridSpan w:val="2"/>
          </w:tcPr>
          <w:p w14:paraId="05FA199C" w14:textId="77777777" w:rsidR="001C3EB7" w:rsidRPr="00E2673C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66B5276C" w14:textId="253E9825" w:rsidR="001C3EB7" w:rsidRPr="00E2673C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3EB7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3" w:type="pct"/>
          </w:tcPr>
          <w:p w14:paraId="4EB64B73" w14:textId="77777777" w:rsidR="001C3EB7" w:rsidRPr="00E2673C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</w:tcPr>
          <w:p w14:paraId="4279663A" w14:textId="721AD03F" w:rsidR="001C3EB7" w:rsidRPr="00E2673C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E5D87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5D87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FE5D87"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40" w:type="pct"/>
            <w:gridSpan w:val="2"/>
          </w:tcPr>
          <w:p w14:paraId="465384AE" w14:textId="77777777" w:rsidR="001C3EB7" w:rsidRPr="00E2673C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0D15D73D" w14:textId="072D4FD3" w:rsidR="001C3EB7" w:rsidRPr="00E2673C" w:rsidRDefault="006E763D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3EB7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E53" w:rsidRPr="00E2673C" w14:paraId="324EF873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7ED3A967" w14:textId="77777777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1916BE4B" w14:textId="178B15F3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188F100D" w14:textId="77777777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43677D2B" w14:textId="6DA3DBC2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93" w:type="pct"/>
          </w:tcPr>
          <w:p w14:paraId="7439A82B" w14:textId="77777777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</w:tcPr>
          <w:p w14:paraId="62F579BF" w14:textId="1C0C6366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0" w:type="pct"/>
            <w:gridSpan w:val="2"/>
          </w:tcPr>
          <w:p w14:paraId="7E4C859A" w14:textId="77777777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58AE5064" w14:textId="2B09E69D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0F7348" w:rsidRPr="00E2673C" w14:paraId="53B6C3EA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1A9E31BD" w14:textId="77777777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4" w:type="pct"/>
            <w:gridSpan w:val="16"/>
          </w:tcPr>
          <w:p w14:paraId="41E6F0F5" w14:textId="77777777" w:rsidR="000F7348" w:rsidRPr="00E2673C" w:rsidRDefault="000F7348" w:rsidP="000F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636A" w:rsidRPr="00E2673C" w14:paraId="52567DA3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2586CAD7" w14:textId="77777777" w:rsidR="00EE636A" w:rsidRPr="00E2673C" w:rsidRDefault="00EE636A" w:rsidP="00EE63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gridSpan w:val="3"/>
            <w:vAlign w:val="bottom"/>
          </w:tcPr>
          <w:p w14:paraId="3F2063FC" w14:textId="51FC9065" w:rsidR="00EE636A" w:rsidRPr="00E2673C" w:rsidRDefault="00EE636A" w:rsidP="00EE636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8A89822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56E1252B" w14:textId="709EB1B9" w:rsidR="00EE636A" w:rsidRPr="00E2673C" w:rsidRDefault="00EE636A" w:rsidP="00EE636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165BD424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gridSpan w:val="3"/>
          </w:tcPr>
          <w:p w14:paraId="5BE623AC" w14:textId="5387B057" w:rsidR="00EE636A" w:rsidRPr="00E2673C" w:rsidRDefault="00EE636A" w:rsidP="00EE636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91,686</w:t>
            </w:r>
          </w:p>
        </w:tc>
        <w:tc>
          <w:tcPr>
            <w:tcW w:w="140" w:type="pct"/>
            <w:gridSpan w:val="2"/>
          </w:tcPr>
          <w:p w14:paraId="26F358F9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A919FA" w14:textId="3CDA14ED" w:rsidR="00EE636A" w:rsidRPr="00E2673C" w:rsidRDefault="00EE636A" w:rsidP="00EE636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71,619</w:t>
            </w:r>
          </w:p>
        </w:tc>
      </w:tr>
      <w:tr w:rsidR="00EE636A" w:rsidRPr="00E2673C" w14:paraId="3F6CE867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5B1EACAE" w14:textId="30293938" w:rsidR="00EE636A" w:rsidRPr="00E2673C" w:rsidRDefault="00AF3D40" w:rsidP="00EE63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</w:tcPr>
          <w:p w14:paraId="42D38094" w14:textId="3E95540D" w:rsidR="00EE636A" w:rsidRPr="00E2673C" w:rsidRDefault="00EE636A" w:rsidP="000A730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48" w:type="pct"/>
            <w:gridSpan w:val="2"/>
          </w:tcPr>
          <w:p w14:paraId="46F880C9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tcBorders>
              <w:bottom w:val="single" w:sz="4" w:space="0" w:color="auto"/>
            </w:tcBorders>
            <w:vAlign w:val="bottom"/>
          </w:tcPr>
          <w:p w14:paraId="467182C0" w14:textId="24316F1B" w:rsidR="00EE636A" w:rsidRPr="00E2673C" w:rsidRDefault="00EE636A" w:rsidP="00EE636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BB1D087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9772D" w14:textId="1784E4AE" w:rsidR="00EE636A" w:rsidRPr="00E2673C" w:rsidRDefault="00EE636A" w:rsidP="00EE636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140" w:type="pct"/>
            <w:gridSpan w:val="2"/>
          </w:tcPr>
          <w:p w14:paraId="7D7DD2A9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5F078B03" w14:textId="5C213648" w:rsidR="00EE636A" w:rsidRPr="00E2673C" w:rsidRDefault="00EE636A" w:rsidP="00CF676F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36A" w:rsidRPr="00E2673C" w14:paraId="1B972670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501C89FD" w14:textId="77777777" w:rsidR="00EE636A" w:rsidRPr="00E2673C" w:rsidRDefault="00EE636A" w:rsidP="00EE63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</w:tcBorders>
            <w:vAlign w:val="bottom"/>
          </w:tcPr>
          <w:p w14:paraId="71E68F31" w14:textId="54B59885" w:rsidR="00EE636A" w:rsidRPr="00E2673C" w:rsidRDefault="00EE636A" w:rsidP="000A730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8" w:type="pct"/>
            <w:gridSpan w:val="2"/>
          </w:tcPr>
          <w:p w14:paraId="3510344D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</w:tcBorders>
            <w:vAlign w:val="bottom"/>
          </w:tcPr>
          <w:p w14:paraId="49B33E38" w14:textId="2B5DBD3F" w:rsidR="00EE636A" w:rsidRPr="00E2673C" w:rsidRDefault="00EE636A" w:rsidP="00EE636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C66D8C9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</w:tcBorders>
            <w:vAlign w:val="bottom"/>
          </w:tcPr>
          <w:p w14:paraId="10978D2F" w14:textId="0E92FF0D" w:rsidR="00EE636A" w:rsidRPr="00E2673C" w:rsidRDefault="00EE636A" w:rsidP="00EE636A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91,843</w:t>
            </w:r>
          </w:p>
        </w:tc>
        <w:tc>
          <w:tcPr>
            <w:tcW w:w="140" w:type="pct"/>
            <w:gridSpan w:val="2"/>
          </w:tcPr>
          <w:p w14:paraId="211008C9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</w:tcPr>
          <w:p w14:paraId="7F2DD025" w14:textId="1D8D1B8A" w:rsidR="00EE636A" w:rsidRPr="00E2673C" w:rsidRDefault="00EE636A" w:rsidP="000A730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71,619</w:t>
            </w:r>
          </w:p>
        </w:tc>
      </w:tr>
      <w:tr w:rsidR="00EE636A" w:rsidRPr="00E2673C" w14:paraId="1493B926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39FBEAD5" w14:textId="77777777" w:rsidR="0091625D" w:rsidRPr="00E2673C" w:rsidRDefault="00EE636A" w:rsidP="00EE63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="006B0024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0AA4812" w14:textId="4F3755B2" w:rsidR="00EE636A" w:rsidRPr="00E2673C" w:rsidRDefault="0091625D" w:rsidP="00EE63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6B0024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5" w:type="pct"/>
            <w:gridSpan w:val="3"/>
            <w:vAlign w:val="bottom"/>
          </w:tcPr>
          <w:p w14:paraId="6F9B828C" w14:textId="70CB0FA5" w:rsidR="00EE636A" w:rsidRPr="00E2673C" w:rsidRDefault="00EE636A" w:rsidP="00EE636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3BEC34EA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6FB6B8D1" w14:textId="055758A2" w:rsidR="00EE636A" w:rsidRPr="00E2673C" w:rsidRDefault="00EE636A" w:rsidP="00CF67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  <w:vAlign w:val="bottom"/>
          </w:tcPr>
          <w:p w14:paraId="4FDD1286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vAlign w:val="bottom"/>
          </w:tcPr>
          <w:p w14:paraId="6F1C8E65" w14:textId="71DEE832" w:rsidR="00EE636A" w:rsidRPr="00E2673C" w:rsidRDefault="00EE636A" w:rsidP="000A730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(11,383)</w:t>
            </w:r>
          </w:p>
        </w:tc>
        <w:tc>
          <w:tcPr>
            <w:tcW w:w="140" w:type="pct"/>
            <w:gridSpan w:val="2"/>
            <w:vAlign w:val="bottom"/>
          </w:tcPr>
          <w:p w14:paraId="358FB23A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64B52685" w14:textId="6A0CC140" w:rsidR="00EE636A" w:rsidRPr="00E2673C" w:rsidRDefault="00EE636A" w:rsidP="000A7300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(5,267)</w:t>
            </w:r>
          </w:p>
        </w:tc>
      </w:tr>
      <w:tr w:rsidR="00EE636A" w:rsidRPr="00E2673C" w14:paraId="11A6A494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0232B1D0" w14:textId="77777777" w:rsidR="00EE636A" w:rsidRPr="00E2673C" w:rsidRDefault="00EE636A" w:rsidP="00EE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C2538" w14:textId="33D43EC9" w:rsidR="00EE636A" w:rsidRPr="00E2673C" w:rsidRDefault="00EE636A" w:rsidP="000A730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8" w:type="pct"/>
            <w:gridSpan w:val="2"/>
          </w:tcPr>
          <w:p w14:paraId="318CB914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4F5AD" w14:textId="4BF95DA0" w:rsidR="00EE636A" w:rsidRPr="00E2673C" w:rsidRDefault="00EE636A" w:rsidP="00EE689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1971DDA5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050B6B8" w14:textId="497EF76F" w:rsidR="00EE636A" w:rsidRPr="00E2673C" w:rsidRDefault="00EE636A" w:rsidP="000A7300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,460</w:t>
            </w:r>
          </w:p>
        </w:tc>
        <w:tc>
          <w:tcPr>
            <w:tcW w:w="140" w:type="pct"/>
            <w:gridSpan w:val="2"/>
          </w:tcPr>
          <w:p w14:paraId="737E7806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CF6D72" w14:textId="78D927D9" w:rsidR="00EE636A" w:rsidRPr="00E2673C" w:rsidRDefault="00EE636A" w:rsidP="000A730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66,352</w:t>
            </w:r>
          </w:p>
        </w:tc>
      </w:tr>
      <w:tr w:rsidR="00EE636A" w:rsidRPr="00E2673C" w14:paraId="4108D82C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641CC39B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0" w:type="pct"/>
            <w:gridSpan w:val="4"/>
          </w:tcPr>
          <w:p w14:paraId="3E8902C0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293B59BE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5" w:type="pct"/>
            <w:gridSpan w:val="3"/>
          </w:tcPr>
          <w:p w14:paraId="64EE8744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3" w:type="pct"/>
          </w:tcPr>
          <w:p w14:paraId="2DC83337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8" w:type="pct"/>
            <w:gridSpan w:val="3"/>
          </w:tcPr>
          <w:p w14:paraId="746193F4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pct"/>
            <w:gridSpan w:val="2"/>
          </w:tcPr>
          <w:p w14:paraId="5E75E2B6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6" w:type="pct"/>
            <w:gridSpan w:val="2"/>
          </w:tcPr>
          <w:p w14:paraId="6B874FAF" w14:textId="77777777" w:rsidR="00EE636A" w:rsidRPr="00415269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E636A" w:rsidRPr="00E2673C" w14:paraId="09B00DBD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36527029" w14:textId="6F0EF922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0" w:type="pct"/>
            <w:gridSpan w:val="4"/>
          </w:tcPr>
          <w:p w14:paraId="13A5A0CD" w14:textId="4D757709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168C06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3"/>
          </w:tcPr>
          <w:p w14:paraId="00069AD3" w14:textId="05FCC746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186E3F8F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3"/>
          </w:tcPr>
          <w:p w14:paraId="58891F8D" w14:textId="5A799959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F8C3A1D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19E1C49" w14:textId="5D1A714E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E636A" w:rsidRPr="00E2673C" w14:paraId="070DE824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02A1EEF0" w14:textId="77777777" w:rsidR="00EE636A" w:rsidRPr="00E2673C" w:rsidRDefault="00EE636A" w:rsidP="00EE63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  <w:gridSpan w:val="4"/>
            <w:tcBorders>
              <w:bottom w:val="single" w:sz="4" w:space="0" w:color="auto"/>
            </w:tcBorders>
          </w:tcPr>
          <w:p w14:paraId="195822FD" w14:textId="61704EBD" w:rsidR="00EE636A" w:rsidRPr="00E2673C" w:rsidRDefault="00EE636A" w:rsidP="00EE636A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6543076C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tcBorders>
              <w:bottom w:val="single" w:sz="4" w:space="0" w:color="auto"/>
            </w:tcBorders>
          </w:tcPr>
          <w:p w14:paraId="57809DF6" w14:textId="77777777" w:rsidR="00EE636A" w:rsidRPr="00E2673C" w:rsidRDefault="00EE636A" w:rsidP="00CF676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3" w:type="pct"/>
          </w:tcPr>
          <w:p w14:paraId="7C38DD80" w14:textId="77777777" w:rsidR="00EE636A" w:rsidRPr="00E2673C" w:rsidRDefault="00EE636A" w:rsidP="00EE636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gridSpan w:val="3"/>
            <w:tcBorders>
              <w:bottom w:val="single" w:sz="4" w:space="0" w:color="auto"/>
            </w:tcBorders>
          </w:tcPr>
          <w:p w14:paraId="2C96705C" w14:textId="02E9F42F" w:rsidR="00EE636A" w:rsidRPr="00E2673C" w:rsidRDefault="00EE636A" w:rsidP="000A730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20,825</w:t>
            </w:r>
          </w:p>
        </w:tc>
        <w:tc>
          <w:tcPr>
            <w:tcW w:w="140" w:type="pct"/>
            <w:gridSpan w:val="2"/>
          </w:tcPr>
          <w:p w14:paraId="226152D0" w14:textId="77777777" w:rsidR="00EE636A" w:rsidRPr="00E2673C" w:rsidRDefault="00EE636A" w:rsidP="00EE6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0AB2C3CB" w14:textId="4C495CD0" w:rsidR="00EE636A" w:rsidRPr="00E2673C" w:rsidRDefault="00EE636A" w:rsidP="00EE636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2,513</w:t>
            </w:r>
          </w:p>
        </w:tc>
      </w:tr>
      <w:tr w:rsidR="00EE6896" w:rsidRPr="00E2673C" w14:paraId="1C19EDB0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3E48B63B" w14:textId="4E66054F" w:rsidR="00EE6896" w:rsidRPr="00E2673C" w:rsidRDefault="00EE6896" w:rsidP="00EE68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gridSpan w:val="4"/>
            <w:tcBorders>
              <w:top w:val="single" w:sz="4" w:space="0" w:color="auto"/>
            </w:tcBorders>
            <w:vAlign w:val="bottom"/>
          </w:tcPr>
          <w:p w14:paraId="0683CADB" w14:textId="60D64D52" w:rsidR="00EE6896" w:rsidRPr="00E2673C" w:rsidRDefault="00EE6896" w:rsidP="00EE6896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909E9BC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</w:tcBorders>
            <w:vAlign w:val="bottom"/>
          </w:tcPr>
          <w:p w14:paraId="5C589149" w14:textId="37C95F54" w:rsidR="00EE6896" w:rsidRPr="00E2673C" w:rsidRDefault="00EE6896" w:rsidP="00CF676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CCA7C01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</w:tcBorders>
            <w:vAlign w:val="bottom"/>
          </w:tcPr>
          <w:p w14:paraId="0F040E14" w14:textId="2DE42DA3" w:rsidR="00EE6896" w:rsidRPr="00E2673C" w:rsidRDefault="00EE6896" w:rsidP="00EE689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20,825</w:t>
            </w:r>
          </w:p>
        </w:tc>
        <w:tc>
          <w:tcPr>
            <w:tcW w:w="140" w:type="pct"/>
            <w:gridSpan w:val="2"/>
          </w:tcPr>
          <w:p w14:paraId="299CD555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</w:tcBorders>
          </w:tcPr>
          <w:p w14:paraId="00B0DCF9" w14:textId="4779A869" w:rsidR="00EE6896" w:rsidRPr="00E2673C" w:rsidRDefault="00EE6896" w:rsidP="00EE689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2,513</w:t>
            </w:r>
          </w:p>
        </w:tc>
      </w:tr>
      <w:tr w:rsidR="00EE6896" w:rsidRPr="00E2673C" w14:paraId="1D9F1711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4F307EE9" w14:textId="77777777" w:rsidR="0091625D" w:rsidRPr="00E2673C" w:rsidRDefault="00EE6896" w:rsidP="00EE68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="006B0024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58E00068" w14:textId="5475DB26" w:rsidR="00EE6896" w:rsidRPr="00E2673C" w:rsidRDefault="0091625D" w:rsidP="00EE68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6B0024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00" w:type="pct"/>
            <w:gridSpan w:val="4"/>
            <w:vAlign w:val="bottom"/>
          </w:tcPr>
          <w:p w14:paraId="247C6A27" w14:textId="0FBE937E" w:rsidR="00EE6896" w:rsidRPr="00E2673C" w:rsidRDefault="00EE6896" w:rsidP="00EE6896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540121E0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5" w:type="pct"/>
            <w:gridSpan w:val="3"/>
            <w:vAlign w:val="bottom"/>
          </w:tcPr>
          <w:p w14:paraId="4A7D61B2" w14:textId="1D2CF309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3" w:type="pct"/>
            <w:vAlign w:val="bottom"/>
          </w:tcPr>
          <w:p w14:paraId="4719C2E7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28" w:type="pct"/>
            <w:gridSpan w:val="3"/>
            <w:vAlign w:val="bottom"/>
          </w:tcPr>
          <w:p w14:paraId="4256FE92" w14:textId="16542A66" w:rsidR="00EE6896" w:rsidRPr="00E2673C" w:rsidRDefault="00EE6896" w:rsidP="00EE689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(1,958)</w:t>
            </w:r>
          </w:p>
        </w:tc>
        <w:tc>
          <w:tcPr>
            <w:tcW w:w="140" w:type="pct"/>
            <w:gridSpan w:val="2"/>
            <w:vAlign w:val="bottom"/>
          </w:tcPr>
          <w:p w14:paraId="1E70FB09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6F5B537F" w14:textId="46303B84" w:rsidR="00EE6896" w:rsidRPr="00E2673C" w:rsidRDefault="00EE6896" w:rsidP="00EE689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896" w:rsidRPr="00E2673C" w14:paraId="04EA3D22" w14:textId="77777777" w:rsidTr="0091625D">
        <w:trPr>
          <w:gridAfter w:val="1"/>
          <w:wAfter w:w="32" w:type="pct"/>
        </w:trPr>
        <w:tc>
          <w:tcPr>
            <w:tcW w:w="2214" w:type="pct"/>
            <w:gridSpan w:val="5"/>
          </w:tcPr>
          <w:p w14:paraId="3B8F52B1" w14:textId="2E8972C4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3130" w14:textId="2C899E60" w:rsidR="00EE6896" w:rsidRPr="00E2673C" w:rsidRDefault="00EE6896" w:rsidP="00EE6896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12BFAC99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D18DC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5"/>
              </w:tabs>
              <w:spacing w:line="380" w:lineRule="exac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3" w:type="pct"/>
          </w:tcPr>
          <w:p w14:paraId="4EBFA15D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9E46C7" w14:textId="6B4F71D6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18,867</w:t>
            </w:r>
          </w:p>
        </w:tc>
        <w:tc>
          <w:tcPr>
            <w:tcW w:w="140" w:type="pct"/>
            <w:gridSpan w:val="2"/>
          </w:tcPr>
          <w:p w14:paraId="5B0DF989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2AF448" w14:textId="35AAEA99" w:rsidR="00EE6896" w:rsidRPr="00E2673C" w:rsidRDefault="00EE6896" w:rsidP="00EE689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2,513</w:t>
            </w:r>
          </w:p>
        </w:tc>
      </w:tr>
      <w:tr w:rsidR="00596E53" w:rsidRPr="00E2673C" w14:paraId="57CCA014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  <w:tblHeader/>
        </w:trPr>
        <w:tc>
          <w:tcPr>
            <w:tcW w:w="1212" w:type="pct"/>
            <w:shd w:val="clear" w:color="auto" w:fill="auto"/>
            <w:vAlign w:val="bottom"/>
          </w:tcPr>
          <w:p w14:paraId="2B410540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76" w:type="pct"/>
            <w:gridSpan w:val="4"/>
            <w:shd w:val="clear" w:color="auto" w:fill="auto"/>
            <w:vAlign w:val="bottom"/>
          </w:tcPr>
          <w:p w14:paraId="78732B28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54BA599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5" w:type="pct"/>
            <w:gridSpan w:val="15"/>
            <w:shd w:val="clear" w:color="auto" w:fill="auto"/>
            <w:vAlign w:val="bottom"/>
          </w:tcPr>
          <w:p w14:paraId="721CD963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6E53" w:rsidRPr="00E2673C" w14:paraId="5CB9ACA2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  <w:tblHeader/>
        </w:trPr>
        <w:tc>
          <w:tcPr>
            <w:tcW w:w="1212" w:type="pct"/>
            <w:shd w:val="clear" w:color="auto" w:fill="auto"/>
            <w:vAlign w:val="bottom"/>
          </w:tcPr>
          <w:p w14:paraId="6025F582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B4858B1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17F3753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587A2765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1462907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A0DB7D" w14:textId="0AD46EEA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3100CE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5114478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shd w:val="clear" w:color="auto" w:fill="auto"/>
            <w:vAlign w:val="bottom"/>
          </w:tcPr>
          <w:p w14:paraId="427C8550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E13201C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7EC3A809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shd w:val="clear" w:color="auto" w:fill="auto"/>
            <w:vAlign w:val="bottom"/>
          </w:tcPr>
          <w:p w14:paraId="3312679E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641DE619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shd w:val="clear" w:color="auto" w:fill="auto"/>
            <w:vAlign w:val="bottom"/>
          </w:tcPr>
          <w:p w14:paraId="6A1134C8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3122C57B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  <w:vAlign w:val="bottom"/>
          </w:tcPr>
          <w:p w14:paraId="1DFEDDF2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59553B8" w14:textId="58BD2290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056E42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</w:tr>
      <w:tr w:rsidR="00596E53" w:rsidRPr="00E2673C" w14:paraId="2AEE3E42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  <w:tblHeader/>
        </w:trPr>
        <w:tc>
          <w:tcPr>
            <w:tcW w:w="1212" w:type="pct"/>
            <w:shd w:val="clear" w:color="auto" w:fill="auto"/>
            <w:vAlign w:val="bottom"/>
          </w:tcPr>
          <w:p w14:paraId="5A20A72E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1BA71DE" w14:textId="77777777" w:rsidR="00596E53" w:rsidRPr="00E2673C" w:rsidRDefault="00596E53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</w:tcPr>
          <w:p w14:paraId="58AF298A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2D96F72" w14:textId="77777777" w:rsidR="00596E53" w:rsidRPr="00E2673C" w:rsidRDefault="00596E53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A9539DC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shd w:val="clear" w:color="auto" w:fill="auto"/>
            <w:vAlign w:val="bottom"/>
          </w:tcPr>
          <w:p w14:paraId="49D997C5" w14:textId="77777777" w:rsidR="00596E53" w:rsidRPr="00E2673C" w:rsidRDefault="00596E53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3BA03B4E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shd w:val="clear" w:color="auto" w:fill="auto"/>
            <w:vAlign w:val="bottom"/>
          </w:tcPr>
          <w:p w14:paraId="0D0FF7E8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38A62738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shd w:val="clear" w:color="auto" w:fill="auto"/>
            <w:vAlign w:val="bottom"/>
          </w:tcPr>
          <w:p w14:paraId="593B6210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562DEE08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  <w:vAlign w:val="bottom"/>
          </w:tcPr>
          <w:p w14:paraId="3B118A2A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96E53" w:rsidRPr="00E2673C" w14:paraId="65054C30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  <w:tblHeader/>
        </w:trPr>
        <w:tc>
          <w:tcPr>
            <w:tcW w:w="1212" w:type="pct"/>
            <w:shd w:val="clear" w:color="auto" w:fill="auto"/>
            <w:vAlign w:val="bottom"/>
          </w:tcPr>
          <w:p w14:paraId="10D72B04" w14:textId="77777777" w:rsidR="00596E53" w:rsidRPr="00E2673C" w:rsidRDefault="00596E53" w:rsidP="005F23DE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76" w:type="pct"/>
            <w:gridSpan w:val="4"/>
            <w:shd w:val="clear" w:color="auto" w:fill="auto"/>
            <w:vAlign w:val="bottom"/>
          </w:tcPr>
          <w:p w14:paraId="299A0568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4CE2F2A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5" w:type="pct"/>
            <w:gridSpan w:val="15"/>
            <w:shd w:val="clear" w:color="auto" w:fill="auto"/>
            <w:vAlign w:val="bottom"/>
          </w:tcPr>
          <w:p w14:paraId="44F42391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E53" w:rsidRPr="00E2673C" w14:paraId="08C4BA01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</w:trPr>
        <w:tc>
          <w:tcPr>
            <w:tcW w:w="1212" w:type="pct"/>
            <w:shd w:val="clear" w:color="auto" w:fill="auto"/>
            <w:vAlign w:val="bottom"/>
          </w:tcPr>
          <w:p w14:paraId="1748B777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BB30487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DC1A700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30A3CA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A08285E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shd w:val="clear" w:color="auto" w:fill="auto"/>
            <w:vAlign w:val="bottom"/>
          </w:tcPr>
          <w:p w14:paraId="16016987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4F3A2F8B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shd w:val="clear" w:color="auto" w:fill="auto"/>
            <w:vAlign w:val="bottom"/>
          </w:tcPr>
          <w:p w14:paraId="063EB6A0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2EF0C469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shd w:val="clear" w:color="auto" w:fill="auto"/>
            <w:vAlign w:val="bottom"/>
          </w:tcPr>
          <w:p w14:paraId="65ABB108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06B3654A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  <w:vAlign w:val="bottom"/>
          </w:tcPr>
          <w:p w14:paraId="2B417225" w14:textId="77777777" w:rsidR="00596E53" w:rsidRPr="00E2673C" w:rsidRDefault="00596E53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6E53" w:rsidRPr="00E2673C" w14:paraId="14758DBC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</w:trPr>
        <w:tc>
          <w:tcPr>
            <w:tcW w:w="1212" w:type="pct"/>
            <w:shd w:val="clear" w:color="auto" w:fill="auto"/>
          </w:tcPr>
          <w:p w14:paraId="7E20738E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  <w:shd w:val="clear" w:color="auto" w:fill="auto"/>
          </w:tcPr>
          <w:p w14:paraId="3DFDFB75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MLR-1</w:t>
            </w:r>
          </w:p>
        </w:tc>
        <w:tc>
          <w:tcPr>
            <w:tcW w:w="125" w:type="pct"/>
          </w:tcPr>
          <w:p w14:paraId="53A48E7F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AFB738D" w14:textId="118B63D4" w:rsidR="00596E53" w:rsidRPr="00E2673C" w:rsidRDefault="00987548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MLR-1</w:t>
            </w:r>
          </w:p>
        </w:tc>
        <w:tc>
          <w:tcPr>
            <w:tcW w:w="125" w:type="pct"/>
            <w:shd w:val="clear" w:color="auto" w:fill="auto"/>
          </w:tcPr>
          <w:p w14:paraId="4B8CEB1F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shd w:val="clear" w:color="auto" w:fill="auto"/>
          </w:tcPr>
          <w:p w14:paraId="7824EAB0" w14:textId="77777777" w:rsidR="00596E53" w:rsidRPr="00E2673C" w:rsidRDefault="00596E53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53,703</w:t>
            </w:r>
          </w:p>
        </w:tc>
        <w:tc>
          <w:tcPr>
            <w:tcW w:w="123" w:type="pct"/>
            <w:shd w:val="clear" w:color="auto" w:fill="auto"/>
          </w:tcPr>
          <w:p w14:paraId="3B4C4764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B9F11" w14:textId="25071094" w:rsidR="00596E53" w:rsidRPr="00E2673C" w:rsidRDefault="00EE636A" w:rsidP="005F23DE">
            <w:pPr>
              <w:pStyle w:val="acctfourfigures"/>
              <w:tabs>
                <w:tab w:val="clear" w:pos="765"/>
                <w:tab w:val="decimal" w:pos="323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14:paraId="6DF243E9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441DA" w14:textId="665799C0" w:rsidR="00596E53" w:rsidRPr="00E2673C" w:rsidRDefault="00EE636A" w:rsidP="00AD645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43FEF394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26D35521" w14:textId="1CE9ECDB" w:rsidR="00596E53" w:rsidRPr="00E2673C" w:rsidRDefault="00EE636A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</w:tr>
      <w:tr w:rsidR="00596E53" w:rsidRPr="00E2673C" w14:paraId="7BD36235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</w:trPr>
        <w:tc>
          <w:tcPr>
            <w:tcW w:w="1212" w:type="pct"/>
            <w:shd w:val="clear" w:color="auto" w:fill="auto"/>
          </w:tcPr>
          <w:p w14:paraId="7CCB285B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shd w:val="clear" w:color="auto" w:fill="auto"/>
          </w:tcPr>
          <w:p w14:paraId="18D81AB4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58537BE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2B85162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41702E2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01D64942" w14:textId="77777777" w:rsidR="00596E53" w:rsidRPr="00E2673C" w:rsidRDefault="00596E53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23" w:type="pct"/>
            <w:shd w:val="clear" w:color="auto" w:fill="auto"/>
          </w:tcPr>
          <w:p w14:paraId="14C52273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75577" w14:textId="7EE804D7" w:rsidR="00596E53" w:rsidRPr="00E2673C" w:rsidRDefault="00EE636A" w:rsidP="005F23DE">
            <w:pPr>
              <w:pStyle w:val="acctfourfigures"/>
              <w:tabs>
                <w:tab w:val="clear" w:pos="765"/>
                <w:tab w:val="decimal" w:pos="323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14:paraId="1F26B636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8F263" w14:textId="53354C1E" w:rsidR="00596E53" w:rsidRPr="00E2673C" w:rsidRDefault="00EE636A" w:rsidP="00AD645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5CE77F5A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D9329" w14:textId="7C3E1DDA" w:rsidR="00596E53" w:rsidRPr="00E2673C" w:rsidRDefault="00EE636A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</w:tr>
      <w:tr w:rsidR="00596E53" w:rsidRPr="00E2673C" w14:paraId="2F839C59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  <w:trHeight w:val="233"/>
        </w:trPr>
        <w:tc>
          <w:tcPr>
            <w:tcW w:w="1212" w:type="pct"/>
            <w:shd w:val="clear" w:color="auto" w:fill="auto"/>
          </w:tcPr>
          <w:p w14:paraId="776B950B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7541C8B2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7BD3EAF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gridSpan w:val="2"/>
          </w:tcPr>
          <w:p w14:paraId="321AC0AD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475E857D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1033E1AF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shd w:val="clear" w:color="auto" w:fill="auto"/>
          </w:tcPr>
          <w:p w14:paraId="31659ED0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228A59CC" w14:textId="77777777" w:rsidR="00596E53" w:rsidRPr="00E2673C" w:rsidRDefault="00596E53" w:rsidP="005F23DE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shd w:val="clear" w:color="auto" w:fill="auto"/>
          </w:tcPr>
          <w:p w14:paraId="30A39E7C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03B771" w14:textId="77777777" w:rsidR="00596E53" w:rsidRPr="00E2673C" w:rsidRDefault="00596E53" w:rsidP="005F23DE">
            <w:pPr>
              <w:tabs>
                <w:tab w:val="decimal" w:pos="407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79A12CF5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46BB13" w14:textId="77777777" w:rsidR="00596E53" w:rsidRPr="00E2673C" w:rsidRDefault="00596E53" w:rsidP="005F23D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96E53" w:rsidRPr="00E2673C" w14:paraId="2E5237B4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</w:trPr>
        <w:tc>
          <w:tcPr>
            <w:tcW w:w="1212" w:type="pct"/>
            <w:shd w:val="clear" w:color="auto" w:fill="auto"/>
          </w:tcPr>
          <w:p w14:paraId="6711D101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66" w:type="pct"/>
            <w:shd w:val="clear" w:color="auto" w:fill="auto"/>
          </w:tcPr>
          <w:p w14:paraId="318C08ED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43F45B6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A623A3F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56168A3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shd w:val="clear" w:color="auto" w:fill="auto"/>
          </w:tcPr>
          <w:p w14:paraId="14F828AF" w14:textId="77777777" w:rsidR="00596E53" w:rsidRPr="00E2673C" w:rsidRDefault="00596E53" w:rsidP="005F23DE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  <w:shd w:val="clear" w:color="auto" w:fill="auto"/>
          </w:tcPr>
          <w:p w14:paraId="0F3D7188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shd w:val="clear" w:color="auto" w:fill="auto"/>
          </w:tcPr>
          <w:p w14:paraId="43392B79" w14:textId="77777777" w:rsidR="00596E53" w:rsidRPr="00E2673C" w:rsidRDefault="00596E53" w:rsidP="005F23DE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  <w:shd w:val="clear" w:color="auto" w:fill="auto"/>
          </w:tcPr>
          <w:p w14:paraId="03459C39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2086F354" w14:textId="77777777" w:rsidR="00596E53" w:rsidRPr="00E2673C" w:rsidRDefault="00596E53" w:rsidP="005F23DE">
            <w:pPr>
              <w:tabs>
                <w:tab w:val="decimal" w:pos="407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74318EF8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2C46AC71" w14:textId="77777777" w:rsidR="00596E53" w:rsidRPr="00E2673C" w:rsidRDefault="00596E53" w:rsidP="005F23D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6E53" w:rsidRPr="00E2673C" w14:paraId="5BDFA174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</w:trPr>
        <w:tc>
          <w:tcPr>
            <w:tcW w:w="1212" w:type="pct"/>
            <w:shd w:val="clear" w:color="auto" w:fill="auto"/>
          </w:tcPr>
          <w:p w14:paraId="232FC743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6" w:type="pct"/>
            <w:shd w:val="clear" w:color="auto" w:fill="auto"/>
          </w:tcPr>
          <w:p w14:paraId="7AFC2B21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70F905E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B2237E5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AC72C8D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04E779" w14:textId="77777777" w:rsidR="00596E53" w:rsidRPr="00E2673C" w:rsidRDefault="00596E53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19,359</w:t>
            </w:r>
          </w:p>
        </w:tc>
        <w:tc>
          <w:tcPr>
            <w:tcW w:w="123" w:type="pct"/>
            <w:shd w:val="clear" w:color="auto" w:fill="auto"/>
          </w:tcPr>
          <w:p w14:paraId="65310D62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B4F2E" w14:textId="176ACBBD" w:rsidR="00596E53" w:rsidRPr="00E2673C" w:rsidRDefault="00EE636A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1,708</w:t>
            </w:r>
          </w:p>
        </w:tc>
        <w:tc>
          <w:tcPr>
            <w:tcW w:w="123" w:type="pct"/>
            <w:shd w:val="clear" w:color="auto" w:fill="auto"/>
          </w:tcPr>
          <w:p w14:paraId="697964BC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A7602" w14:textId="17BB6428" w:rsidR="00596E53" w:rsidRPr="00E2673C" w:rsidRDefault="00EE636A" w:rsidP="0030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(2,207)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1F2E1248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008D5" w14:textId="74F45BC0" w:rsidR="00596E53" w:rsidRPr="00E2673C" w:rsidRDefault="00EE636A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18,860</w:t>
            </w:r>
          </w:p>
        </w:tc>
      </w:tr>
      <w:tr w:rsidR="00596E53" w:rsidRPr="00E2673C" w14:paraId="7A8B5BC3" w14:textId="77777777" w:rsidTr="0091625D">
        <w:tblPrEx>
          <w:tblLook w:val="04A0" w:firstRow="1" w:lastRow="0" w:firstColumn="1" w:lastColumn="0" w:noHBand="0" w:noVBand="1"/>
        </w:tblPrEx>
        <w:trPr>
          <w:gridBefore w:val="1"/>
          <w:wBefore w:w="13" w:type="pct"/>
        </w:trPr>
        <w:tc>
          <w:tcPr>
            <w:tcW w:w="1212" w:type="pct"/>
            <w:shd w:val="clear" w:color="auto" w:fill="auto"/>
          </w:tcPr>
          <w:p w14:paraId="2D41C352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shd w:val="clear" w:color="auto" w:fill="auto"/>
          </w:tcPr>
          <w:p w14:paraId="4EEEF502" w14:textId="77777777" w:rsidR="00596E53" w:rsidRPr="00E2673C" w:rsidRDefault="00596E53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403A2DDC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2FE2C7D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BFD698A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69A78" w14:textId="77777777" w:rsidR="00596E53" w:rsidRPr="00E2673C" w:rsidRDefault="00596E53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19,359</w:t>
            </w:r>
          </w:p>
        </w:tc>
        <w:tc>
          <w:tcPr>
            <w:tcW w:w="123" w:type="pct"/>
            <w:shd w:val="clear" w:color="auto" w:fill="auto"/>
          </w:tcPr>
          <w:p w14:paraId="75209E12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0661" w14:textId="0F26FCFB" w:rsidR="00596E53" w:rsidRPr="00E2673C" w:rsidRDefault="0066181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E63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23" w:type="pct"/>
            <w:shd w:val="clear" w:color="auto" w:fill="auto"/>
          </w:tcPr>
          <w:p w14:paraId="2ECAC288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5A8A9" w14:textId="47109A53" w:rsidR="00596E53" w:rsidRPr="00E2673C" w:rsidRDefault="00EE636A" w:rsidP="005F23D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(2,207)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0F74194A" w14:textId="77777777" w:rsidR="00596E53" w:rsidRPr="00E2673C" w:rsidRDefault="00596E53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E0B4" w14:textId="15952582" w:rsidR="00596E53" w:rsidRPr="00E2673C" w:rsidRDefault="00EE636A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18,860</w:t>
            </w:r>
          </w:p>
        </w:tc>
      </w:tr>
    </w:tbl>
    <w:p w14:paraId="082B07DB" w14:textId="03CB60FF" w:rsidR="00693147" w:rsidRPr="00E2673C" w:rsidRDefault="00693147">
      <w:pPr>
        <w:rPr>
          <w:rFonts w:cstheme="minorBidi"/>
          <w:sz w:val="22"/>
          <w:szCs w:val="22"/>
        </w:rPr>
      </w:pPr>
    </w:p>
    <w:tbl>
      <w:tblPr>
        <w:tblW w:w="950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99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74"/>
      </w:tblGrid>
      <w:tr w:rsidR="00E61789" w:rsidRPr="00E2673C" w14:paraId="5979D7BD" w14:textId="77777777" w:rsidTr="00EE5390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60DA27C1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C340B54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364CA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4" w:type="dxa"/>
            <w:gridSpan w:val="7"/>
            <w:shd w:val="clear" w:color="auto" w:fill="auto"/>
            <w:vAlign w:val="bottom"/>
          </w:tcPr>
          <w:p w14:paraId="0E5E79F8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390" w:rsidRPr="00E2673C" w14:paraId="21ED900B" w14:textId="77777777" w:rsidTr="00EE5390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325653C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D935F7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BF80672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51C025B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CF53A" w14:textId="77777777" w:rsidR="00EE5390" w:rsidRPr="00E2673C" w:rsidRDefault="00E61789" w:rsidP="00EE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E410329" w14:textId="5689B977" w:rsidR="00E61789" w:rsidRPr="00E2673C" w:rsidRDefault="00E61789" w:rsidP="00EE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31D14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1F524B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9A4F2C4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23C38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CD0336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012AC5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2C706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9E39B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A0D9484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6075250" w14:textId="209142CF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E5390" w:rsidRPr="00E2673C" w14:paraId="2A8B378D" w14:textId="77777777" w:rsidTr="00EE5390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31BBCCB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85BD9" w14:textId="77777777" w:rsidR="00E61789" w:rsidRPr="00E2673C" w:rsidRDefault="00E61789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D85A7E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145243" w14:textId="77777777" w:rsidR="00E61789" w:rsidRPr="00E2673C" w:rsidRDefault="00E61789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4C0EA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98C0E" w14:textId="77777777" w:rsidR="00E61789" w:rsidRPr="00E2673C" w:rsidRDefault="00E61789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EADA7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8E531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D56A6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E213F2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3E522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41A285C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61789" w:rsidRPr="00E2673C" w14:paraId="46A5EA0F" w14:textId="77777777" w:rsidTr="00EE5390">
        <w:trPr>
          <w:tblHeader/>
        </w:trPr>
        <w:tc>
          <w:tcPr>
            <w:tcW w:w="2502" w:type="dxa"/>
            <w:shd w:val="clear" w:color="auto" w:fill="auto"/>
            <w:vAlign w:val="bottom"/>
          </w:tcPr>
          <w:p w14:paraId="39DEE5E1" w14:textId="77777777" w:rsidR="00E61789" w:rsidRPr="00E2673C" w:rsidRDefault="00E61789" w:rsidP="005F23DE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25B16B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4370E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4" w:type="dxa"/>
            <w:gridSpan w:val="7"/>
            <w:shd w:val="clear" w:color="auto" w:fill="auto"/>
            <w:vAlign w:val="bottom"/>
          </w:tcPr>
          <w:p w14:paraId="6E90DE1D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5390" w:rsidRPr="00E2673C" w14:paraId="7231FA4D" w14:textId="77777777" w:rsidTr="00EE5390">
        <w:tc>
          <w:tcPr>
            <w:tcW w:w="2502" w:type="dxa"/>
            <w:shd w:val="clear" w:color="auto" w:fill="auto"/>
            <w:vAlign w:val="bottom"/>
          </w:tcPr>
          <w:p w14:paraId="66110E19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6CE51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5CF39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5B705B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24B2B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3A90FA" w14:textId="77777777" w:rsidR="00E61789" w:rsidRPr="00E2673C" w:rsidRDefault="00E61789" w:rsidP="005F23D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8B74A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FC5E15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B2416B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846E08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7DD950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7069294" w14:textId="77777777" w:rsidR="00E61789" w:rsidRPr="00E2673C" w:rsidRDefault="00E61789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5390" w:rsidRPr="00E2673C" w14:paraId="0748E49D" w14:textId="77777777" w:rsidTr="00EE5390">
        <w:tc>
          <w:tcPr>
            <w:tcW w:w="2502" w:type="dxa"/>
            <w:shd w:val="clear" w:color="auto" w:fill="auto"/>
          </w:tcPr>
          <w:p w14:paraId="5DFF77BA" w14:textId="77777777" w:rsidR="00A95D1F" w:rsidRPr="00E2673C" w:rsidRDefault="00A95D1F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25C4134" w14:textId="2B0AF255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283E2AA7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MLR-1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1.5</w:t>
            </w:r>
          </w:p>
        </w:tc>
        <w:tc>
          <w:tcPr>
            <w:tcW w:w="270" w:type="dxa"/>
          </w:tcPr>
          <w:p w14:paraId="73F71C7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AE860" w14:textId="737C549E" w:rsidR="00E61789" w:rsidRPr="00E2673C" w:rsidRDefault="00987548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MLR-1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1.5</w:t>
            </w:r>
          </w:p>
        </w:tc>
        <w:tc>
          <w:tcPr>
            <w:tcW w:w="270" w:type="dxa"/>
            <w:shd w:val="clear" w:color="auto" w:fill="auto"/>
          </w:tcPr>
          <w:p w14:paraId="3F819619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81426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500,341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9D231" w14:textId="77777777" w:rsidR="00E61789" w:rsidRPr="00E2673C" w:rsidRDefault="00E61789" w:rsidP="005F23D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7A38" w14:textId="63707C91" w:rsidR="00E61789" w:rsidRPr="00E2673C" w:rsidRDefault="00EE636A" w:rsidP="006E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52,358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A76B5" w14:textId="77777777" w:rsidR="00E61789" w:rsidRPr="00E2673C" w:rsidRDefault="00E61789" w:rsidP="005F23D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8D8B8" w14:textId="2369DE6A" w:rsidR="00E61789" w:rsidRPr="00E2673C" w:rsidRDefault="008354E7" w:rsidP="006E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380" w:lineRule="exact"/>
              <w:ind w:left="-108" w:right="-8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(20,256)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ED1F3" w14:textId="77777777" w:rsidR="00E61789" w:rsidRPr="00E2673C" w:rsidRDefault="00E61789" w:rsidP="005F23D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93F94" w14:textId="5D297E99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532,443</w:t>
            </w:r>
          </w:p>
        </w:tc>
      </w:tr>
      <w:tr w:rsidR="00EE5390" w:rsidRPr="00E2673C" w14:paraId="406E5932" w14:textId="77777777" w:rsidTr="00EE5390">
        <w:tc>
          <w:tcPr>
            <w:tcW w:w="2502" w:type="dxa"/>
            <w:shd w:val="clear" w:color="auto" w:fill="auto"/>
          </w:tcPr>
          <w:p w14:paraId="1277185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DED1851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AD869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DCE6B8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8C11FC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09AD52E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500,341</w:t>
            </w:r>
          </w:p>
        </w:tc>
        <w:tc>
          <w:tcPr>
            <w:tcW w:w="270" w:type="dxa"/>
            <w:shd w:val="clear" w:color="auto" w:fill="auto"/>
          </w:tcPr>
          <w:p w14:paraId="1EF0F70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411BDD" w14:textId="68A73B82" w:rsidR="00E61789" w:rsidRPr="00E2673C" w:rsidRDefault="00EE636A" w:rsidP="006E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52,358</w:t>
            </w:r>
          </w:p>
        </w:tc>
        <w:tc>
          <w:tcPr>
            <w:tcW w:w="270" w:type="dxa"/>
            <w:shd w:val="clear" w:color="auto" w:fill="auto"/>
          </w:tcPr>
          <w:p w14:paraId="65D6A4BB" w14:textId="77777777" w:rsidR="00E61789" w:rsidRPr="00E2673C" w:rsidRDefault="00E61789" w:rsidP="005F23D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92" w:right="-10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7A83A8" w14:textId="4EF69383" w:rsidR="00E61789" w:rsidRPr="00E2673C" w:rsidRDefault="008354E7" w:rsidP="005F23D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92" w:right="-8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(20,256)</w:t>
            </w:r>
          </w:p>
        </w:tc>
        <w:tc>
          <w:tcPr>
            <w:tcW w:w="270" w:type="dxa"/>
            <w:shd w:val="clear" w:color="auto" w:fill="auto"/>
          </w:tcPr>
          <w:p w14:paraId="5519A92F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547C524E" w14:textId="51BC68E4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532,443</w:t>
            </w:r>
          </w:p>
        </w:tc>
      </w:tr>
      <w:tr w:rsidR="00EE5390" w:rsidRPr="00E2673C" w14:paraId="39D31D1F" w14:textId="77777777" w:rsidTr="00EE5390">
        <w:tc>
          <w:tcPr>
            <w:tcW w:w="2502" w:type="dxa"/>
            <w:shd w:val="clear" w:color="auto" w:fill="auto"/>
          </w:tcPr>
          <w:p w14:paraId="04F3A24D" w14:textId="77777777" w:rsidR="00EE5390" w:rsidRPr="00E2673C" w:rsidRDefault="00E61789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</w:t>
            </w:r>
            <w:r w:rsidR="00EE5390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าน</w:t>
            </w:r>
          </w:p>
          <w:p w14:paraId="6460AB5A" w14:textId="0E3847BF" w:rsidR="00E61789" w:rsidRPr="00E2673C" w:rsidRDefault="00EE5390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เคร</w:t>
            </w:r>
            <w:r w:rsidR="00E61789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6B9A93E1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80611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D803C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D5145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384E1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80" w:lineRule="exact"/>
              <w:ind w:left="-108" w:right="-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(44,019)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D8A26" w14:textId="77777777" w:rsidR="00E61789" w:rsidRPr="00E2673C" w:rsidRDefault="00E61789" w:rsidP="005F23D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A88D" w14:textId="32E916E7" w:rsidR="00E61789" w:rsidRPr="00E2673C" w:rsidRDefault="008354E7" w:rsidP="00E9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(3,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3ED69" w14:textId="77777777" w:rsidR="00E61789" w:rsidRPr="00E2673C" w:rsidRDefault="00E61789" w:rsidP="005F23D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93DC" w14:textId="04A55347" w:rsidR="00E61789" w:rsidRPr="00E2673C" w:rsidRDefault="008354E7" w:rsidP="005F23D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92" w:right="-8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03A09" w14:textId="77777777" w:rsidR="00E61789" w:rsidRPr="00E2673C" w:rsidRDefault="00E61789" w:rsidP="005F23DE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F404F" w14:textId="03165899" w:rsidR="00E61789" w:rsidRPr="00E2673C" w:rsidRDefault="008354E7" w:rsidP="00E9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08" w:right="-2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(47,225)</w:t>
            </w:r>
          </w:p>
        </w:tc>
      </w:tr>
      <w:tr w:rsidR="00EE5390" w:rsidRPr="00E2673C" w14:paraId="3730DE1B" w14:textId="77777777" w:rsidTr="00EE5390">
        <w:tc>
          <w:tcPr>
            <w:tcW w:w="2502" w:type="dxa"/>
            <w:shd w:val="clear" w:color="auto" w:fill="auto"/>
          </w:tcPr>
          <w:p w14:paraId="73110301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6EAD27E9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0FAE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052622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94E07D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4D1BC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456,322</w:t>
            </w:r>
          </w:p>
        </w:tc>
        <w:tc>
          <w:tcPr>
            <w:tcW w:w="270" w:type="dxa"/>
            <w:shd w:val="clear" w:color="auto" w:fill="auto"/>
          </w:tcPr>
          <w:p w14:paraId="0B9EE73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94BF2" w14:textId="0E2DF293" w:rsidR="00E61789" w:rsidRPr="00E2673C" w:rsidRDefault="008354E7" w:rsidP="006E5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49,152</w:t>
            </w:r>
          </w:p>
        </w:tc>
        <w:tc>
          <w:tcPr>
            <w:tcW w:w="270" w:type="dxa"/>
            <w:shd w:val="clear" w:color="auto" w:fill="auto"/>
          </w:tcPr>
          <w:p w14:paraId="678385BD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E830B" w14:textId="71E208B4" w:rsidR="00E61789" w:rsidRPr="00E2673C" w:rsidRDefault="008354E7" w:rsidP="005F23D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92" w:right="-8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(20,256)</w:t>
            </w:r>
          </w:p>
        </w:tc>
        <w:tc>
          <w:tcPr>
            <w:tcW w:w="270" w:type="dxa"/>
            <w:shd w:val="clear" w:color="auto" w:fill="auto"/>
          </w:tcPr>
          <w:p w14:paraId="30E61F9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73249" w14:textId="75CA3DE7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485,218</w:t>
            </w:r>
          </w:p>
        </w:tc>
      </w:tr>
      <w:tr w:rsidR="00EE5390" w:rsidRPr="00E2673C" w14:paraId="1470F865" w14:textId="77777777" w:rsidTr="00EE5390">
        <w:trPr>
          <w:trHeight w:val="323"/>
        </w:trPr>
        <w:tc>
          <w:tcPr>
            <w:tcW w:w="2502" w:type="dxa"/>
            <w:shd w:val="clear" w:color="auto" w:fill="auto"/>
            <w:vAlign w:val="bottom"/>
          </w:tcPr>
          <w:p w14:paraId="68C5858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F7B9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D54D52E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A82F54B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D08FED5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D25213F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4794EFE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D84FB2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764F4F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2CD55E7" w14:textId="77777777" w:rsidR="00E61789" w:rsidRPr="00E2673C" w:rsidRDefault="00E61789" w:rsidP="005F23D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2" w:right="-89"/>
              <w:rPr>
                <w:rFonts w:ascii="Angsana New" w:hAnsi="Angsana New" w:cs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54E58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shd w:val="clear" w:color="auto" w:fill="auto"/>
          </w:tcPr>
          <w:p w14:paraId="0B7B4E21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E5390" w:rsidRPr="00E2673C" w14:paraId="14CBB727" w14:textId="77777777" w:rsidTr="00EE5390">
        <w:tc>
          <w:tcPr>
            <w:tcW w:w="2502" w:type="dxa"/>
            <w:shd w:val="clear" w:color="auto" w:fill="auto"/>
            <w:vAlign w:val="bottom"/>
          </w:tcPr>
          <w:p w14:paraId="4CF5FB3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B2E2CB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3449C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BFDB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216F02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AC8089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CBD552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C3848F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C1064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61B2265" w14:textId="77777777" w:rsidR="00E61789" w:rsidRPr="00E2673C" w:rsidRDefault="00E61789" w:rsidP="005F23D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92" w:right="-8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034A8B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5B4F85C5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5390" w:rsidRPr="00E2673C" w14:paraId="3428F028" w14:textId="77777777" w:rsidTr="00EE5390">
        <w:tc>
          <w:tcPr>
            <w:tcW w:w="2502" w:type="dxa"/>
            <w:shd w:val="clear" w:color="auto" w:fill="auto"/>
          </w:tcPr>
          <w:p w14:paraId="663E0BD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55810B0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51FE1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4E2F6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23EA9B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EC2415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111,785</w:t>
            </w:r>
          </w:p>
        </w:tc>
        <w:tc>
          <w:tcPr>
            <w:tcW w:w="270" w:type="dxa"/>
            <w:shd w:val="clear" w:color="auto" w:fill="auto"/>
          </w:tcPr>
          <w:p w14:paraId="3031298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11CE3E" w14:textId="11AAB4F8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18,050</w:t>
            </w:r>
          </w:p>
        </w:tc>
        <w:tc>
          <w:tcPr>
            <w:tcW w:w="270" w:type="dxa"/>
            <w:shd w:val="clear" w:color="auto" w:fill="auto"/>
          </w:tcPr>
          <w:p w14:paraId="6B2209F2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E4788F" w14:textId="6F8F24D3" w:rsidR="00E61789" w:rsidRPr="00E2673C" w:rsidRDefault="008354E7" w:rsidP="005F23D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92" w:right="-8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1D24D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5E1DB155" w14:textId="77494364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129,835</w:t>
            </w:r>
          </w:p>
        </w:tc>
      </w:tr>
      <w:tr w:rsidR="00EE5390" w:rsidRPr="00E2673C" w14:paraId="48371A21" w14:textId="77777777" w:rsidTr="00EE5390">
        <w:tc>
          <w:tcPr>
            <w:tcW w:w="2502" w:type="dxa"/>
            <w:shd w:val="clear" w:color="auto" w:fill="auto"/>
          </w:tcPr>
          <w:p w14:paraId="2192060D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9FEDA30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56FD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0E753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D7089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7032A3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111,785</w:t>
            </w:r>
          </w:p>
        </w:tc>
        <w:tc>
          <w:tcPr>
            <w:tcW w:w="270" w:type="dxa"/>
            <w:shd w:val="clear" w:color="auto" w:fill="auto"/>
          </w:tcPr>
          <w:p w14:paraId="4653652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5BEC53" w14:textId="2A4B5972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18,050</w:t>
            </w:r>
          </w:p>
        </w:tc>
        <w:tc>
          <w:tcPr>
            <w:tcW w:w="270" w:type="dxa"/>
            <w:shd w:val="clear" w:color="auto" w:fill="auto"/>
          </w:tcPr>
          <w:p w14:paraId="4985E24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4590A3" w14:textId="0363C16D" w:rsidR="00E61789" w:rsidRPr="00E2673C" w:rsidRDefault="008354E7" w:rsidP="005F23D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92" w:right="-8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A797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2DA258D8" w14:textId="1DD7AA77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129,835</w:t>
            </w:r>
          </w:p>
        </w:tc>
      </w:tr>
      <w:tr w:rsidR="00EE5390" w:rsidRPr="00E2673C" w14:paraId="0E037966" w14:textId="77777777" w:rsidTr="00EE5390">
        <w:tc>
          <w:tcPr>
            <w:tcW w:w="2502" w:type="dxa"/>
            <w:shd w:val="clear" w:color="auto" w:fill="auto"/>
          </w:tcPr>
          <w:p w14:paraId="04F23EA8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5C5A5E43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F2921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982F9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6255D5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3C23E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80" w:lineRule="exact"/>
              <w:ind w:left="-108" w:right="-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(17,416)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F93B9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F9D3" w14:textId="103A26FC" w:rsidR="00E61789" w:rsidRPr="00E2673C" w:rsidRDefault="008354E7" w:rsidP="00E9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(2,90</w:t>
            </w:r>
            <w:r w:rsidR="00E91A8F"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6D06C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67EA0" w14:textId="5A7D6FCD" w:rsidR="00E61789" w:rsidRPr="00E2673C" w:rsidRDefault="008354E7" w:rsidP="005F23D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92" w:right="-8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48D3A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C063" w14:textId="7F6F6C99" w:rsidR="00E61789" w:rsidRPr="00E2673C" w:rsidRDefault="008354E7" w:rsidP="00E9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380" w:lineRule="exact"/>
              <w:ind w:left="-108" w:right="-2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(20,31</w:t>
            </w:r>
            <w:r w:rsidR="00E91A8F" w:rsidRPr="00E2673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E5390" w:rsidRPr="00E2673C" w14:paraId="7365E5D7" w14:textId="77777777" w:rsidTr="00EE5390">
        <w:tc>
          <w:tcPr>
            <w:tcW w:w="2502" w:type="dxa"/>
            <w:shd w:val="clear" w:color="auto" w:fill="auto"/>
          </w:tcPr>
          <w:p w14:paraId="3654F2F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73F95D9E" w14:textId="77777777" w:rsidR="00E61789" w:rsidRPr="00E2673C" w:rsidRDefault="00E61789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97494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4A271B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CB32BD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66749" w14:textId="77777777" w:rsidR="00E61789" w:rsidRPr="00E2673C" w:rsidRDefault="00E61789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94,36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C952133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79EE3" w14:textId="658B8F24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15,14</w:t>
            </w:r>
            <w:r w:rsidR="00E91A8F"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B071999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BFBA" w14:textId="43C8B939" w:rsidR="00E61789" w:rsidRPr="00E2673C" w:rsidRDefault="008354E7" w:rsidP="005F23DE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92" w:right="-8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610CD0" w14:textId="77777777" w:rsidR="00E61789" w:rsidRPr="00E2673C" w:rsidRDefault="00E6178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578BE" w14:textId="32362ED7" w:rsidR="00E61789" w:rsidRPr="00E2673C" w:rsidRDefault="008354E7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109,51</w:t>
            </w:r>
            <w:r w:rsidR="00E91A8F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FBAFC30" w14:textId="77777777" w:rsidR="00203E66" w:rsidRPr="00E2673C" w:rsidRDefault="00203E66" w:rsidP="0009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8"/>
          <w:szCs w:val="8"/>
          <w:cs/>
        </w:rPr>
      </w:pPr>
    </w:p>
    <w:tbl>
      <w:tblPr>
        <w:tblW w:w="9358" w:type="dxa"/>
        <w:tblInd w:w="558" w:type="dxa"/>
        <w:tblLook w:val="0000" w:firstRow="0" w:lastRow="0" w:firstColumn="0" w:lastColumn="0" w:noHBand="0" w:noVBand="0"/>
      </w:tblPr>
      <w:tblGrid>
        <w:gridCol w:w="4114"/>
        <w:gridCol w:w="1076"/>
        <w:gridCol w:w="270"/>
        <w:gridCol w:w="1082"/>
        <w:gridCol w:w="270"/>
        <w:gridCol w:w="1101"/>
        <w:gridCol w:w="268"/>
        <w:gridCol w:w="1177"/>
      </w:tblGrid>
      <w:tr w:rsidR="00EE5390" w:rsidRPr="00E2673C" w14:paraId="168F076B" w14:textId="77777777" w:rsidTr="008354E7">
        <w:trPr>
          <w:tblHeader/>
        </w:trPr>
        <w:tc>
          <w:tcPr>
            <w:tcW w:w="4114" w:type="dxa"/>
          </w:tcPr>
          <w:p w14:paraId="2AD568F7" w14:textId="77777777" w:rsidR="00EE5390" w:rsidRPr="00E2673C" w:rsidRDefault="00EE5390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E2673C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28" w:type="dxa"/>
            <w:gridSpan w:val="3"/>
          </w:tcPr>
          <w:p w14:paraId="582899BB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9E7825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6273FBC8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390" w:rsidRPr="00E2673C" w14:paraId="25AAE173" w14:textId="77777777" w:rsidTr="008354E7">
        <w:trPr>
          <w:tblHeader/>
        </w:trPr>
        <w:tc>
          <w:tcPr>
            <w:tcW w:w="4114" w:type="dxa"/>
          </w:tcPr>
          <w:p w14:paraId="081C4C98" w14:textId="116F7698" w:rsidR="00EE5390" w:rsidRPr="00E2673C" w:rsidRDefault="00EE5390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026D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6" w:type="dxa"/>
          </w:tcPr>
          <w:p w14:paraId="40B329F4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5D3B1A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B11687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BA4130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763A9EE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57ABA9F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563137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E5390" w:rsidRPr="00E2673C" w14:paraId="71F3AA93" w14:textId="77777777" w:rsidTr="008354E7">
        <w:trPr>
          <w:trHeight w:val="209"/>
          <w:tblHeader/>
        </w:trPr>
        <w:tc>
          <w:tcPr>
            <w:tcW w:w="4114" w:type="dxa"/>
          </w:tcPr>
          <w:p w14:paraId="2797C3C8" w14:textId="77777777" w:rsidR="00EE5390" w:rsidRPr="00E2673C" w:rsidRDefault="00EE5390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4" w:type="dxa"/>
            <w:gridSpan w:val="7"/>
          </w:tcPr>
          <w:p w14:paraId="043EA2AE" w14:textId="77777777" w:rsidR="00EE5390" w:rsidRPr="00E2673C" w:rsidRDefault="00EE539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54E7" w:rsidRPr="00E2673C" w14:paraId="2886D2F5" w14:textId="77777777" w:rsidTr="008354E7">
        <w:tc>
          <w:tcPr>
            <w:tcW w:w="4114" w:type="dxa"/>
            <w:vAlign w:val="bottom"/>
          </w:tcPr>
          <w:p w14:paraId="2BE3C08A" w14:textId="77777777" w:rsidR="008354E7" w:rsidRPr="00E2673C" w:rsidRDefault="008354E7" w:rsidP="0083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6" w:type="dxa"/>
            <w:vAlign w:val="bottom"/>
          </w:tcPr>
          <w:p w14:paraId="5B5E40C7" w14:textId="48F37622" w:rsidR="008354E7" w:rsidRPr="00E2673C" w:rsidRDefault="008354E7" w:rsidP="008354E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E7F98B" w14:textId="77777777" w:rsidR="008354E7" w:rsidRPr="00E2673C" w:rsidRDefault="008354E7" w:rsidP="008354E7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635D2EDF" w14:textId="030E67CB" w:rsidR="008354E7" w:rsidRPr="00E2673C" w:rsidRDefault="008354E7" w:rsidP="008354E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DC1800" w14:textId="77777777" w:rsidR="008354E7" w:rsidRPr="00E2673C" w:rsidRDefault="008354E7" w:rsidP="0083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917C8E" w14:textId="011F99D9" w:rsidR="008354E7" w:rsidRPr="00E2673C" w:rsidRDefault="008354E7" w:rsidP="0083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6,116</w:t>
            </w:r>
          </w:p>
        </w:tc>
        <w:tc>
          <w:tcPr>
            <w:tcW w:w="268" w:type="dxa"/>
            <w:tcBorders>
              <w:left w:val="nil"/>
            </w:tcBorders>
            <w:vAlign w:val="bottom"/>
          </w:tcPr>
          <w:p w14:paraId="2E645B82" w14:textId="77777777" w:rsidR="008354E7" w:rsidRPr="00E2673C" w:rsidRDefault="008354E7" w:rsidP="00835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B1750E2" w14:textId="497371FC" w:rsidR="008354E7" w:rsidRPr="00E2673C" w:rsidRDefault="008354E7" w:rsidP="00835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4,510</w:t>
            </w:r>
          </w:p>
        </w:tc>
      </w:tr>
      <w:tr w:rsidR="00EE6896" w:rsidRPr="00E2673C" w14:paraId="35DB964C" w14:textId="77777777" w:rsidTr="008354E7">
        <w:tc>
          <w:tcPr>
            <w:tcW w:w="4114" w:type="dxa"/>
            <w:vAlign w:val="bottom"/>
          </w:tcPr>
          <w:p w14:paraId="3AF7BADA" w14:textId="68E12ABE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76" w:type="dxa"/>
            <w:vAlign w:val="bottom"/>
          </w:tcPr>
          <w:p w14:paraId="4CC81204" w14:textId="08DE5D53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67EE9B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58399144" w14:textId="55AEE67C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86B931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27B5E52" w14:textId="2BBFD3BB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1,958</w:t>
            </w:r>
          </w:p>
        </w:tc>
        <w:tc>
          <w:tcPr>
            <w:tcW w:w="268" w:type="dxa"/>
            <w:tcBorders>
              <w:left w:val="nil"/>
            </w:tcBorders>
            <w:vAlign w:val="bottom"/>
          </w:tcPr>
          <w:p w14:paraId="61DE619A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B534DC7" w14:textId="6AC9E1EB" w:rsidR="00EE6896" w:rsidRPr="00E2673C" w:rsidRDefault="00EE6896" w:rsidP="00EE6896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896" w:rsidRPr="00E2673C" w14:paraId="4AF67763" w14:textId="77777777" w:rsidTr="008354E7">
        <w:tc>
          <w:tcPr>
            <w:tcW w:w="4114" w:type="dxa"/>
            <w:vAlign w:val="bottom"/>
          </w:tcPr>
          <w:p w14:paraId="5757C736" w14:textId="77777777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6" w:type="dxa"/>
            <w:vAlign w:val="bottom"/>
          </w:tcPr>
          <w:p w14:paraId="5D824406" w14:textId="3F07D67C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78791D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4DCB2CB2" w14:textId="796D1F0F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7E765E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8FB57D" w14:textId="345DCB5C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3,206</w:t>
            </w:r>
          </w:p>
        </w:tc>
        <w:tc>
          <w:tcPr>
            <w:tcW w:w="268" w:type="dxa"/>
            <w:tcBorders>
              <w:left w:val="nil"/>
            </w:tcBorders>
            <w:vAlign w:val="bottom"/>
          </w:tcPr>
          <w:p w14:paraId="70323EDE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2A2CF45" w14:textId="5C559978" w:rsidR="00EE6896" w:rsidRPr="00E2673C" w:rsidRDefault="00661819" w:rsidP="00661819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6896" w:rsidRPr="00E2673C" w14:paraId="3796FC5F" w14:textId="77777777" w:rsidTr="008354E7">
        <w:trPr>
          <w:trHeight w:val="443"/>
        </w:trPr>
        <w:tc>
          <w:tcPr>
            <w:tcW w:w="4114" w:type="dxa"/>
            <w:vAlign w:val="center"/>
          </w:tcPr>
          <w:p w14:paraId="6C4EEB53" w14:textId="77777777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76" w:type="dxa"/>
            <w:vAlign w:val="center"/>
          </w:tcPr>
          <w:p w14:paraId="2AA6D19B" w14:textId="2ABC2E9C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CC3E3ED" w14:textId="77777777" w:rsidR="00EE6896" w:rsidRPr="00E2673C" w:rsidRDefault="00EE6896" w:rsidP="00EE689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2" w:type="dxa"/>
            <w:vAlign w:val="center"/>
          </w:tcPr>
          <w:p w14:paraId="620BD2E9" w14:textId="3F990D4A" w:rsidR="00EE6896" w:rsidRPr="00E2673C" w:rsidRDefault="00EE6896" w:rsidP="00EE68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AA73059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AF6C243" w14:textId="469BB1BA" w:rsidR="00EE6896" w:rsidRPr="00E2673C" w:rsidRDefault="00EE6896" w:rsidP="00EE6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2,90</w:t>
            </w:r>
            <w:r w:rsidR="00E91A8F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tcBorders>
              <w:left w:val="nil"/>
            </w:tcBorders>
            <w:vAlign w:val="center"/>
          </w:tcPr>
          <w:p w14:paraId="67876EF6" w14:textId="77777777" w:rsidR="00EE6896" w:rsidRPr="00E2673C" w:rsidRDefault="00EE6896" w:rsidP="00EE6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51B8BF7D" w14:textId="5D344E33" w:rsidR="00EE6896" w:rsidRPr="00E2673C" w:rsidRDefault="00661819" w:rsidP="0066181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1,319</w:t>
            </w:r>
          </w:p>
        </w:tc>
      </w:tr>
    </w:tbl>
    <w:p w14:paraId="50B63DD2" w14:textId="7C3B7719" w:rsidR="00814138" w:rsidRPr="00E2673C" w:rsidRDefault="00814138" w:rsidP="0009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95"/>
        <w:gridCol w:w="1102"/>
        <w:gridCol w:w="266"/>
        <w:gridCol w:w="1130"/>
        <w:gridCol w:w="246"/>
        <w:gridCol w:w="1100"/>
      </w:tblGrid>
      <w:tr w:rsidR="00E346A2" w:rsidRPr="00E2673C" w14:paraId="319FF355" w14:textId="77777777" w:rsidTr="00814138">
        <w:tc>
          <w:tcPr>
            <w:tcW w:w="2239" w:type="pct"/>
          </w:tcPr>
          <w:p w14:paraId="7A348124" w14:textId="352BEAB6" w:rsidR="000913ED" w:rsidRPr="00E2673C" w:rsidRDefault="00A91D6F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C81AD7" w:rsidRPr="00E2673C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4B4B432E" w14:textId="77777777" w:rsidR="000913ED" w:rsidRPr="00E2673C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15D145A" w14:textId="77777777" w:rsidR="000913ED" w:rsidRPr="00E2673C" w:rsidRDefault="000913ED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0AE295F8" w14:textId="77777777" w:rsidR="000913ED" w:rsidRPr="00E2673C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6A8" w:rsidRPr="00E2673C" w14:paraId="33A9CC7E" w14:textId="77777777" w:rsidTr="00814138">
        <w:tc>
          <w:tcPr>
            <w:tcW w:w="2239" w:type="pct"/>
          </w:tcPr>
          <w:p w14:paraId="6046CC1C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7112BE9" w14:textId="0B85A673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56" w:type="pct"/>
          </w:tcPr>
          <w:p w14:paraId="08CE460A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1B08B" w14:textId="59E327B6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7ABEA633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FAED55" w14:textId="7A9F993E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130" w:type="pct"/>
          </w:tcPr>
          <w:p w14:paraId="7B6FCAFD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CB4885" w14:textId="4D0AB01B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C32A3" w:rsidRPr="00E2673C" w14:paraId="79B825FC" w14:textId="77777777" w:rsidTr="00814138">
        <w:tc>
          <w:tcPr>
            <w:tcW w:w="2239" w:type="pct"/>
          </w:tcPr>
          <w:p w14:paraId="1416BDC4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77AC053" w14:textId="2758ADFB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56" w:type="pct"/>
          </w:tcPr>
          <w:p w14:paraId="4B310BDD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A103B7" w14:textId="3F7AD9D4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43184292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4BEB2A2" w14:textId="65B41266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72D7B14A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B945D0" w14:textId="09DF717A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026D" w:rsidRPr="00E2673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6C32A3" w:rsidRPr="00E2673C" w14:paraId="01320D88" w14:textId="77777777" w:rsidTr="00814138">
        <w:tc>
          <w:tcPr>
            <w:tcW w:w="2239" w:type="pct"/>
          </w:tcPr>
          <w:p w14:paraId="28962431" w14:textId="70D818E3" w:rsidR="006C32A3" w:rsidRPr="00E2673C" w:rsidRDefault="006F4525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61" w:type="pct"/>
            <w:gridSpan w:val="7"/>
          </w:tcPr>
          <w:p w14:paraId="22F73828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2A3" w:rsidRPr="00E2673C" w14:paraId="4350CCC4" w14:textId="77777777" w:rsidTr="00814138">
        <w:tc>
          <w:tcPr>
            <w:tcW w:w="2239" w:type="pct"/>
          </w:tcPr>
          <w:p w14:paraId="783DDA51" w14:textId="6DABCDA0" w:rsidR="006C32A3" w:rsidRPr="00E2673C" w:rsidRDefault="006C32A3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7ED534E" w14:textId="15FE559D" w:rsidR="006C32A3" w:rsidRPr="00E2673C" w:rsidRDefault="00CF630C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6A1C2B5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B77ED5" w14:textId="1EA1189B" w:rsidR="006C32A3" w:rsidRPr="00E2673C" w:rsidRDefault="006F4525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8898C7E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F92D1" w14:textId="7410A23C" w:rsidR="006C32A3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30" w:type="pct"/>
          </w:tcPr>
          <w:p w14:paraId="7F103BFB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DA0724" w14:textId="6EDE52DA" w:rsidR="006C32A3" w:rsidRPr="00E2673C" w:rsidRDefault="006C32A3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</w:tr>
      <w:tr w:rsidR="006F4525" w:rsidRPr="00E2673C" w14:paraId="0443B3BB" w14:textId="77777777" w:rsidTr="00814138">
        <w:tc>
          <w:tcPr>
            <w:tcW w:w="2239" w:type="pct"/>
          </w:tcPr>
          <w:p w14:paraId="5BF1CAD1" w14:textId="1E6028D0" w:rsidR="006F4525" w:rsidRPr="00E2673C" w:rsidRDefault="006F4525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65FEAAC3" w14:textId="5E159514" w:rsidR="006F4525" w:rsidRPr="00E2673C" w:rsidRDefault="00CF630C" w:rsidP="00DD325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9508D"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661819"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</w:tcPr>
          <w:p w14:paraId="75E9D7D3" w14:textId="77777777" w:rsidR="006F4525" w:rsidRPr="00E2673C" w:rsidRDefault="006F4525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09A374" w14:textId="191C54D9" w:rsidR="006F4525" w:rsidRPr="00E2673C" w:rsidRDefault="006F4525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7D05EE6" w14:textId="77777777" w:rsidR="006F4525" w:rsidRPr="00E2673C" w:rsidRDefault="006F4525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FD57B84" w14:textId="0DFA7ECC" w:rsidR="006F4525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831BED"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0" w:type="pct"/>
          </w:tcPr>
          <w:p w14:paraId="4BF04840" w14:textId="77777777" w:rsidR="006F4525" w:rsidRPr="00E2673C" w:rsidRDefault="006F4525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109C29" w14:textId="37FA4A55" w:rsidR="006F4525" w:rsidRPr="00E2673C" w:rsidRDefault="006F4525" w:rsidP="006F4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32A3" w:rsidRPr="00E2673C" w14:paraId="39070041" w14:textId="77777777" w:rsidTr="00814138">
        <w:tc>
          <w:tcPr>
            <w:tcW w:w="2239" w:type="pct"/>
          </w:tcPr>
          <w:p w14:paraId="20FF6A55" w14:textId="2F13BEB6" w:rsidR="006C32A3" w:rsidRPr="00E2673C" w:rsidRDefault="006C32A3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019EF941" w14:textId="48A5FB62" w:rsidR="006C32A3" w:rsidRPr="00E2673C" w:rsidRDefault="00CF630C" w:rsidP="00CF630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</w:tcPr>
          <w:p w14:paraId="4ACCD2D5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C11344" w14:textId="25EC2B13" w:rsidR="006C32A3" w:rsidRPr="00E2673C" w:rsidRDefault="006C32A3" w:rsidP="006C32A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9" w:right="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141" w:type="pct"/>
          </w:tcPr>
          <w:p w14:paraId="400CED7F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AFFFA27" w14:textId="2340EF4E" w:rsidR="006C32A3" w:rsidRPr="00E2673C" w:rsidRDefault="00CF630C" w:rsidP="00DD325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92C7BEA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9AA05E" w14:textId="1D507146" w:rsidR="006C32A3" w:rsidRPr="00E2673C" w:rsidRDefault="006C32A3" w:rsidP="006F4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32A3" w:rsidRPr="00E2673C" w14:paraId="583A544D" w14:textId="77777777" w:rsidTr="00814138">
        <w:tc>
          <w:tcPr>
            <w:tcW w:w="2239" w:type="pct"/>
          </w:tcPr>
          <w:p w14:paraId="0DCC4922" w14:textId="6298F32A" w:rsidR="006C32A3" w:rsidRPr="00E2673C" w:rsidRDefault="006C32A3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71" w:type="pct"/>
          </w:tcPr>
          <w:p w14:paraId="711E4D3A" w14:textId="3629F2D7" w:rsidR="006C32A3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156" w:type="pct"/>
          </w:tcPr>
          <w:p w14:paraId="3285ACE5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46ACB9" w14:textId="785C5B63" w:rsidR="006C32A3" w:rsidRPr="00E2673C" w:rsidRDefault="006C32A3" w:rsidP="006C32A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9" w:right="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1,340</w:t>
            </w:r>
          </w:p>
        </w:tc>
        <w:tc>
          <w:tcPr>
            <w:tcW w:w="141" w:type="pct"/>
          </w:tcPr>
          <w:p w14:paraId="2B5D25C0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7E09D9" w14:textId="0549733A" w:rsidR="006C32A3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130" w:type="pct"/>
          </w:tcPr>
          <w:p w14:paraId="114C8E2B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F6D446" w14:textId="1A549ED4" w:rsidR="006C32A3" w:rsidRPr="00E2673C" w:rsidRDefault="006C32A3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1,340</w:t>
            </w:r>
          </w:p>
        </w:tc>
      </w:tr>
      <w:tr w:rsidR="006C32A3" w:rsidRPr="00E2673C" w14:paraId="652849BE" w14:textId="77777777" w:rsidTr="00C454E2">
        <w:tc>
          <w:tcPr>
            <w:tcW w:w="2239" w:type="pct"/>
          </w:tcPr>
          <w:p w14:paraId="3785E391" w14:textId="473D1B7D" w:rsidR="006C32A3" w:rsidRPr="00E2673C" w:rsidRDefault="006C32A3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808D2" w14:textId="5D27D49B" w:rsidR="006C32A3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6" w:type="pct"/>
          </w:tcPr>
          <w:p w14:paraId="65F71D47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2B2773" w14:textId="01EB1207" w:rsidR="006C32A3" w:rsidRPr="00E2673C" w:rsidRDefault="006C32A3" w:rsidP="006C3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</w:tcPr>
          <w:p w14:paraId="16954DE2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9882D" w14:textId="66119E5E" w:rsidR="006C32A3" w:rsidRPr="00E2673C" w:rsidRDefault="00CF630C" w:rsidP="00DD325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4C4A2593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82" w:type="pct"/>
          </w:tcPr>
          <w:p w14:paraId="539062BA" w14:textId="557FE7B1" w:rsidR="006C32A3" w:rsidRPr="00E2673C" w:rsidRDefault="006C32A3" w:rsidP="006F45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32A3" w:rsidRPr="00E2673C" w14:paraId="77D65D9D" w14:textId="77777777" w:rsidTr="00C454E2">
        <w:tc>
          <w:tcPr>
            <w:tcW w:w="2239" w:type="pct"/>
          </w:tcPr>
          <w:p w14:paraId="55A1E580" w14:textId="4E69074D" w:rsidR="006C32A3" w:rsidRPr="00E2673C" w:rsidRDefault="006C32A3" w:rsidP="006C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E336C" w14:textId="0E3B8A03" w:rsidR="006C32A3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</w:t>
            </w:r>
            <w:r w:rsidR="0049508D"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156" w:type="pct"/>
          </w:tcPr>
          <w:p w14:paraId="53377A7E" w14:textId="77777777" w:rsidR="006C32A3" w:rsidRPr="00E2673C" w:rsidRDefault="006C32A3" w:rsidP="006C32A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631FD3" w14:textId="72B87266" w:rsidR="006C32A3" w:rsidRPr="00E2673C" w:rsidRDefault="006C32A3" w:rsidP="006C32A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1,474</w:t>
            </w:r>
          </w:p>
        </w:tc>
        <w:tc>
          <w:tcPr>
            <w:tcW w:w="141" w:type="pct"/>
          </w:tcPr>
          <w:p w14:paraId="7FC89247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A0A993" w14:textId="52FFB1D1" w:rsidR="006C32A3" w:rsidRPr="00E2673C" w:rsidRDefault="00CF630C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1,45</w:t>
            </w:r>
            <w:r w:rsidR="00831BED"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</w:tcPr>
          <w:p w14:paraId="4A9648F0" w14:textId="77777777" w:rsidR="006C32A3" w:rsidRPr="00E2673C" w:rsidRDefault="006C32A3" w:rsidP="006C3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79058B" w14:textId="39F0663B" w:rsidR="006C32A3" w:rsidRPr="00E2673C" w:rsidRDefault="006C32A3" w:rsidP="006C32A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1,584</w:t>
            </w:r>
          </w:p>
        </w:tc>
      </w:tr>
    </w:tbl>
    <w:p w14:paraId="2764E1BA" w14:textId="187014E7" w:rsidR="00875EAC" w:rsidRPr="00E2673C" w:rsidRDefault="0087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tbl>
      <w:tblPr>
        <w:tblW w:w="94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0"/>
        <w:gridCol w:w="18"/>
        <w:gridCol w:w="1056"/>
        <w:gridCol w:w="21"/>
        <w:gridCol w:w="216"/>
        <w:gridCol w:w="20"/>
        <w:gridCol w:w="1090"/>
        <w:gridCol w:w="20"/>
        <w:gridCol w:w="216"/>
        <w:gridCol w:w="20"/>
        <w:gridCol w:w="975"/>
        <w:gridCol w:w="20"/>
        <w:gridCol w:w="216"/>
        <w:gridCol w:w="20"/>
        <w:gridCol w:w="785"/>
        <w:gridCol w:w="236"/>
        <w:gridCol w:w="800"/>
        <w:gridCol w:w="31"/>
        <w:gridCol w:w="205"/>
        <w:gridCol w:w="63"/>
        <w:gridCol w:w="1071"/>
      </w:tblGrid>
      <w:tr w:rsidR="006F4525" w:rsidRPr="00E2673C" w14:paraId="4D891ECC" w14:textId="77777777" w:rsidTr="005A1057">
        <w:tc>
          <w:tcPr>
            <w:tcW w:w="1242" w:type="pct"/>
            <w:gridSpan w:val="2"/>
            <w:shd w:val="clear" w:color="auto" w:fill="auto"/>
            <w:vAlign w:val="bottom"/>
          </w:tcPr>
          <w:p w14:paraId="38AF519C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286" w:type="pct"/>
            <w:gridSpan w:val="6"/>
            <w:shd w:val="clear" w:color="auto" w:fill="auto"/>
            <w:vAlign w:val="bottom"/>
          </w:tcPr>
          <w:p w14:paraId="38DA9DC5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35E36F13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7" w:type="pct"/>
            <w:gridSpan w:val="11"/>
            <w:shd w:val="clear" w:color="auto" w:fill="auto"/>
            <w:vAlign w:val="bottom"/>
          </w:tcPr>
          <w:p w14:paraId="712903F1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525" w:rsidRPr="00E2673C" w14:paraId="48FF3964" w14:textId="77777777" w:rsidTr="005A1057">
        <w:tc>
          <w:tcPr>
            <w:tcW w:w="1242" w:type="pct"/>
            <w:gridSpan w:val="2"/>
            <w:shd w:val="clear" w:color="auto" w:fill="auto"/>
            <w:vAlign w:val="bottom"/>
          </w:tcPr>
          <w:p w14:paraId="206F67D4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6CEF032F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85A13BE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gridSpan w:val="2"/>
          </w:tcPr>
          <w:p w14:paraId="22B428A2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48782B3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DAE018B" w14:textId="33779D7B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677DF65A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bottom"/>
          </w:tcPr>
          <w:p w14:paraId="6660D820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502003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18E8EB82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3A9F9A97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7FA6DD2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shd w:val="clear" w:color="auto" w:fill="auto"/>
            <w:vAlign w:val="bottom"/>
          </w:tcPr>
          <w:p w14:paraId="7D53D865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14A182FF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32B1E1F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F488D" w14:textId="5A5E9BAC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6F4525" w:rsidRPr="00E2673C" w14:paraId="6BEA16B8" w14:textId="77777777" w:rsidTr="005A1057">
        <w:tc>
          <w:tcPr>
            <w:tcW w:w="1242" w:type="pct"/>
            <w:gridSpan w:val="2"/>
            <w:shd w:val="clear" w:color="auto" w:fill="auto"/>
            <w:vAlign w:val="bottom"/>
          </w:tcPr>
          <w:p w14:paraId="02498806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59F407B9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gridSpan w:val="2"/>
          </w:tcPr>
          <w:p w14:paraId="01D9313C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44279EE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054C5C9C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bottom"/>
          </w:tcPr>
          <w:p w14:paraId="5D89792B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7DFA5384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0762F3A8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A2A1B84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shd w:val="clear" w:color="auto" w:fill="auto"/>
            <w:vAlign w:val="bottom"/>
          </w:tcPr>
          <w:p w14:paraId="3C6E8C97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78145D9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0573070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F4525" w:rsidRPr="00E2673C" w14:paraId="666942E4" w14:textId="77777777" w:rsidTr="005A1057">
        <w:tc>
          <w:tcPr>
            <w:tcW w:w="1242" w:type="pct"/>
            <w:gridSpan w:val="2"/>
            <w:shd w:val="clear" w:color="auto" w:fill="auto"/>
            <w:vAlign w:val="bottom"/>
          </w:tcPr>
          <w:p w14:paraId="0E768F7A" w14:textId="77777777" w:rsidR="006F4525" w:rsidRPr="00E2673C" w:rsidRDefault="006F4525" w:rsidP="005F23DE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86" w:type="pct"/>
            <w:gridSpan w:val="6"/>
            <w:shd w:val="clear" w:color="auto" w:fill="auto"/>
            <w:vAlign w:val="bottom"/>
          </w:tcPr>
          <w:p w14:paraId="756AEDE5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22355B5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7" w:type="pct"/>
            <w:gridSpan w:val="11"/>
            <w:shd w:val="clear" w:color="auto" w:fill="auto"/>
            <w:vAlign w:val="bottom"/>
          </w:tcPr>
          <w:p w14:paraId="73FDB081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4525" w:rsidRPr="00E2673C" w14:paraId="4ABD37C0" w14:textId="77777777" w:rsidTr="005A1057">
        <w:tc>
          <w:tcPr>
            <w:tcW w:w="1242" w:type="pct"/>
            <w:gridSpan w:val="2"/>
            <w:shd w:val="clear" w:color="auto" w:fill="auto"/>
            <w:vAlign w:val="bottom"/>
          </w:tcPr>
          <w:p w14:paraId="6F3812BF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70888108"/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572" w:type="pct"/>
            <w:gridSpan w:val="2"/>
            <w:shd w:val="clear" w:color="auto" w:fill="auto"/>
            <w:vAlign w:val="bottom"/>
          </w:tcPr>
          <w:p w14:paraId="55341522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A1B9AFC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015830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74504FF9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bottom"/>
          </w:tcPr>
          <w:p w14:paraId="4818F8A5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bottom"/>
          </w:tcPr>
          <w:p w14:paraId="0107AF15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1ED463A4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54FF4818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shd w:val="clear" w:color="auto" w:fill="auto"/>
            <w:vAlign w:val="bottom"/>
          </w:tcPr>
          <w:p w14:paraId="607DAAEE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50134553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E576B54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F4525" w:rsidRPr="00E2673C" w14:paraId="6E542427" w14:textId="77777777" w:rsidTr="005A1057">
        <w:trPr>
          <w:trHeight w:val="80"/>
        </w:trPr>
        <w:tc>
          <w:tcPr>
            <w:tcW w:w="1242" w:type="pct"/>
            <w:gridSpan w:val="2"/>
            <w:shd w:val="clear" w:color="auto" w:fill="auto"/>
          </w:tcPr>
          <w:p w14:paraId="5810B07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34EBEC4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MLR-1</w:t>
            </w:r>
          </w:p>
        </w:tc>
        <w:tc>
          <w:tcPr>
            <w:tcW w:w="125" w:type="pct"/>
            <w:gridSpan w:val="2"/>
          </w:tcPr>
          <w:p w14:paraId="4EF93081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8C6B3C2" w14:textId="181ABA20" w:rsidR="006F4525" w:rsidRPr="00E2673C" w:rsidRDefault="00020EE6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MLR-1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09EAECBA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shd w:val="clear" w:color="auto" w:fill="auto"/>
          </w:tcPr>
          <w:p w14:paraId="1488477B" w14:textId="77777777" w:rsidR="006F4525" w:rsidRPr="00E2673C" w:rsidRDefault="006F4525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45,000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4B2AFE1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4B62B257" w14:textId="4EF8ECB8" w:rsidR="006F4525" w:rsidRPr="00E2673C" w:rsidRDefault="00020EE6" w:rsidP="005F23D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33,700</w:t>
            </w:r>
          </w:p>
        </w:tc>
        <w:tc>
          <w:tcPr>
            <w:tcW w:w="125" w:type="pct"/>
            <w:shd w:val="clear" w:color="auto" w:fill="auto"/>
          </w:tcPr>
          <w:p w14:paraId="2460825B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5B33A" w14:textId="285C7B4A" w:rsidR="006F4525" w:rsidRPr="00E2673C" w:rsidRDefault="00020EE6" w:rsidP="00C9561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F698D91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F68B0D0" w14:textId="1729BF6B" w:rsidR="006F4525" w:rsidRPr="00E2673C" w:rsidRDefault="00020EE6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78,700</w:t>
            </w:r>
          </w:p>
        </w:tc>
      </w:tr>
      <w:tr w:rsidR="006F4525" w:rsidRPr="00E2673C" w14:paraId="1789568A" w14:textId="77777777" w:rsidTr="005A1057">
        <w:tc>
          <w:tcPr>
            <w:tcW w:w="1242" w:type="pct"/>
            <w:gridSpan w:val="2"/>
            <w:shd w:val="clear" w:color="auto" w:fill="auto"/>
          </w:tcPr>
          <w:p w14:paraId="2CFBF17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86B4177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25BB46E7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C9BC923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1F80068E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8829F7" w14:textId="77777777" w:rsidR="006F4525" w:rsidRPr="00E2673C" w:rsidRDefault="006F4525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3BBE9AEF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A9120" w14:textId="032D39C6" w:rsidR="006F4525" w:rsidRPr="00E2673C" w:rsidRDefault="00020EE6" w:rsidP="005F23D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33,700</w:t>
            </w:r>
          </w:p>
        </w:tc>
        <w:tc>
          <w:tcPr>
            <w:tcW w:w="125" w:type="pct"/>
            <w:shd w:val="clear" w:color="auto" w:fill="auto"/>
          </w:tcPr>
          <w:p w14:paraId="39AE4B59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D5D30" w14:textId="7AE757EF" w:rsidR="006F4525" w:rsidRPr="00E2673C" w:rsidRDefault="00020EE6" w:rsidP="00C9561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03CDBB2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79C50CCF" w14:textId="2BBA1BAB" w:rsidR="006F4525" w:rsidRPr="00E2673C" w:rsidRDefault="00020EE6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78,700</w:t>
            </w:r>
          </w:p>
        </w:tc>
      </w:tr>
      <w:tr w:rsidR="006F4525" w:rsidRPr="00E2673C" w14:paraId="55CDC863" w14:textId="77777777" w:rsidTr="005A1057">
        <w:tc>
          <w:tcPr>
            <w:tcW w:w="1242" w:type="pct"/>
            <w:gridSpan w:val="2"/>
            <w:shd w:val="clear" w:color="auto" w:fill="auto"/>
          </w:tcPr>
          <w:p w14:paraId="0AC9B0FF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7697D75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" w:type="pct"/>
            <w:gridSpan w:val="2"/>
          </w:tcPr>
          <w:p w14:paraId="3A2D00FE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9" w:type="pct"/>
            <w:gridSpan w:val="2"/>
          </w:tcPr>
          <w:p w14:paraId="6B8BE8C3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716D6E8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36549D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decimal" w:pos="754"/>
                <w:tab w:val="decimal" w:pos="78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5558D297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shd w:val="clear" w:color="auto" w:fill="auto"/>
          </w:tcPr>
          <w:p w14:paraId="4B93D69A" w14:textId="77777777" w:rsidR="006F4525" w:rsidRPr="00E2673C" w:rsidRDefault="006F4525" w:rsidP="005F23DE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" w:type="pct"/>
            <w:shd w:val="clear" w:color="auto" w:fill="auto"/>
          </w:tcPr>
          <w:p w14:paraId="019CB36E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4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9C427F" w14:textId="77777777" w:rsidR="006F4525" w:rsidRPr="00E2673C" w:rsidRDefault="006F4525" w:rsidP="00C9561C">
            <w:pPr>
              <w:tabs>
                <w:tab w:val="decimal" w:pos="367"/>
                <w:tab w:val="decimal" w:pos="407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CB0038A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14:paraId="17849ED3" w14:textId="77777777" w:rsidR="006F4525" w:rsidRPr="00E2673C" w:rsidRDefault="006F4525" w:rsidP="005F23D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F4525" w:rsidRPr="00E2673C" w14:paraId="6877DC68" w14:textId="77777777" w:rsidTr="005A1057">
        <w:tc>
          <w:tcPr>
            <w:tcW w:w="1242" w:type="pct"/>
            <w:gridSpan w:val="2"/>
            <w:shd w:val="clear" w:color="auto" w:fill="auto"/>
          </w:tcPr>
          <w:p w14:paraId="528D5F9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ดอกเบี้ยค้างจ่ายเงินกู้ยืม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ระยะสั้น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4993E10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55EE983E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D5377B6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46245E41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shd w:val="clear" w:color="auto" w:fill="auto"/>
          </w:tcPr>
          <w:p w14:paraId="7C40B4FB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decimal" w:pos="754"/>
                <w:tab w:val="decimal" w:pos="7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596C0B6D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shd w:val="clear" w:color="auto" w:fill="auto"/>
          </w:tcPr>
          <w:p w14:paraId="20FF3362" w14:textId="77777777" w:rsidR="006F4525" w:rsidRPr="00E2673C" w:rsidRDefault="006F4525" w:rsidP="005F23DE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96307D2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14:paraId="672FFF98" w14:textId="77777777" w:rsidR="006F4525" w:rsidRPr="00E2673C" w:rsidRDefault="006F4525" w:rsidP="00C9561C">
            <w:pPr>
              <w:tabs>
                <w:tab w:val="decimal" w:pos="367"/>
                <w:tab w:val="decimal" w:pos="407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376D513F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7D2AE5B" w14:textId="77777777" w:rsidR="006F4525" w:rsidRPr="00E2673C" w:rsidRDefault="006F4525" w:rsidP="005F23D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4525" w:rsidRPr="00E2673C" w14:paraId="2FD095F8" w14:textId="77777777" w:rsidTr="005A1057">
        <w:tc>
          <w:tcPr>
            <w:tcW w:w="1242" w:type="pct"/>
            <w:gridSpan w:val="2"/>
            <w:shd w:val="clear" w:color="auto" w:fill="auto"/>
          </w:tcPr>
          <w:p w14:paraId="594F6BA7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56E1D8C2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1456451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E264919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2DCF1D79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A792E" w14:textId="77777777" w:rsidR="006F4525" w:rsidRPr="00E2673C" w:rsidRDefault="006F4525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0FF7CBD4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30535012" w14:textId="2711A773" w:rsidR="006F4525" w:rsidRPr="00E2673C" w:rsidRDefault="00020EE6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2,099</w:t>
            </w:r>
          </w:p>
        </w:tc>
        <w:tc>
          <w:tcPr>
            <w:tcW w:w="125" w:type="pct"/>
            <w:shd w:val="clear" w:color="auto" w:fill="auto"/>
          </w:tcPr>
          <w:p w14:paraId="0733840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CD0F1" w14:textId="3C70970D" w:rsidR="006F4525" w:rsidRPr="00E2673C" w:rsidRDefault="00020EE6" w:rsidP="00C9561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9C88392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C6C3F99" w14:textId="2DAC0C87" w:rsidR="006F4525" w:rsidRPr="00E2673C" w:rsidRDefault="00020EE6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2,923</w:t>
            </w:r>
          </w:p>
        </w:tc>
      </w:tr>
      <w:tr w:rsidR="006F4525" w:rsidRPr="00E2673C" w14:paraId="468D2257" w14:textId="77777777" w:rsidTr="005A1057">
        <w:tc>
          <w:tcPr>
            <w:tcW w:w="1242" w:type="pct"/>
            <w:gridSpan w:val="2"/>
            <w:shd w:val="clear" w:color="auto" w:fill="auto"/>
          </w:tcPr>
          <w:p w14:paraId="70160636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gridSpan w:val="2"/>
            <w:shd w:val="clear" w:color="auto" w:fill="auto"/>
          </w:tcPr>
          <w:p w14:paraId="17F92B8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D07685B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03B3923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shd w:val="clear" w:color="auto" w:fill="auto"/>
          </w:tcPr>
          <w:p w14:paraId="6B0BB187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682A0" w14:textId="77777777" w:rsidR="006F4525" w:rsidRPr="00E2673C" w:rsidRDefault="006F4525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25" w:type="pct"/>
            <w:gridSpan w:val="2"/>
            <w:shd w:val="clear" w:color="auto" w:fill="auto"/>
          </w:tcPr>
          <w:p w14:paraId="20EE1443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C0389" w14:textId="2CE19A1C" w:rsidR="006F4525" w:rsidRPr="00E2673C" w:rsidRDefault="00020EE6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2,099</w:t>
            </w:r>
          </w:p>
        </w:tc>
        <w:tc>
          <w:tcPr>
            <w:tcW w:w="125" w:type="pct"/>
            <w:shd w:val="clear" w:color="auto" w:fill="auto"/>
          </w:tcPr>
          <w:p w14:paraId="5E709D9F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CA75" w14:textId="7F2E210D" w:rsidR="006F4525" w:rsidRPr="00E2673C" w:rsidRDefault="00020EE6" w:rsidP="00C9561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972C158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03AD1" w14:textId="40C02BC3" w:rsidR="006F4525" w:rsidRPr="00E2673C" w:rsidRDefault="00020EE6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2,923</w:t>
            </w:r>
          </w:p>
        </w:tc>
      </w:tr>
      <w:bookmarkEnd w:id="0"/>
      <w:tr w:rsidR="006F4525" w:rsidRPr="00E2673C" w14:paraId="36775FA8" w14:textId="77777777" w:rsidTr="005A1057">
        <w:tc>
          <w:tcPr>
            <w:tcW w:w="1232" w:type="pct"/>
            <w:shd w:val="clear" w:color="auto" w:fill="auto"/>
            <w:vAlign w:val="bottom"/>
          </w:tcPr>
          <w:p w14:paraId="2E0C16D3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86" w:type="pct"/>
            <w:gridSpan w:val="6"/>
            <w:shd w:val="clear" w:color="auto" w:fill="auto"/>
            <w:vAlign w:val="bottom"/>
          </w:tcPr>
          <w:p w14:paraId="20D4661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0F5D0DC5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9" w:type="pct"/>
            <w:gridSpan w:val="12"/>
            <w:shd w:val="clear" w:color="auto" w:fill="auto"/>
            <w:vAlign w:val="bottom"/>
          </w:tcPr>
          <w:p w14:paraId="7FE605BF" w14:textId="77777777" w:rsidR="006F4525" w:rsidRPr="00E2673C" w:rsidRDefault="006F4525" w:rsidP="005F23DE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525" w:rsidRPr="00E2673C" w14:paraId="2F541914" w14:textId="77777777" w:rsidTr="005A1057">
        <w:tc>
          <w:tcPr>
            <w:tcW w:w="1232" w:type="pct"/>
            <w:shd w:val="clear" w:color="auto" w:fill="auto"/>
            <w:vAlign w:val="bottom"/>
          </w:tcPr>
          <w:p w14:paraId="1C9D7FD5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613DD303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BD5029E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gridSpan w:val="2"/>
          </w:tcPr>
          <w:p w14:paraId="55D229C9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A99DB4F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B7F56FD" w14:textId="1CB764FC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5F391A53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2CB3CA14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85C38A3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54F570BF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6F33DAE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C922470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2D8CA991" w14:textId="77777777" w:rsidR="006F4525" w:rsidRPr="00E2673C" w:rsidRDefault="006F4525" w:rsidP="005F23DE">
            <w:pPr>
              <w:pStyle w:val="acctfourfigures"/>
              <w:tabs>
                <w:tab w:val="clear" w:pos="765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0851E118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4834F8C9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3391129" w14:textId="60A1D334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F4525" w:rsidRPr="00E2673C" w14:paraId="3FD78244" w14:textId="77777777" w:rsidTr="005A1057">
        <w:tc>
          <w:tcPr>
            <w:tcW w:w="1232" w:type="pct"/>
            <w:shd w:val="clear" w:color="auto" w:fill="auto"/>
            <w:vAlign w:val="bottom"/>
          </w:tcPr>
          <w:p w14:paraId="4852DD2C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2DFBB0B6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5" w:type="pct"/>
            <w:gridSpan w:val="2"/>
          </w:tcPr>
          <w:p w14:paraId="2BB6F3C9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4B32C4E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08B76E5A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00112726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2D1795FA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CE161FF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D797ABB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686644F4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36702992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07F79338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F4525" w:rsidRPr="00E2673C" w14:paraId="401A9B1E" w14:textId="77777777" w:rsidTr="005A1057">
        <w:tc>
          <w:tcPr>
            <w:tcW w:w="1232" w:type="pct"/>
            <w:shd w:val="clear" w:color="auto" w:fill="auto"/>
            <w:vAlign w:val="bottom"/>
          </w:tcPr>
          <w:p w14:paraId="49AD4A03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6"/>
            <w:shd w:val="clear" w:color="auto" w:fill="auto"/>
            <w:vAlign w:val="bottom"/>
          </w:tcPr>
          <w:p w14:paraId="17FD30BB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67432F07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9" w:type="pct"/>
            <w:gridSpan w:val="12"/>
            <w:shd w:val="clear" w:color="auto" w:fill="auto"/>
            <w:vAlign w:val="bottom"/>
          </w:tcPr>
          <w:p w14:paraId="1770091F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4525" w:rsidRPr="00E2673C" w14:paraId="28EE349C" w14:textId="77777777" w:rsidTr="005A1057">
        <w:tc>
          <w:tcPr>
            <w:tcW w:w="1232" w:type="pct"/>
            <w:shd w:val="clear" w:color="auto" w:fill="auto"/>
            <w:vAlign w:val="bottom"/>
          </w:tcPr>
          <w:p w14:paraId="57BD91DB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571" w:type="pct"/>
            <w:gridSpan w:val="2"/>
            <w:shd w:val="clear" w:color="auto" w:fill="auto"/>
            <w:vAlign w:val="bottom"/>
          </w:tcPr>
          <w:p w14:paraId="1E917519" w14:textId="77777777" w:rsidR="006F4525" w:rsidRPr="00E2673C" w:rsidRDefault="006F4525" w:rsidP="005F23D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4D460132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1A8AF16" w14:textId="77777777" w:rsidR="006F4525" w:rsidRPr="00E2673C" w:rsidRDefault="006F4525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0F51A341" w14:textId="77777777" w:rsidR="006F4525" w:rsidRPr="00E2673C" w:rsidRDefault="006F4525" w:rsidP="005F23D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  <w:vAlign w:val="bottom"/>
          </w:tcPr>
          <w:p w14:paraId="49F0BA4C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3327CC9A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8E1055E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B979D53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527B3924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5C4BF890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698B8806" w14:textId="77777777" w:rsidR="006F4525" w:rsidRPr="00E2673C" w:rsidRDefault="006F4525" w:rsidP="005F23DE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48" w:rsidRPr="00E2673C" w14:paraId="4B8F45DF" w14:textId="77777777" w:rsidTr="005A1057">
        <w:tc>
          <w:tcPr>
            <w:tcW w:w="1232" w:type="pct"/>
            <w:shd w:val="clear" w:color="auto" w:fill="auto"/>
            <w:vAlign w:val="bottom"/>
          </w:tcPr>
          <w:p w14:paraId="556503C3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ja-JP"/>
              </w:rPr>
            </w:pP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571" w:type="pct"/>
            <w:gridSpan w:val="2"/>
            <w:shd w:val="clear" w:color="auto" w:fill="auto"/>
          </w:tcPr>
          <w:p w14:paraId="1F4E276F" w14:textId="77777777" w:rsidR="00987548" w:rsidRPr="00E2673C" w:rsidRDefault="00987548" w:rsidP="00987548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MLR-1</w:t>
            </w:r>
          </w:p>
        </w:tc>
        <w:tc>
          <w:tcPr>
            <w:tcW w:w="125" w:type="pct"/>
            <w:gridSpan w:val="2"/>
          </w:tcPr>
          <w:p w14:paraId="144B8DC4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18A53C6" w14:textId="37326D98" w:rsidR="00987548" w:rsidRPr="00E2673C" w:rsidRDefault="00987548" w:rsidP="009875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MLR-1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14:paraId="22BC95EB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01AAF" w14:textId="77777777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194,446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459C7BE6" w14:textId="77777777" w:rsidR="00987548" w:rsidRPr="00E2673C" w:rsidRDefault="00987548" w:rsidP="00987548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9F59B" w14:textId="1D717203" w:rsidR="00987548" w:rsidRPr="00E2673C" w:rsidRDefault="00987548" w:rsidP="00C9561C">
            <w:pPr>
              <w:pStyle w:val="acctfourfigures"/>
              <w:tabs>
                <w:tab w:val="clear" w:pos="765"/>
                <w:tab w:val="decimal" w:pos="328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36006FC" w14:textId="77777777" w:rsidR="00987548" w:rsidRPr="00E2673C" w:rsidRDefault="00987548" w:rsidP="00987548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5F8DCEB" w14:textId="38F9DF8F" w:rsidR="00987548" w:rsidRPr="00E2673C" w:rsidRDefault="00987548" w:rsidP="00987548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(96,740)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77400872" w14:textId="77777777" w:rsidR="00987548" w:rsidRPr="00E2673C" w:rsidRDefault="00987548" w:rsidP="00987548">
            <w:pPr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0FEE3" w14:textId="0CF100BA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97,706</w:t>
            </w:r>
          </w:p>
        </w:tc>
      </w:tr>
      <w:tr w:rsidR="00987548" w:rsidRPr="00E2673C" w14:paraId="6242EE3B" w14:textId="77777777" w:rsidTr="005A1057">
        <w:tc>
          <w:tcPr>
            <w:tcW w:w="1232" w:type="pct"/>
            <w:shd w:val="clear" w:color="auto" w:fill="auto"/>
          </w:tcPr>
          <w:p w14:paraId="52785C25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gridSpan w:val="2"/>
            <w:shd w:val="clear" w:color="auto" w:fill="auto"/>
          </w:tcPr>
          <w:p w14:paraId="6E73D300" w14:textId="77777777" w:rsidR="00987548" w:rsidRPr="00E2673C" w:rsidRDefault="00987548" w:rsidP="0098754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6C72A5DA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55189F8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2426A69E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D2C5B9" w14:textId="77777777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194,446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25F8519B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F637A" w14:textId="3FE1EA2C" w:rsidR="00987548" w:rsidRPr="00E2673C" w:rsidRDefault="00987548" w:rsidP="00C9561C">
            <w:pPr>
              <w:pStyle w:val="acctfourfigures"/>
              <w:tabs>
                <w:tab w:val="clear" w:pos="765"/>
                <w:tab w:val="decimal" w:pos="328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607813B0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83501" w14:textId="3318C34E" w:rsidR="00987548" w:rsidRPr="00E2673C" w:rsidRDefault="00987548" w:rsidP="00987548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(96,740)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5F36610C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35E299" w14:textId="60D2B11B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97,706</w:t>
            </w:r>
          </w:p>
        </w:tc>
      </w:tr>
      <w:tr w:rsidR="00987548" w:rsidRPr="00E2673C" w14:paraId="3DA08D12" w14:textId="77777777" w:rsidTr="005A1057">
        <w:tc>
          <w:tcPr>
            <w:tcW w:w="1232" w:type="pct"/>
            <w:shd w:val="clear" w:color="auto" w:fill="auto"/>
          </w:tcPr>
          <w:p w14:paraId="3CBA47CB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" w:type="pct"/>
            <w:gridSpan w:val="2"/>
            <w:shd w:val="clear" w:color="auto" w:fill="auto"/>
          </w:tcPr>
          <w:p w14:paraId="516101F9" w14:textId="77777777" w:rsidR="00987548" w:rsidRPr="00E2673C" w:rsidRDefault="00987548" w:rsidP="0098754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11959563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gridSpan w:val="2"/>
          </w:tcPr>
          <w:p w14:paraId="3290A7F8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7288A6FD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F7B2633" w14:textId="77777777" w:rsidR="00987548" w:rsidRPr="00E2673C" w:rsidRDefault="00987548" w:rsidP="00987548">
            <w:pPr>
              <w:tabs>
                <w:tab w:val="clear" w:pos="227"/>
                <w:tab w:val="clear" w:pos="454"/>
                <w:tab w:val="clear" w:pos="680"/>
                <w:tab w:val="decimal" w:pos="754"/>
                <w:tab w:val="decimal" w:pos="78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3275811E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0E728D9" w14:textId="77777777" w:rsidR="00987548" w:rsidRPr="00E2673C" w:rsidRDefault="00987548" w:rsidP="00987548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F16FB94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4" w:space="0" w:color="auto"/>
            </w:tcBorders>
            <w:shd w:val="clear" w:color="auto" w:fill="auto"/>
          </w:tcPr>
          <w:p w14:paraId="4FBE2213" w14:textId="77777777" w:rsidR="00987548" w:rsidRPr="00E2673C" w:rsidRDefault="00987548" w:rsidP="0098754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4C2E0D6A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C58589" w14:textId="77777777" w:rsidR="00987548" w:rsidRPr="00E2673C" w:rsidRDefault="00987548" w:rsidP="0098754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87548" w:rsidRPr="00E2673C" w14:paraId="1D128760" w14:textId="77777777" w:rsidTr="005A1057">
        <w:tc>
          <w:tcPr>
            <w:tcW w:w="1232" w:type="pct"/>
            <w:shd w:val="clear" w:color="auto" w:fill="auto"/>
          </w:tcPr>
          <w:p w14:paraId="5350BD23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ดอกเบี้ยค้างจ่ายเงินกู้ยืม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ระยะยาว</w:t>
            </w:r>
          </w:p>
        </w:tc>
        <w:tc>
          <w:tcPr>
            <w:tcW w:w="571" w:type="pct"/>
            <w:gridSpan w:val="2"/>
            <w:shd w:val="clear" w:color="auto" w:fill="auto"/>
          </w:tcPr>
          <w:p w14:paraId="5B74BA22" w14:textId="77777777" w:rsidR="00987548" w:rsidRPr="00E2673C" w:rsidRDefault="00987548" w:rsidP="00987548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2815A310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11D6830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4032EF4D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shd w:val="clear" w:color="auto" w:fill="auto"/>
          </w:tcPr>
          <w:p w14:paraId="7D132C18" w14:textId="77777777" w:rsidR="00987548" w:rsidRPr="00E2673C" w:rsidRDefault="00987548" w:rsidP="00987548">
            <w:pPr>
              <w:tabs>
                <w:tab w:val="clear" w:pos="227"/>
                <w:tab w:val="clear" w:pos="454"/>
                <w:tab w:val="clear" w:pos="680"/>
                <w:tab w:val="decimal" w:pos="754"/>
                <w:tab w:val="decimal" w:pos="7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638F8DBA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53CFFE6" w14:textId="77777777" w:rsidR="00987548" w:rsidRPr="00E2673C" w:rsidRDefault="00987548" w:rsidP="00987548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031E089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pct"/>
            <w:shd w:val="clear" w:color="auto" w:fill="auto"/>
          </w:tcPr>
          <w:p w14:paraId="747FDAA2" w14:textId="77777777" w:rsidR="00987548" w:rsidRPr="00E2673C" w:rsidRDefault="00987548" w:rsidP="0098754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67F36426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7F55E3D6" w14:textId="77777777" w:rsidR="00987548" w:rsidRPr="00E2673C" w:rsidRDefault="00987548" w:rsidP="0098754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7548" w:rsidRPr="00E2673C" w14:paraId="24FD7926" w14:textId="77777777" w:rsidTr="005A1057">
        <w:tc>
          <w:tcPr>
            <w:tcW w:w="1232" w:type="pct"/>
            <w:shd w:val="clear" w:color="auto" w:fill="auto"/>
          </w:tcPr>
          <w:p w14:paraId="6AE02073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gridSpan w:val="2"/>
            <w:shd w:val="clear" w:color="auto" w:fill="auto"/>
          </w:tcPr>
          <w:p w14:paraId="3349CCEC" w14:textId="77777777" w:rsidR="00987548" w:rsidRPr="00E2673C" w:rsidRDefault="00987548" w:rsidP="00987548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31473800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43C2FAB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63FD7A87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26ADB" w14:textId="77777777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3,718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0ADA16EC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E1A86" w14:textId="463531FB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3,106</w:t>
            </w:r>
          </w:p>
        </w:tc>
        <w:tc>
          <w:tcPr>
            <w:tcW w:w="124" w:type="pct"/>
            <w:shd w:val="clear" w:color="auto" w:fill="auto"/>
          </w:tcPr>
          <w:p w14:paraId="113C68C4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8BD1D6" w14:textId="63BCE5B4" w:rsidR="00987548" w:rsidRPr="00E2673C" w:rsidRDefault="00987548" w:rsidP="00987548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92" w:right="-10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6FFDE624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72E664" w14:textId="537FB838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6,824</w:t>
            </w:r>
          </w:p>
        </w:tc>
      </w:tr>
      <w:tr w:rsidR="00987548" w:rsidRPr="00E2673C" w14:paraId="71FD6F7D" w14:textId="77777777" w:rsidTr="005A1057">
        <w:tc>
          <w:tcPr>
            <w:tcW w:w="1232" w:type="pct"/>
            <w:shd w:val="clear" w:color="auto" w:fill="auto"/>
          </w:tcPr>
          <w:p w14:paraId="2B1D7329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gridSpan w:val="2"/>
            <w:shd w:val="clear" w:color="auto" w:fill="auto"/>
          </w:tcPr>
          <w:p w14:paraId="23D7A2E5" w14:textId="77777777" w:rsidR="00987548" w:rsidRPr="00E2673C" w:rsidRDefault="00987548" w:rsidP="0098754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14:paraId="2290EB1B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C984254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683549FC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42E99" w14:textId="77777777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3,718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215C8C8F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90FC8" w14:textId="286A01CD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124" w:type="pct"/>
            <w:shd w:val="clear" w:color="auto" w:fill="auto"/>
          </w:tcPr>
          <w:p w14:paraId="032F5097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357BE" w14:textId="308AD611" w:rsidR="00987548" w:rsidRPr="00E2673C" w:rsidRDefault="00987548" w:rsidP="00987548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92" w:right="-10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51B9F847" w14:textId="77777777" w:rsidR="00987548" w:rsidRPr="00E2673C" w:rsidRDefault="00987548" w:rsidP="009875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6ADFB" w14:textId="772ADCC4" w:rsidR="00987548" w:rsidRPr="00E2673C" w:rsidRDefault="00987548" w:rsidP="009875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80" w:lineRule="exact"/>
              <w:ind w:left="-108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6,824</w:t>
            </w:r>
          </w:p>
        </w:tc>
      </w:tr>
    </w:tbl>
    <w:p w14:paraId="093919A7" w14:textId="77777777" w:rsidR="006F4525" w:rsidRPr="00E2673C" w:rsidRDefault="006F4525" w:rsidP="004D4081">
      <w:pPr>
        <w:ind w:left="547"/>
        <w:rPr>
          <w:rFonts w:ascii="Angsana New" w:hAnsi="Angsana New" w:cs="Angsana New"/>
          <w:b/>
          <w:bCs/>
          <w:sz w:val="30"/>
          <w:szCs w:val="30"/>
        </w:rPr>
      </w:pPr>
    </w:p>
    <w:p w14:paraId="60D93DAB" w14:textId="7C69FDC3" w:rsidR="004D4081" w:rsidRPr="00E2673C" w:rsidRDefault="004D4081" w:rsidP="004D4081">
      <w:pPr>
        <w:ind w:left="547"/>
        <w:rPr>
          <w:rFonts w:ascii="Angsana New" w:hAnsi="Angsana New" w:cs="Angsana New"/>
          <w:b/>
          <w:bCs/>
          <w:sz w:val="30"/>
          <w:szCs w:val="30"/>
          <w:cs/>
        </w:rPr>
      </w:pPr>
      <w:r w:rsidRPr="00E2673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เงินกู้ยืมระยะยาวจากบุคคลและกิจการที่เกี่ยวข้องกัน</w:t>
      </w:r>
    </w:p>
    <w:p w14:paraId="091FADAE" w14:textId="77777777" w:rsidR="004D4081" w:rsidRPr="00E2673C" w:rsidRDefault="004D4081" w:rsidP="004D4081">
      <w:pPr>
        <w:ind w:left="547"/>
        <w:rPr>
          <w:rFonts w:ascii="Angsana New" w:hAnsi="Angsana New" w:cs="Angsana New"/>
          <w:b/>
          <w:bCs/>
          <w:sz w:val="20"/>
          <w:szCs w:val="20"/>
        </w:rPr>
      </w:pPr>
    </w:p>
    <w:p w14:paraId="1F56968C" w14:textId="2D591B6C" w:rsidR="004D4081" w:rsidRPr="00E2673C" w:rsidRDefault="004D4081" w:rsidP="004D4081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เงินต้นและดอกเบี้ยที่เกี่ยวข้องมีกำหนดชำระคืนภายใน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วันนับจากวันที่ทวงถาม </w:t>
      </w:r>
    </w:p>
    <w:p w14:paraId="57DA4463" w14:textId="77777777" w:rsidR="004D4081" w:rsidRPr="00E2673C" w:rsidRDefault="004D4081" w:rsidP="004D4081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B7E6766" w14:textId="1E17F631" w:rsidR="00B17AE5" w:rsidRPr="00E2673C" w:rsidRDefault="00B17AE5" w:rsidP="00B17AE5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เงินกู้ยืมระยะยาวจากบริษัทย่อย มีเงื่อนไขการเรียกชำระคืนเงินกู้เมื่อทวงถาม เงินกู้ยืมระยะยาวจากบริษัทย่อยถูกจัดประเภทเป็นหนี้สินระยะยาว เนื่องจากทั้ง </w:t>
      </w:r>
      <w:r w:rsidR="00A74F28" w:rsidRPr="00E2673C">
        <w:rPr>
          <w:rFonts w:ascii="Angsana New" w:hAnsi="Angsana New" w:cs="Angsana New"/>
          <w:sz w:val="30"/>
          <w:szCs w:val="30"/>
        </w:rPr>
        <w:t>2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ฝ่ายตกลงจะไม่เรียกชำระคืนเงินกู้ภายในสิบสองเดือนนับจากวันสิ้นงวด ตามสัญญาร่วมทุนระหว่างผู้ถือหุ้น</w:t>
      </w:r>
    </w:p>
    <w:p w14:paraId="6B51A14C" w14:textId="77777777" w:rsidR="00B17AE5" w:rsidRPr="00E2673C" w:rsidRDefault="00B17AE5" w:rsidP="00B17AE5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35A5DA85" w14:textId="77777777" w:rsidR="00B17AE5" w:rsidRPr="00E2673C" w:rsidRDefault="00B17AE5" w:rsidP="00B17AE5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สำหรับโครงการพระโขนงและโครงการเชียงใหม่ เงินต้นและดอกเบี้ยจะจ่ายชำระคืนทั้งหมดหรือบางส่วนเมื่อจำหน่ายเงินลงทุนและเป็นไปตามเงื่อนไขตามที่ระบุในสัญญา </w:t>
      </w:r>
    </w:p>
    <w:p w14:paraId="36BCE82C" w14:textId="06DB9E3E" w:rsidR="00A91D6F" w:rsidRPr="00E2673C" w:rsidRDefault="00A91D6F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</w:p>
    <w:p w14:paraId="0823C13F" w14:textId="77777777" w:rsidR="00B17AE5" w:rsidRPr="00E2673C" w:rsidRDefault="00B17AE5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sz w:val="30"/>
          <w:szCs w:val="30"/>
          <w:cs/>
        </w:rPr>
        <w:t>สัญญาบริหารจัดการ</w:t>
      </w:r>
    </w:p>
    <w:p w14:paraId="5EB93885" w14:textId="77777777" w:rsidR="00B17AE5" w:rsidRPr="00E2673C" w:rsidRDefault="00B17AE5" w:rsidP="00B17AE5">
      <w:pPr>
        <w:ind w:firstLine="547"/>
        <w:rPr>
          <w:rFonts w:ascii="Angsana New" w:hAnsi="Angsana New" w:cs="Angsana New"/>
          <w:b/>
          <w:bCs/>
          <w:sz w:val="22"/>
          <w:szCs w:val="22"/>
        </w:rPr>
      </w:pPr>
    </w:p>
    <w:p w14:paraId="02BA2DB9" w14:textId="7FCD6751" w:rsidR="00B17AE5" w:rsidRPr="00E2673C" w:rsidRDefault="00B17AE5" w:rsidP="002B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บริษัทได้ทำสัญญาบริหารจัดการกับบริษัทที่เกี่ยวข้องกันหลายแห่ง โดยบริษัทจะเป็นผู้บริหารสินทรัพย์และให้บริการงานธุรการต่าง</w:t>
      </w:r>
      <w:r w:rsidR="005E299A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ๆ โดยคิดค่าบริการเป็นไปตามที่ระบุไว้ในสัญญา สัญญาดังกล่าวไม่มีกำหนดวันสิ้นสุดของสัญญา ค่าธรรมเนียมการให้บริการเป็นไปตามเงื่อนไขที่ระบุไว้ในสัญญา</w:t>
      </w:r>
    </w:p>
    <w:p w14:paraId="3B78B8CC" w14:textId="77777777" w:rsidR="00B17AE5" w:rsidRPr="00E2673C" w:rsidRDefault="00B17AE5" w:rsidP="00B17AE5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156327F" w14:textId="3702109D" w:rsidR="00F34C85" w:rsidRPr="00E2673C" w:rsidRDefault="004D4081" w:rsidP="00F34C85">
      <w:pPr>
        <w:ind w:left="547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การสนับสนุนทางการเงินและการค้ำประกัน </w:t>
      </w:r>
      <w:r w:rsidRPr="00E2673C">
        <w:rPr>
          <w:rFonts w:ascii="Angsana New" w:hAnsi="Angsana New" w:cs="Angsana New"/>
          <w:sz w:val="30"/>
          <w:szCs w:val="30"/>
          <w:cs/>
        </w:rPr>
        <w:t>(หมายเหตุข้อ</w:t>
      </w:r>
      <w:r w:rsidR="00B17AE5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6F4525" w:rsidRPr="00E2673C">
        <w:rPr>
          <w:rFonts w:ascii="Angsana New" w:hAnsi="Angsana New" w:cs="Angsana New"/>
          <w:sz w:val="30"/>
          <w:szCs w:val="30"/>
        </w:rPr>
        <w:t>8</w:t>
      </w:r>
      <w:r w:rsidR="00B93C19" w:rsidRPr="00E2673C">
        <w:rPr>
          <w:rFonts w:ascii="Angsana New" w:hAnsi="Angsana New" w:cs="Angsana New"/>
          <w:sz w:val="30"/>
          <w:szCs w:val="30"/>
        </w:rPr>
        <w:t xml:space="preserve"> </w:t>
      </w:r>
      <w:r w:rsidR="00B93C19" w:rsidRPr="00E2673C">
        <w:rPr>
          <w:rFonts w:ascii="Angsana New" w:hAnsi="Angsana New" w:cs="Angsana New"/>
          <w:sz w:val="30"/>
          <w:szCs w:val="30"/>
          <w:cs/>
        </w:rPr>
        <w:t>และ</w:t>
      </w:r>
      <w:r w:rsidR="0057319A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1</w:t>
      </w:r>
      <w:r w:rsidR="007749F8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  <w:cs/>
        </w:rPr>
        <w:t>)</w:t>
      </w:r>
    </w:p>
    <w:p w14:paraId="74F5A512" w14:textId="77777777" w:rsidR="006A5776" w:rsidRPr="00E2673C" w:rsidRDefault="006A5776" w:rsidP="00F34C85">
      <w:pPr>
        <w:ind w:left="547"/>
        <w:rPr>
          <w:rFonts w:ascii="Angsana New" w:hAnsi="Angsana New" w:cs="Angsana New"/>
          <w:sz w:val="30"/>
          <w:szCs w:val="30"/>
        </w:rPr>
      </w:pPr>
    </w:p>
    <w:p w14:paraId="02DBE817" w14:textId="5386A870" w:rsidR="00804175" w:rsidRPr="00E2673C" w:rsidRDefault="006F4525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E2673C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4</w:t>
      </w:r>
      <w:r w:rsidR="00F727BA" w:rsidRPr="00E2673C">
        <w:rPr>
          <w:rFonts w:ascii="Angsana New" w:hAnsi="Angsana New" w:cs="Angsana New"/>
          <w:b/>
          <w:bCs/>
          <w:sz w:val="30"/>
          <w:szCs w:val="30"/>
          <w:u w:val="none"/>
        </w:rPr>
        <w:tab/>
      </w:r>
      <w:r w:rsidR="005670FC" w:rsidRPr="00E2673C">
        <w:rPr>
          <w:rFonts w:ascii="Angsana New" w:hAnsi="Angsana New" w:cs="Angsana New"/>
          <w:b/>
          <w:bCs/>
          <w:sz w:val="30"/>
          <w:szCs w:val="30"/>
          <w:u w:val="none"/>
          <w:cs/>
        </w:rPr>
        <w:t>ลูกหนี้การค้า</w:t>
      </w:r>
    </w:p>
    <w:p w14:paraId="49636570" w14:textId="77777777" w:rsidR="00B17AE5" w:rsidRPr="00E2673C" w:rsidRDefault="00B17AE5" w:rsidP="00B17AE5"/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1127"/>
        <w:gridCol w:w="270"/>
        <w:gridCol w:w="1076"/>
        <w:gridCol w:w="270"/>
        <w:gridCol w:w="1081"/>
        <w:gridCol w:w="272"/>
        <w:gridCol w:w="1041"/>
        <w:gridCol w:w="15"/>
      </w:tblGrid>
      <w:tr w:rsidR="005670FC" w:rsidRPr="00E2673C" w14:paraId="053D0709" w14:textId="77777777" w:rsidTr="00B90747">
        <w:tc>
          <w:tcPr>
            <w:tcW w:w="1667" w:type="pct"/>
          </w:tcPr>
          <w:p w14:paraId="0537648B" w14:textId="77777777" w:rsidR="005670FC" w:rsidRPr="00E2673C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918CD5D" w14:textId="77777777" w:rsidR="005670FC" w:rsidRPr="00E2673C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78B2A5A" w14:textId="77777777" w:rsidR="005670FC" w:rsidRPr="00E2673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0E46FB4" w14:textId="77777777" w:rsidR="005670FC" w:rsidRPr="00E2673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569DF7EC" w14:textId="77777777" w:rsidR="005670FC" w:rsidRPr="00E2673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36A8" w:rsidRPr="00E2673C" w14:paraId="4CEF5113" w14:textId="77777777" w:rsidTr="00B90747">
        <w:trPr>
          <w:trHeight w:val="704"/>
        </w:trPr>
        <w:tc>
          <w:tcPr>
            <w:tcW w:w="1667" w:type="pct"/>
          </w:tcPr>
          <w:p w14:paraId="11438B3C" w14:textId="77777777" w:rsidR="006836A8" w:rsidRPr="00E2673C" w:rsidRDefault="006836A8" w:rsidP="0068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4141A7" w14:textId="77777777" w:rsidR="006836A8" w:rsidRPr="00E2673C" w:rsidRDefault="006836A8" w:rsidP="0068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  <w:p w14:paraId="4D80A119" w14:textId="77777777" w:rsidR="006836A8" w:rsidRPr="00E2673C" w:rsidRDefault="006836A8" w:rsidP="0068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</w:tcPr>
          <w:p w14:paraId="5AB11878" w14:textId="47FC489E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7048C02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7C0F74" w14:textId="6B3021C6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0669B01B" w14:textId="6292FDF8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95C2EB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63734F" w14:textId="15CBA0D4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354B718C" w14:textId="77777777" w:rsidR="006836A8" w:rsidRPr="00E2673C" w:rsidRDefault="006836A8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A4FC527" w14:textId="1ACC2285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36A8" w:rsidRPr="00E267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14B32F9" w14:textId="65A4F09E" w:rsidR="006836A8" w:rsidRPr="00E2673C" w:rsidRDefault="006E763D" w:rsidP="0068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D4081" w:rsidRPr="00E2673C" w14:paraId="6D1E87E0" w14:textId="77777777" w:rsidTr="00B90747">
        <w:tc>
          <w:tcPr>
            <w:tcW w:w="1667" w:type="pct"/>
          </w:tcPr>
          <w:p w14:paraId="14061ED8" w14:textId="77777777" w:rsidR="004D4081" w:rsidRPr="00E2673C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DA0F3F" w14:textId="77777777" w:rsidR="004D4081" w:rsidRPr="00E2673C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06" w:type="pct"/>
            <w:gridSpan w:val="8"/>
          </w:tcPr>
          <w:p w14:paraId="4D87C85D" w14:textId="77777777" w:rsidR="004D4081" w:rsidRPr="00E2673C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28" w:rsidRPr="00E2673C" w14:paraId="6DE9FBB8" w14:textId="77777777" w:rsidTr="00F451A0">
        <w:trPr>
          <w:gridAfter w:val="1"/>
          <w:wAfter w:w="8" w:type="pct"/>
        </w:trPr>
        <w:tc>
          <w:tcPr>
            <w:tcW w:w="1667" w:type="pct"/>
          </w:tcPr>
          <w:p w14:paraId="474F9263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27" w:type="pct"/>
          </w:tcPr>
          <w:p w14:paraId="52AFBD1A" w14:textId="34A9AC93" w:rsidR="00A74F28" w:rsidRPr="00E2673C" w:rsidRDefault="006F4525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4" w:type="pct"/>
          </w:tcPr>
          <w:p w14:paraId="3AF65FD1" w14:textId="7EAF9348" w:rsidR="00A74F28" w:rsidRPr="00E2673C" w:rsidRDefault="00AD4327" w:rsidP="00CF67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96" w:hanging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47" w:type="pct"/>
          </w:tcPr>
          <w:p w14:paraId="18C6B8CF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AAC958C" w14:textId="66282CD7" w:rsidR="00A74F28" w:rsidRPr="00E2673C" w:rsidRDefault="00A74F28" w:rsidP="00DD325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F1E61C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15C09A" w14:textId="29A9564B" w:rsidR="00A74F28" w:rsidRPr="00E2673C" w:rsidRDefault="00AD4327" w:rsidP="00CF67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91,843</w:t>
            </w:r>
          </w:p>
        </w:tc>
        <w:tc>
          <w:tcPr>
            <w:tcW w:w="148" w:type="pct"/>
          </w:tcPr>
          <w:p w14:paraId="5D8A9428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62B5ED" w14:textId="7CD8BA08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71,619</w:t>
            </w:r>
          </w:p>
        </w:tc>
      </w:tr>
      <w:tr w:rsidR="00A74F28" w:rsidRPr="00E2673C" w14:paraId="7FCF362A" w14:textId="77777777" w:rsidTr="00F451A0">
        <w:trPr>
          <w:gridAfter w:val="1"/>
          <w:wAfter w:w="8" w:type="pct"/>
        </w:trPr>
        <w:tc>
          <w:tcPr>
            <w:tcW w:w="1667" w:type="pct"/>
          </w:tcPr>
          <w:p w14:paraId="446AABA4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27" w:type="pct"/>
          </w:tcPr>
          <w:p w14:paraId="4B479EB3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5A016FE" w14:textId="7C063265" w:rsidR="00A74F28" w:rsidRPr="00E2673C" w:rsidRDefault="00BB0326" w:rsidP="00DD32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9,577</w:t>
            </w:r>
          </w:p>
        </w:tc>
        <w:tc>
          <w:tcPr>
            <w:tcW w:w="147" w:type="pct"/>
          </w:tcPr>
          <w:p w14:paraId="399EB935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934032B" w14:textId="5FDFEEC5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10,286</w:t>
            </w:r>
          </w:p>
        </w:tc>
        <w:tc>
          <w:tcPr>
            <w:tcW w:w="147" w:type="pct"/>
          </w:tcPr>
          <w:p w14:paraId="7B6A4516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6E94D3C" w14:textId="04BA3C70" w:rsidR="00A74F28" w:rsidRPr="00E2673C" w:rsidRDefault="00BB0326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8" w:type="pct"/>
          </w:tcPr>
          <w:p w14:paraId="2F44D489" w14:textId="77777777" w:rsidR="00A74F28" w:rsidRPr="00E2673C" w:rsidRDefault="00A74F28" w:rsidP="00A74F2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E9A4829" w14:textId="57955CF0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  <w:tr w:rsidR="00A74F28" w:rsidRPr="00E2673C" w14:paraId="64900DC2" w14:textId="77777777" w:rsidTr="00F451A0">
        <w:trPr>
          <w:gridAfter w:val="1"/>
          <w:wAfter w:w="8" w:type="pct"/>
        </w:trPr>
        <w:tc>
          <w:tcPr>
            <w:tcW w:w="1667" w:type="pct"/>
          </w:tcPr>
          <w:p w14:paraId="4B5DF167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6E02D7E7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E21B0CD" w14:textId="07A66BAF" w:rsidR="00A74F28" w:rsidRPr="00E2673C" w:rsidRDefault="00BB0326" w:rsidP="00DD32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9,778</w:t>
            </w:r>
          </w:p>
        </w:tc>
        <w:tc>
          <w:tcPr>
            <w:tcW w:w="147" w:type="pct"/>
          </w:tcPr>
          <w:p w14:paraId="6D889A49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C93DF6D" w14:textId="725EA334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10,286</w:t>
            </w:r>
          </w:p>
        </w:tc>
        <w:tc>
          <w:tcPr>
            <w:tcW w:w="147" w:type="pct"/>
          </w:tcPr>
          <w:p w14:paraId="3FEF2AA5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543D1CF" w14:textId="3C88F860" w:rsidR="00A74F28" w:rsidRPr="00E2673C" w:rsidRDefault="00BB0326" w:rsidP="00A74F2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92,008</w:t>
            </w:r>
          </w:p>
        </w:tc>
        <w:tc>
          <w:tcPr>
            <w:tcW w:w="148" w:type="pct"/>
          </w:tcPr>
          <w:p w14:paraId="25D4D22F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09022B3" w14:textId="6706F277" w:rsidR="00A74F28" w:rsidRPr="00E2673C" w:rsidRDefault="00A74F28" w:rsidP="00F3209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71,729</w:t>
            </w:r>
          </w:p>
        </w:tc>
      </w:tr>
      <w:tr w:rsidR="00A74F28" w:rsidRPr="00E2673C" w14:paraId="0BE325EE" w14:textId="77777777" w:rsidTr="00F451A0">
        <w:trPr>
          <w:gridAfter w:val="1"/>
          <w:wAfter w:w="8" w:type="pct"/>
        </w:trPr>
        <w:tc>
          <w:tcPr>
            <w:tcW w:w="1667" w:type="pct"/>
          </w:tcPr>
          <w:p w14:paraId="05A0CD9D" w14:textId="600E48DE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="006F4525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  <w:p w14:paraId="056CB880" w14:textId="1F0E637D" w:rsidR="006F4525" w:rsidRPr="00E2673C" w:rsidRDefault="006F4525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7E3B29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คาด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527" w:type="pct"/>
          </w:tcPr>
          <w:p w14:paraId="36EEC4FE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B23BFB8" w14:textId="77777777" w:rsidR="00A74F28" w:rsidRPr="00E2673C" w:rsidRDefault="00A74F28" w:rsidP="00DD32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96" w:hanging="101"/>
              <w:rPr>
                <w:rFonts w:ascii="Angsana New" w:hAnsi="Angsana New" w:cs="Angsana New"/>
                <w:sz w:val="30"/>
                <w:szCs w:val="30"/>
              </w:rPr>
            </w:pPr>
          </w:p>
          <w:p w14:paraId="01080A7C" w14:textId="53FD84EB" w:rsidR="00AD4327" w:rsidRPr="00E2673C" w:rsidRDefault="00AD4327" w:rsidP="00CF676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5" w:hanging="10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(3,731)</w:t>
            </w:r>
          </w:p>
        </w:tc>
        <w:tc>
          <w:tcPr>
            <w:tcW w:w="147" w:type="pct"/>
          </w:tcPr>
          <w:p w14:paraId="2C86F218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9DB9A1" w14:textId="77777777" w:rsidR="007E3B29" w:rsidRPr="00E2673C" w:rsidRDefault="007E3B29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96" w:hanging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0023B4A" w14:textId="09EA8284" w:rsidR="00A74F28" w:rsidRPr="00E2673C" w:rsidRDefault="00A74F28" w:rsidP="00DD32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(418)</w:t>
            </w:r>
          </w:p>
        </w:tc>
        <w:tc>
          <w:tcPr>
            <w:tcW w:w="147" w:type="pct"/>
          </w:tcPr>
          <w:p w14:paraId="00A9708C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65885E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4F60CE" w14:textId="03CCC396" w:rsidR="00AD4327" w:rsidRPr="00E2673C" w:rsidRDefault="00AD4327" w:rsidP="00CF676F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(11,383)</w:t>
            </w:r>
          </w:p>
        </w:tc>
        <w:tc>
          <w:tcPr>
            <w:tcW w:w="148" w:type="pct"/>
          </w:tcPr>
          <w:p w14:paraId="2341B6A6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713601F" w14:textId="77777777" w:rsidR="007E3B29" w:rsidRPr="00E2673C" w:rsidRDefault="007E3B29" w:rsidP="00A74F2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B08CE68" w14:textId="31E70764" w:rsidR="00A74F28" w:rsidRPr="00E2673C" w:rsidRDefault="00A74F28" w:rsidP="00CF676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(5,267)</w:t>
            </w:r>
          </w:p>
        </w:tc>
      </w:tr>
      <w:tr w:rsidR="00A74F28" w:rsidRPr="00E2673C" w14:paraId="2462FABD" w14:textId="77777777" w:rsidTr="00F451A0">
        <w:trPr>
          <w:gridAfter w:val="1"/>
          <w:wAfter w:w="8" w:type="pct"/>
        </w:trPr>
        <w:tc>
          <w:tcPr>
            <w:tcW w:w="1667" w:type="pct"/>
          </w:tcPr>
          <w:p w14:paraId="2432CD24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4BF4A1F6" w14:textId="77777777" w:rsidR="00A74F28" w:rsidRPr="00E2673C" w:rsidRDefault="00A74F28" w:rsidP="00A7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649F1" w14:textId="6255CB3A" w:rsidR="00A74F28" w:rsidRPr="00E2673C" w:rsidRDefault="00BB0326" w:rsidP="00DD32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6,047</w:t>
            </w:r>
          </w:p>
        </w:tc>
        <w:tc>
          <w:tcPr>
            <w:tcW w:w="147" w:type="pct"/>
          </w:tcPr>
          <w:p w14:paraId="3D7F416C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5FD9FC8" w14:textId="37E6953B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9,868</w:t>
            </w:r>
          </w:p>
        </w:tc>
        <w:tc>
          <w:tcPr>
            <w:tcW w:w="147" w:type="pct"/>
          </w:tcPr>
          <w:p w14:paraId="7DE79A70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CB246" w14:textId="48AAA890" w:rsidR="00A74F28" w:rsidRPr="00E2673C" w:rsidRDefault="00BB0326" w:rsidP="00A74F28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80,625</w:t>
            </w:r>
          </w:p>
        </w:tc>
        <w:tc>
          <w:tcPr>
            <w:tcW w:w="148" w:type="pct"/>
          </w:tcPr>
          <w:p w14:paraId="1CEFFD60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DD80C77" w14:textId="5665DBA0" w:rsidR="00A74F28" w:rsidRPr="00E2673C" w:rsidRDefault="00A74F28" w:rsidP="00F3209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66,462</w:t>
            </w:r>
          </w:p>
        </w:tc>
      </w:tr>
    </w:tbl>
    <w:p w14:paraId="0439DF68" w14:textId="23F855EF" w:rsidR="00BE23CB" w:rsidRPr="00E2673C" w:rsidRDefault="00BE23CB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25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3B3C5BD8" w14:textId="77777777" w:rsidR="00804175" w:rsidRPr="00E2673C" w:rsidRDefault="00804175" w:rsidP="00AF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59C36C0" w14:textId="77777777" w:rsidR="005670FC" w:rsidRPr="00E2673C" w:rsidRDefault="005670FC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8"/>
        <w:gridCol w:w="1019"/>
        <w:gridCol w:w="268"/>
        <w:gridCol w:w="1056"/>
        <w:gridCol w:w="268"/>
        <w:gridCol w:w="1081"/>
      </w:tblGrid>
      <w:tr w:rsidR="005670FC" w:rsidRPr="00E2673C" w14:paraId="29D23AF8" w14:textId="77777777" w:rsidTr="000C6620">
        <w:trPr>
          <w:trHeight w:val="403"/>
          <w:tblHeader/>
        </w:trPr>
        <w:tc>
          <w:tcPr>
            <w:tcW w:w="2206" w:type="pct"/>
          </w:tcPr>
          <w:p w14:paraId="24ED2FF4" w14:textId="77777777" w:rsidR="005670FC" w:rsidRPr="00E2673C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A557311" w14:textId="77777777" w:rsidR="005670FC" w:rsidRPr="00E2673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2C1B54" w14:textId="77777777" w:rsidR="005670FC" w:rsidRPr="00E2673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62162A5" w14:textId="77777777" w:rsidR="005670FC" w:rsidRPr="00E2673C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B1954" w:rsidRPr="00E2673C" w14:paraId="3B270A55" w14:textId="77777777" w:rsidTr="000C6620">
        <w:trPr>
          <w:trHeight w:val="209"/>
          <w:tblHeader/>
        </w:trPr>
        <w:tc>
          <w:tcPr>
            <w:tcW w:w="2206" w:type="pct"/>
          </w:tcPr>
          <w:p w14:paraId="012D0C92" w14:textId="77777777" w:rsidR="001B1954" w:rsidRPr="00E2673C" w:rsidRDefault="001B1954" w:rsidP="001B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47F3AA" w14:textId="5F1699DB" w:rsidR="001B1954" w:rsidRPr="00E2673C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B5B8432" w14:textId="77777777" w:rsidR="001B1954" w:rsidRPr="00E2673C" w:rsidRDefault="001B1954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7A8C193" w14:textId="68FF03AB" w:rsidR="001B1954" w:rsidRPr="00E2673C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1C8502E9" w14:textId="4035C153" w:rsidR="001B1954" w:rsidRPr="00E2673C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5CD653C" w14:textId="77777777" w:rsidR="001B1954" w:rsidRPr="00E2673C" w:rsidRDefault="001B1954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B1784E" w14:textId="49D93EB7" w:rsidR="001B1954" w:rsidRPr="00E2673C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6A610314" w14:textId="77777777" w:rsidR="001B1954" w:rsidRPr="00E2673C" w:rsidRDefault="001B1954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1D3F75E" w14:textId="210AB99C" w:rsidR="001B1954" w:rsidRPr="00E2673C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B1954" w:rsidRPr="00E2673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2EC0F295" w14:textId="1411707B" w:rsidR="001B1954" w:rsidRPr="00E2673C" w:rsidRDefault="006E763D" w:rsidP="001B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74F28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C4457" w:rsidRPr="00E2673C" w14:paraId="11D16E8B" w14:textId="77777777" w:rsidTr="005670FC">
        <w:trPr>
          <w:trHeight w:val="408"/>
        </w:trPr>
        <w:tc>
          <w:tcPr>
            <w:tcW w:w="2206" w:type="pct"/>
          </w:tcPr>
          <w:p w14:paraId="63C42E4D" w14:textId="77777777" w:rsidR="00BC4457" w:rsidRPr="00E2673C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94" w:type="pct"/>
            <w:gridSpan w:val="7"/>
          </w:tcPr>
          <w:p w14:paraId="78312E7D" w14:textId="77777777" w:rsidR="00BC4457" w:rsidRPr="00E2673C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28" w:rsidRPr="00E2673C" w14:paraId="3BDD1271" w14:textId="77777777" w:rsidTr="00F451A0">
        <w:trPr>
          <w:trHeight w:val="293"/>
        </w:trPr>
        <w:tc>
          <w:tcPr>
            <w:tcW w:w="2206" w:type="pct"/>
          </w:tcPr>
          <w:p w14:paraId="2A8A8B29" w14:textId="77777777" w:rsidR="00A74F28" w:rsidRPr="00E2673C" w:rsidRDefault="00A74F28" w:rsidP="00A7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2009745F" w14:textId="07CB9BFC" w:rsidR="00A74F28" w:rsidRPr="00E2673C" w:rsidRDefault="00AD4327" w:rsidP="00A74F28">
            <w:pPr>
              <w:pStyle w:val="acctfourfigures"/>
              <w:shd w:val="clear" w:color="auto" w:fill="FFFFFF"/>
              <w:tabs>
                <w:tab w:val="clear" w:pos="765"/>
                <w:tab w:val="decimal" w:pos="67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5C21723" w14:textId="77777777" w:rsidR="00A74F28" w:rsidRPr="00E2673C" w:rsidRDefault="00A74F28" w:rsidP="00A74F2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1FE5D27" w14:textId="7B34B7A9" w:rsidR="00A74F28" w:rsidRPr="00E2673C" w:rsidRDefault="00A74F28" w:rsidP="00A764F1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4866ED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2A17010" w14:textId="3EC76117" w:rsidR="00A74F28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46" w:type="pct"/>
          </w:tcPr>
          <w:p w14:paraId="5654C0BF" w14:textId="77777777" w:rsidR="00A74F28" w:rsidRPr="00E2673C" w:rsidRDefault="00A74F28" w:rsidP="00A74F2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733C4D" w14:textId="5CD0DA84" w:rsidR="00A74F28" w:rsidRPr="00E2673C" w:rsidRDefault="00A74F28" w:rsidP="00A74F28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</w:tr>
      <w:tr w:rsidR="00A74F28" w:rsidRPr="00E2673C" w14:paraId="01C3592A" w14:textId="77777777" w:rsidTr="005670FC">
        <w:trPr>
          <w:trHeight w:val="293"/>
        </w:trPr>
        <w:tc>
          <w:tcPr>
            <w:tcW w:w="2206" w:type="pct"/>
          </w:tcPr>
          <w:p w14:paraId="2B1942EF" w14:textId="77777777" w:rsidR="00A74F28" w:rsidRPr="00E2673C" w:rsidRDefault="00A74F28" w:rsidP="00A7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0329820D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6EDB2D" w14:textId="77777777" w:rsidR="00A74F28" w:rsidRPr="00E2673C" w:rsidRDefault="00A74F28" w:rsidP="00A74F2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9DB3EDE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079C3F" w14:textId="77777777" w:rsidR="00A74F28" w:rsidRPr="00E2673C" w:rsidRDefault="00A74F28" w:rsidP="00A74F2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E01EF4E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B467C0D" w14:textId="77777777" w:rsidR="00A74F28" w:rsidRPr="00E2673C" w:rsidRDefault="00A74F28" w:rsidP="00A74F28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11A3BD" w14:textId="77777777" w:rsidR="00A74F28" w:rsidRPr="00E2673C" w:rsidRDefault="00A74F28" w:rsidP="00A74F2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D4327" w:rsidRPr="00E2673C" w14:paraId="39801FFD" w14:textId="77777777" w:rsidTr="005670FC">
        <w:trPr>
          <w:trHeight w:val="293"/>
        </w:trPr>
        <w:tc>
          <w:tcPr>
            <w:tcW w:w="2206" w:type="pct"/>
          </w:tcPr>
          <w:p w14:paraId="3E404905" w14:textId="35355878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433E1777" w14:textId="175AB59D" w:rsidR="00AD4327" w:rsidRPr="00E2673C" w:rsidRDefault="00AD4327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</w:tcPr>
          <w:p w14:paraId="4017081F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E9F6993" w14:textId="5822DDDD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A1FDD9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9458AE" w14:textId="1BB4F6F3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8,654</w:t>
            </w:r>
          </w:p>
        </w:tc>
        <w:tc>
          <w:tcPr>
            <w:tcW w:w="146" w:type="pct"/>
          </w:tcPr>
          <w:p w14:paraId="071AE5CE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EEB41A" w14:textId="0626556C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3,698</w:t>
            </w:r>
          </w:p>
        </w:tc>
      </w:tr>
      <w:tr w:rsidR="00AD4327" w:rsidRPr="00E2673C" w14:paraId="615AB16D" w14:textId="77777777" w:rsidTr="005670FC">
        <w:trPr>
          <w:trHeight w:val="293"/>
        </w:trPr>
        <w:tc>
          <w:tcPr>
            <w:tcW w:w="2206" w:type="pct"/>
          </w:tcPr>
          <w:p w14:paraId="0357FEE3" w14:textId="7DF7CBF0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61D9F300" w14:textId="3E10CD93" w:rsidR="00AD4327" w:rsidRPr="00E2673C" w:rsidRDefault="00AD4327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146" w:type="pct"/>
          </w:tcPr>
          <w:p w14:paraId="014C2B1C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1E780F" w14:textId="229B8919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F0BBB4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5DCF0B" w14:textId="08727AEF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7,990</w:t>
            </w:r>
          </w:p>
        </w:tc>
        <w:tc>
          <w:tcPr>
            <w:tcW w:w="146" w:type="pct"/>
          </w:tcPr>
          <w:p w14:paraId="0CDCACFF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8E55781" w14:textId="47544E16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13,515</w:t>
            </w:r>
          </w:p>
        </w:tc>
      </w:tr>
      <w:tr w:rsidR="00AD4327" w:rsidRPr="00E2673C" w14:paraId="3DD7A7B0" w14:textId="77777777" w:rsidTr="005670FC">
        <w:trPr>
          <w:trHeight w:val="293"/>
        </w:trPr>
        <w:tc>
          <w:tcPr>
            <w:tcW w:w="2206" w:type="pct"/>
          </w:tcPr>
          <w:p w14:paraId="6F5579F6" w14:textId="2120CA6D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3D34CAA1" w14:textId="574B30B0" w:rsidR="00AD4327" w:rsidRPr="00E2673C" w:rsidRDefault="00AD4327" w:rsidP="00F3209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4E4A7F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F8CB2F8" w14:textId="1C532C32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BA9CD9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2018FB" w14:textId="2AE2CE36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12,250</w:t>
            </w:r>
          </w:p>
        </w:tc>
        <w:tc>
          <w:tcPr>
            <w:tcW w:w="146" w:type="pct"/>
          </w:tcPr>
          <w:p w14:paraId="0F6B4175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BAEB0A" w14:textId="46386D16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13,759</w:t>
            </w:r>
          </w:p>
        </w:tc>
      </w:tr>
      <w:tr w:rsidR="00AD4327" w:rsidRPr="00E2673C" w14:paraId="4E9B5557" w14:textId="77777777" w:rsidTr="00C454E2">
        <w:trPr>
          <w:trHeight w:val="293"/>
        </w:trPr>
        <w:tc>
          <w:tcPr>
            <w:tcW w:w="2206" w:type="pct"/>
          </w:tcPr>
          <w:p w14:paraId="1548E89A" w14:textId="5BF9B0B5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910115F" w14:textId="4F1A640F" w:rsidR="00AD4327" w:rsidRPr="00E2673C" w:rsidRDefault="00AD4327" w:rsidP="00F3209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77308B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F8E25D4" w14:textId="6BFA822F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4E0DFB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B3978" w14:textId="5A0DA79C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62,805</w:t>
            </w:r>
          </w:p>
        </w:tc>
        <w:tc>
          <w:tcPr>
            <w:tcW w:w="146" w:type="pct"/>
          </w:tcPr>
          <w:p w14:paraId="6E58578E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E23CDCF" w14:textId="726E8D23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40,561</w:t>
            </w:r>
          </w:p>
        </w:tc>
      </w:tr>
      <w:tr w:rsidR="00AD4327" w:rsidRPr="00E2673C" w14:paraId="4B438072" w14:textId="77777777" w:rsidTr="00C454E2">
        <w:trPr>
          <w:trHeight w:val="403"/>
        </w:trPr>
        <w:tc>
          <w:tcPr>
            <w:tcW w:w="2206" w:type="pct"/>
          </w:tcPr>
          <w:p w14:paraId="3825CDF6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1D5B2AAA" w14:textId="5B5A971C" w:rsidR="00AD4327" w:rsidRPr="00E2673C" w:rsidRDefault="00AD4327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46" w:type="pct"/>
          </w:tcPr>
          <w:p w14:paraId="4D807C7F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5534EB94" w14:textId="20D13BF5" w:rsidR="00AD4327" w:rsidRPr="00E2673C" w:rsidRDefault="00AD4327" w:rsidP="00AD4327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A3E65A1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DBBA9" w14:textId="5A794FFC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91,843</w:t>
            </w:r>
          </w:p>
        </w:tc>
        <w:tc>
          <w:tcPr>
            <w:tcW w:w="146" w:type="pct"/>
          </w:tcPr>
          <w:p w14:paraId="4DA52AFE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46F41FE" w14:textId="4C46EE05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71,619</w:t>
            </w:r>
          </w:p>
        </w:tc>
      </w:tr>
      <w:tr w:rsidR="00AD4327" w:rsidRPr="00E2673C" w14:paraId="6D83BCE3" w14:textId="77777777" w:rsidTr="00593BC7">
        <w:trPr>
          <w:trHeight w:val="403"/>
        </w:trPr>
        <w:tc>
          <w:tcPr>
            <w:tcW w:w="2206" w:type="pct"/>
          </w:tcPr>
          <w:p w14:paraId="5C75C7F4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84CF68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15949B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65F2F79E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5124529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8F40ACA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4EB981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82F66B4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D4327" w:rsidRPr="00E2673C" w14:paraId="32437D0B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3C981F3C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32F31398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4327" w:rsidRPr="00E2673C" w14:paraId="40BA019A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44648565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5F5E5399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4327" w:rsidRPr="00E2673C" w14:paraId="1A891175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14757379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78DB9250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4327" w:rsidRPr="00E2673C" w14:paraId="344583A5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07558E17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7838C0B3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4327" w:rsidRPr="00E2673C" w14:paraId="784872EC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4F036F90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51DBCCB1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4327" w:rsidRPr="00E2673C" w14:paraId="3ACCC649" w14:textId="77777777" w:rsidTr="001B1954">
        <w:trPr>
          <w:trHeight w:val="80"/>
        </w:trPr>
        <w:tc>
          <w:tcPr>
            <w:tcW w:w="2206" w:type="pct"/>
            <w:vAlign w:val="bottom"/>
          </w:tcPr>
          <w:p w14:paraId="28E905F6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 ๆ</w:t>
            </w:r>
          </w:p>
        </w:tc>
        <w:tc>
          <w:tcPr>
            <w:tcW w:w="2794" w:type="pct"/>
            <w:gridSpan w:val="7"/>
          </w:tcPr>
          <w:p w14:paraId="0E9665D1" w14:textId="77777777" w:rsidR="00AD4327" w:rsidRPr="00E2673C" w:rsidRDefault="00AD4327" w:rsidP="00AD432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4327" w:rsidRPr="00E2673C" w14:paraId="3512F8C3" w14:textId="77777777" w:rsidTr="00F451A0">
        <w:trPr>
          <w:trHeight w:val="403"/>
        </w:trPr>
        <w:tc>
          <w:tcPr>
            <w:tcW w:w="2206" w:type="pct"/>
          </w:tcPr>
          <w:p w14:paraId="5CDFC3AC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0F627F92" w14:textId="51DDE95C" w:rsidR="00AD4327" w:rsidRPr="00E2673C" w:rsidRDefault="00BB0326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</w:t>
            </w:r>
            <w:r w:rsidR="00F3209A"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46" w:type="pct"/>
          </w:tcPr>
          <w:p w14:paraId="50C4AE99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46B0404" w14:textId="4022EDD7" w:rsidR="00AD4327" w:rsidRPr="00E2673C" w:rsidRDefault="00AD4327" w:rsidP="00F3209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146" w:type="pct"/>
          </w:tcPr>
          <w:p w14:paraId="3885DE87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02B6A90E" w14:textId="541796F1" w:rsidR="00AD4327" w:rsidRPr="00E2673C" w:rsidRDefault="00BB0326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3480208E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6DB058" w14:textId="122F61C4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AD4327" w:rsidRPr="00E2673C" w14:paraId="14D50819" w14:textId="77777777" w:rsidTr="00C454E2">
        <w:trPr>
          <w:trHeight w:val="403"/>
        </w:trPr>
        <w:tc>
          <w:tcPr>
            <w:tcW w:w="2206" w:type="pct"/>
          </w:tcPr>
          <w:p w14:paraId="33DE0DAF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68BFB8EE" w14:textId="77777777" w:rsidR="00AD4327" w:rsidRPr="00E2673C" w:rsidRDefault="00AD4327" w:rsidP="00F320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2671CF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3E8C287" w14:textId="77777777" w:rsidR="00AD4327" w:rsidRPr="00E2673C" w:rsidRDefault="00AD4327" w:rsidP="00F3209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37B94F3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470E1B4C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3A1778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A2F670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327" w:rsidRPr="00E2673C" w14:paraId="303CE161" w14:textId="77777777" w:rsidTr="00F451A0">
        <w:trPr>
          <w:trHeight w:val="403"/>
        </w:trPr>
        <w:tc>
          <w:tcPr>
            <w:tcW w:w="2206" w:type="pct"/>
          </w:tcPr>
          <w:p w14:paraId="4BA476A8" w14:textId="5544BD96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7F68E11F" w14:textId="4638B112" w:rsidR="00AD4327" w:rsidRPr="00E2673C" w:rsidRDefault="00AD4327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3209A"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46" w:type="pct"/>
          </w:tcPr>
          <w:p w14:paraId="75915726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3C9346E" w14:textId="21C35FDD" w:rsidR="00AD4327" w:rsidRPr="00E2673C" w:rsidRDefault="00AD4327" w:rsidP="00F3209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896</w:t>
            </w:r>
          </w:p>
        </w:tc>
        <w:tc>
          <w:tcPr>
            <w:tcW w:w="146" w:type="pct"/>
          </w:tcPr>
          <w:p w14:paraId="38ED41E5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0105B12E" w14:textId="2720F90E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6AF406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205A80" w14:textId="5983F10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AD4327" w:rsidRPr="00E2673C" w14:paraId="66B91CD8" w14:textId="77777777" w:rsidTr="00F451A0">
        <w:trPr>
          <w:trHeight w:val="403"/>
        </w:trPr>
        <w:tc>
          <w:tcPr>
            <w:tcW w:w="2206" w:type="pct"/>
          </w:tcPr>
          <w:p w14:paraId="2A9F09E6" w14:textId="7488CD89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324B9738" w14:textId="005C73F0" w:rsidR="00AD4327" w:rsidRPr="00E2673C" w:rsidRDefault="00AD4327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6" w:type="pct"/>
          </w:tcPr>
          <w:p w14:paraId="18F510F2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C97BFFA" w14:textId="6D541559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46" w:type="pct"/>
          </w:tcPr>
          <w:p w14:paraId="34AC85CE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95FB36" w14:textId="6833B5BF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D33C7A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C409CE" w14:textId="018354C0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5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327" w:rsidRPr="00E2673C" w14:paraId="0CBC6C5E" w14:textId="77777777" w:rsidTr="00F451A0">
        <w:trPr>
          <w:trHeight w:val="403"/>
        </w:trPr>
        <w:tc>
          <w:tcPr>
            <w:tcW w:w="2206" w:type="pct"/>
          </w:tcPr>
          <w:p w14:paraId="0E276330" w14:textId="2575AA9B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1814F3E5" w14:textId="57E2FC39" w:rsidR="00AD4327" w:rsidRPr="00E2673C" w:rsidRDefault="00661819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6" w:type="pct"/>
          </w:tcPr>
          <w:p w14:paraId="76DD484B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22B569D" w14:textId="6F27B51B" w:rsidR="00AD4327" w:rsidRPr="00E2673C" w:rsidRDefault="00AD4327" w:rsidP="00F3209A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971</w:t>
            </w:r>
          </w:p>
        </w:tc>
        <w:tc>
          <w:tcPr>
            <w:tcW w:w="146" w:type="pct"/>
          </w:tcPr>
          <w:p w14:paraId="73A69821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2714AF" w14:textId="4B3BB787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517097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5923BB" w14:textId="70E75B21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5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327" w:rsidRPr="00E2673C" w14:paraId="78E79912" w14:textId="77777777" w:rsidTr="00F451A0">
        <w:trPr>
          <w:trHeight w:val="403"/>
        </w:trPr>
        <w:tc>
          <w:tcPr>
            <w:tcW w:w="2206" w:type="pct"/>
          </w:tcPr>
          <w:p w14:paraId="770536AC" w14:textId="1BAC7FF0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1E0F6091" w14:textId="35592489" w:rsidR="00AD4327" w:rsidRPr="00E2673C" w:rsidRDefault="00AD4327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661819"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46" w:type="pct"/>
          </w:tcPr>
          <w:p w14:paraId="4EF86CB9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B6FCB14" w14:textId="6F2CDE88" w:rsidR="00AD4327" w:rsidRPr="00E2673C" w:rsidRDefault="00AD4327" w:rsidP="00AD4327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ACE77E2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DDA0D17" w14:textId="4659B5C5" w:rsidR="00AD4327" w:rsidRPr="00E2673C" w:rsidRDefault="00AD4327" w:rsidP="00F3209A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350C17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1D94F0" w14:textId="2761EFC8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59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4327" w:rsidRPr="00E2673C" w14:paraId="2959577E" w14:textId="77777777" w:rsidTr="00F451A0">
        <w:trPr>
          <w:trHeight w:val="403"/>
        </w:trPr>
        <w:tc>
          <w:tcPr>
            <w:tcW w:w="2206" w:type="pct"/>
          </w:tcPr>
          <w:p w14:paraId="669471B8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B8538" w14:textId="2696FA58" w:rsidR="00AD4327" w:rsidRPr="00E2673C" w:rsidRDefault="00BB0326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9,577</w:t>
            </w:r>
          </w:p>
        </w:tc>
        <w:tc>
          <w:tcPr>
            <w:tcW w:w="146" w:type="pct"/>
          </w:tcPr>
          <w:p w14:paraId="6B92AC54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74E9FD6F" w14:textId="15769039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10,286</w:t>
            </w:r>
          </w:p>
        </w:tc>
        <w:tc>
          <w:tcPr>
            <w:tcW w:w="146" w:type="pct"/>
          </w:tcPr>
          <w:p w14:paraId="4FAC9352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C7E57" w14:textId="56EA3407" w:rsidR="00AD4327" w:rsidRPr="00E2673C" w:rsidRDefault="00BB0326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50A7A95E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B196C37" w14:textId="73C371C9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  <w:tr w:rsidR="00AD4327" w:rsidRPr="00E2673C" w14:paraId="4E202FC9" w14:textId="77777777" w:rsidTr="00C454E2">
        <w:trPr>
          <w:trHeight w:val="403"/>
        </w:trPr>
        <w:tc>
          <w:tcPr>
            <w:tcW w:w="2206" w:type="pct"/>
          </w:tcPr>
          <w:p w14:paraId="637E4A9F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</w:tcPr>
          <w:p w14:paraId="7F01AB65" w14:textId="4E1E5D6F" w:rsidR="00AD4327" w:rsidRPr="00E2673C" w:rsidRDefault="00BB0326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9,778</w:t>
            </w:r>
          </w:p>
        </w:tc>
        <w:tc>
          <w:tcPr>
            <w:tcW w:w="146" w:type="pct"/>
          </w:tcPr>
          <w:p w14:paraId="7E1948A2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B04744D" w14:textId="6C328990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10,286</w:t>
            </w:r>
          </w:p>
        </w:tc>
        <w:tc>
          <w:tcPr>
            <w:tcW w:w="146" w:type="pct"/>
          </w:tcPr>
          <w:p w14:paraId="64EE74C7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2B02E916" w14:textId="2353A1B3" w:rsidR="00AD4327" w:rsidRPr="00E2673C" w:rsidRDefault="00BB0326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92,008</w:t>
            </w:r>
          </w:p>
        </w:tc>
        <w:tc>
          <w:tcPr>
            <w:tcW w:w="146" w:type="pct"/>
          </w:tcPr>
          <w:p w14:paraId="29B4AEF6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3A8CF2A" w14:textId="5F260DD9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71,729</w:t>
            </w:r>
          </w:p>
        </w:tc>
      </w:tr>
      <w:tr w:rsidR="00AD4327" w:rsidRPr="00E2673C" w14:paraId="1FC050A2" w14:textId="77777777" w:rsidTr="00F24F39">
        <w:trPr>
          <w:trHeight w:val="403"/>
        </w:trPr>
        <w:tc>
          <w:tcPr>
            <w:tcW w:w="2206" w:type="pct"/>
          </w:tcPr>
          <w:p w14:paraId="0F4F4659" w14:textId="77777777" w:rsidR="00F24F39" w:rsidRPr="00E2673C" w:rsidRDefault="00AD4327" w:rsidP="00AD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  <w:p w14:paraId="43D60E55" w14:textId="5B31FD2D" w:rsidR="00AD4327" w:rsidRPr="00E2673C" w:rsidRDefault="00F24F39" w:rsidP="00AD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AD4327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vAlign w:val="bottom"/>
          </w:tcPr>
          <w:p w14:paraId="05F0A454" w14:textId="1C676B3F" w:rsidR="00AD4327" w:rsidRPr="00E2673C" w:rsidRDefault="00E80F30" w:rsidP="00F3209A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(3,731)</w:t>
            </w:r>
          </w:p>
        </w:tc>
        <w:tc>
          <w:tcPr>
            <w:tcW w:w="146" w:type="pct"/>
            <w:vAlign w:val="bottom"/>
          </w:tcPr>
          <w:p w14:paraId="7BDCEEFF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65C9AD96" w14:textId="0ECF0475" w:rsidR="00AD4327" w:rsidRPr="00E2673C" w:rsidRDefault="00AD4327" w:rsidP="00F3209A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(418)</w:t>
            </w:r>
          </w:p>
        </w:tc>
        <w:tc>
          <w:tcPr>
            <w:tcW w:w="146" w:type="pct"/>
            <w:vAlign w:val="bottom"/>
          </w:tcPr>
          <w:p w14:paraId="05154490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vAlign w:val="bottom"/>
          </w:tcPr>
          <w:p w14:paraId="1BF3FF76" w14:textId="42D7C9A6" w:rsidR="00AD4327" w:rsidRPr="00E2673C" w:rsidRDefault="00E80F30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-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(11,383)</w:t>
            </w:r>
          </w:p>
        </w:tc>
        <w:tc>
          <w:tcPr>
            <w:tcW w:w="146" w:type="pct"/>
            <w:vAlign w:val="bottom"/>
          </w:tcPr>
          <w:p w14:paraId="7A9C1FB7" w14:textId="77777777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279A51E" w14:textId="3822BB3B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(5,267)</w:t>
            </w:r>
          </w:p>
        </w:tc>
      </w:tr>
      <w:tr w:rsidR="00AD4327" w:rsidRPr="00E2673C" w14:paraId="05E920DD" w14:textId="77777777" w:rsidTr="00C454E2">
        <w:trPr>
          <w:trHeight w:val="403"/>
        </w:trPr>
        <w:tc>
          <w:tcPr>
            <w:tcW w:w="2206" w:type="pct"/>
          </w:tcPr>
          <w:p w14:paraId="2FE21D6F" w14:textId="77777777" w:rsidR="00AD4327" w:rsidRPr="00E2673C" w:rsidRDefault="00AD4327" w:rsidP="00AD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00936" w14:textId="19D46EBF" w:rsidR="00AD4327" w:rsidRPr="00E2673C" w:rsidRDefault="00BB0326" w:rsidP="00F3209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6,047</w:t>
            </w:r>
          </w:p>
        </w:tc>
        <w:tc>
          <w:tcPr>
            <w:tcW w:w="146" w:type="pct"/>
          </w:tcPr>
          <w:p w14:paraId="00BE26F3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9E8F2F3" w14:textId="64EF5C09" w:rsidR="00AD4327" w:rsidRPr="00E2673C" w:rsidRDefault="00AD4327" w:rsidP="00AD432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9,868</w:t>
            </w:r>
          </w:p>
        </w:tc>
        <w:tc>
          <w:tcPr>
            <w:tcW w:w="146" w:type="pct"/>
          </w:tcPr>
          <w:p w14:paraId="18BD1060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9E56A" w14:textId="3270215E" w:rsidR="00AD4327" w:rsidRPr="00E2673C" w:rsidRDefault="00BB0326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80,625</w:t>
            </w:r>
          </w:p>
        </w:tc>
        <w:tc>
          <w:tcPr>
            <w:tcW w:w="146" w:type="pct"/>
          </w:tcPr>
          <w:p w14:paraId="6A52EDFB" w14:textId="77777777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77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A80AFE8" w14:textId="673C0778" w:rsidR="00AD4327" w:rsidRPr="00E2673C" w:rsidRDefault="00AD4327" w:rsidP="00AD4327">
            <w:pPr>
              <w:pStyle w:val="acctfourfigures"/>
              <w:shd w:val="clear" w:color="auto" w:fill="FFFFFF"/>
              <w:tabs>
                <w:tab w:val="clear" w:pos="765"/>
                <w:tab w:val="decimal" w:pos="8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66,462</w:t>
            </w:r>
          </w:p>
        </w:tc>
      </w:tr>
    </w:tbl>
    <w:p w14:paraId="5B9E7FFF" w14:textId="77777777" w:rsidR="00804175" w:rsidRPr="00E2673C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1"/>
        <w:gridCol w:w="1083"/>
        <w:gridCol w:w="271"/>
        <w:gridCol w:w="1080"/>
        <w:gridCol w:w="267"/>
        <w:gridCol w:w="1174"/>
      </w:tblGrid>
      <w:tr w:rsidR="00A764F1" w:rsidRPr="00E2673C" w14:paraId="2777B801" w14:textId="77777777" w:rsidTr="005F23DE">
        <w:trPr>
          <w:tblHeader/>
        </w:trPr>
        <w:tc>
          <w:tcPr>
            <w:tcW w:w="2183" w:type="pct"/>
          </w:tcPr>
          <w:p w14:paraId="19AFC5ED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b/>
                <w:bCs/>
                <w:i/>
                <w:iCs/>
              </w:rPr>
              <w:br w:type="page"/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2" w:type="pct"/>
            <w:gridSpan w:val="3"/>
          </w:tcPr>
          <w:p w14:paraId="0748CC19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ECA9B00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0DA90028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4F1" w:rsidRPr="00E2673C" w14:paraId="56E9BBE1" w14:textId="77777777" w:rsidTr="005F23DE">
        <w:trPr>
          <w:tblHeader/>
        </w:trPr>
        <w:tc>
          <w:tcPr>
            <w:tcW w:w="2183" w:type="pct"/>
          </w:tcPr>
          <w:p w14:paraId="36DABE0E" w14:textId="3531EEC9" w:rsidR="00A764F1" w:rsidRPr="00E2673C" w:rsidRDefault="00F3209A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764F1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764F1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44A37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764F1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64F1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764F1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764F1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82" w:type="pct"/>
          </w:tcPr>
          <w:p w14:paraId="00B9E1B4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61455DC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2EBDDB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D362CFC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68A2C0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3388C79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B71C6EF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764F1" w:rsidRPr="00E2673C" w14:paraId="5081B01C" w14:textId="77777777" w:rsidTr="005F23DE">
        <w:trPr>
          <w:trHeight w:val="209"/>
          <w:tblHeader/>
        </w:trPr>
        <w:tc>
          <w:tcPr>
            <w:tcW w:w="2183" w:type="pct"/>
          </w:tcPr>
          <w:p w14:paraId="5FD986B8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371234D5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764F1" w:rsidRPr="00E2673C" w14:paraId="0AED8821" w14:textId="77777777" w:rsidTr="005F23DE">
        <w:tc>
          <w:tcPr>
            <w:tcW w:w="2183" w:type="pct"/>
            <w:vAlign w:val="bottom"/>
          </w:tcPr>
          <w:p w14:paraId="1A4E0F1F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เพิ่มขึ้น</w:t>
            </w:r>
          </w:p>
        </w:tc>
        <w:tc>
          <w:tcPr>
            <w:tcW w:w="582" w:type="pct"/>
            <w:vAlign w:val="bottom"/>
          </w:tcPr>
          <w:p w14:paraId="3FA6CFC9" w14:textId="0EC79244" w:rsidR="00A764F1" w:rsidRPr="00E2673C" w:rsidRDefault="00AE435B" w:rsidP="00AE435B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3,313</w:t>
            </w:r>
          </w:p>
        </w:tc>
        <w:tc>
          <w:tcPr>
            <w:tcW w:w="146" w:type="pct"/>
            <w:vAlign w:val="bottom"/>
          </w:tcPr>
          <w:p w14:paraId="7D7E1C58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84" w:type="pct"/>
            <w:vAlign w:val="bottom"/>
          </w:tcPr>
          <w:p w14:paraId="6A12635D" w14:textId="52D49EB2" w:rsidR="00A764F1" w:rsidRPr="00E2673C" w:rsidRDefault="005954C0" w:rsidP="00F320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E7AC950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789FCCC" w14:textId="34A58F1C" w:rsidR="00A764F1" w:rsidRPr="00E2673C" w:rsidRDefault="00E80F30" w:rsidP="005F23D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6,116</w:t>
            </w:r>
          </w:p>
        </w:tc>
        <w:tc>
          <w:tcPr>
            <w:tcW w:w="144" w:type="pct"/>
            <w:vAlign w:val="bottom"/>
          </w:tcPr>
          <w:p w14:paraId="73B3E5D0" w14:textId="77777777" w:rsidR="00A764F1" w:rsidRPr="00E2673C" w:rsidRDefault="00A764F1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784563F" w14:textId="2BBF7D2B" w:rsidR="00A764F1" w:rsidRPr="00E2673C" w:rsidRDefault="005954C0" w:rsidP="005F2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4,510</w:t>
            </w:r>
          </w:p>
        </w:tc>
      </w:tr>
    </w:tbl>
    <w:p w14:paraId="12BDE2BA" w14:textId="77777777" w:rsidR="00A764F1" w:rsidRPr="00E2673C" w:rsidRDefault="00A764F1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AA13EF0" w14:textId="08FAA5F8" w:rsidR="00482C3C" w:rsidRPr="00E2673C" w:rsidRDefault="00804175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E2673C">
        <w:rPr>
          <w:rFonts w:ascii="Angsana New" w:hAnsi="Angsana New" w:cs="Angsana New"/>
          <w:sz w:val="30"/>
          <w:szCs w:val="30"/>
          <w:cs/>
        </w:rPr>
        <w:t>กลุ่ม</w:t>
      </w:r>
      <w:r w:rsidRPr="00E2673C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6E763D" w:rsidRPr="00E2673C">
        <w:rPr>
          <w:rFonts w:ascii="Angsana New" w:hAnsi="Angsana New" w:cs="Angsana New"/>
          <w:sz w:val="30"/>
          <w:szCs w:val="30"/>
        </w:rPr>
        <w:t>15</w:t>
      </w:r>
      <w:r w:rsidR="002305C0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วัน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2305C0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วัน</w:t>
      </w:r>
    </w:p>
    <w:p w14:paraId="46F86D35" w14:textId="7DDB2341" w:rsidR="00414951" w:rsidRPr="00E2673C" w:rsidRDefault="00414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</w:rPr>
        <w:br w:type="page"/>
      </w:r>
    </w:p>
    <w:p w14:paraId="3630E8EA" w14:textId="77777777" w:rsidR="00804175" w:rsidRPr="00E2673C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  <w:sectPr w:rsidR="00804175" w:rsidRPr="00E2673C" w:rsidSect="007E61F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66972198" w14:textId="00381C2D" w:rsidR="00093B30" w:rsidRPr="00E2673C" w:rsidRDefault="00A764F1" w:rsidP="00B84BC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5</w:t>
      </w:r>
      <w:r w:rsidR="008A0C83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Pr="00E2673C">
        <w:rPr>
          <w:rFonts w:ascii="Angsana New" w:hAnsi="Angsana New" w:cs="Angsana New" w:hint="cs"/>
          <w:b/>
          <w:bCs/>
          <w:sz w:val="30"/>
          <w:szCs w:val="30"/>
          <w:u w:val="none"/>
          <w:cs/>
          <w:lang w:val="th-TH"/>
        </w:rPr>
        <w:t>เงินลงทุนในบริษัทย่อย</w:t>
      </w:r>
      <w:r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 </w:t>
      </w:r>
      <w:r w:rsidRPr="00E2673C">
        <w:rPr>
          <w:rFonts w:ascii="Angsana New" w:hAnsi="Angsana New" w:cs="Angsana New" w:hint="cs"/>
          <w:b/>
          <w:bCs/>
          <w:sz w:val="30"/>
          <w:szCs w:val="30"/>
          <w:u w:val="none"/>
          <w:cs/>
          <w:lang w:val="th-TH"/>
        </w:rPr>
        <w:t>บริษัทร่วมและการร่วมค้า</w:t>
      </w:r>
    </w:p>
    <w:p w14:paraId="4EF0A2ED" w14:textId="77777777" w:rsidR="00B84BCC" w:rsidRPr="00E2673C" w:rsidRDefault="00B84BCC" w:rsidP="00B84BCC">
      <w:pPr>
        <w:rPr>
          <w:rFonts w:cs="Cordia New"/>
          <w:sz w:val="14"/>
          <w:szCs w:val="14"/>
          <w:cs/>
          <w:lang w:val="th-TH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A764F1" w:rsidRPr="00E2673C" w14:paraId="6C574CB7" w14:textId="77777777" w:rsidTr="005F23DE">
        <w:trPr>
          <w:tblHeader/>
        </w:trPr>
        <w:tc>
          <w:tcPr>
            <w:tcW w:w="5400" w:type="dxa"/>
            <w:vAlign w:val="bottom"/>
          </w:tcPr>
          <w:p w14:paraId="2347C488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34B54CC" w14:textId="767CE725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92525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244A37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05" w:type="dxa"/>
            <w:vAlign w:val="bottom"/>
          </w:tcPr>
          <w:p w14:paraId="4C00E336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91964EF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E420841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2673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64380E1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66B3F45A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20B21EE0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764F1" w:rsidRPr="00E2673C" w14:paraId="711FE4D4" w14:textId="77777777" w:rsidTr="005F23DE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6C270469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2FE11AC5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CCBD53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6E87F71C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64F1" w:rsidRPr="00E2673C" w14:paraId="68F01FA0" w14:textId="77777777" w:rsidTr="005F23DE">
        <w:tc>
          <w:tcPr>
            <w:tcW w:w="5400" w:type="dxa"/>
            <w:vAlign w:val="bottom"/>
          </w:tcPr>
          <w:p w14:paraId="6F9A9C5D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05" w:type="dxa"/>
          </w:tcPr>
          <w:p w14:paraId="196D85A9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AD7133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DDC6BF9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6FD01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EC50F7D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4F1" w:rsidRPr="00E2673C" w14:paraId="5E5C1AD1" w14:textId="77777777" w:rsidTr="005F23DE">
        <w:tc>
          <w:tcPr>
            <w:tcW w:w="5400" w:type="dxa"/>
            <w:vAlign w:val="bottom"/>
          </w:tcPr>
          <w:p w14:paraId="5EFA28A5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เงินลงทุนเพิ่มเติมในบริษัท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บีสโปค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ซินเนอร์จี้ส์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5" w:type="dxa"/>
          </w:tcPr>
          <w:p w14:paraId="3DF634E2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9578E01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EEF9648" w14:textId="1F0F8215" w:rsidR="00A764F1" w:rsidRPr="00E2673C" w:rsidRDefault="00E80F30" w:rsidP="005F23D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64FA6E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04E84999" w14:textId="482A1B0E" w:rsidR="00A764F1" w:rsidRPr="00E2673C" w:rsidRDefault="00E80F30" w:rsidP="005F23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8,075</w:t>
            </w:r>
          </w:p>
        </w:tc>
      </w:tr>
      <w:tr w:rsidR="00A764F1" w:rsidRPr="00E2673C" w14:paraId="7A8E9B2B" w14:textId="77777777" w:rsidTr="005F23DE">
        <w:tc>
          <w:tcPr>
            <w:tcW w:w="5400" w:type="dxa"/>
            <w:vAlign w:val="bottom"/>
          </w:tcPr>
          <w:p w14:paraId="0E7DB286" w14:textId="07517540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เลิกกิจการของบริษัท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บูทิค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แบงค็อก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สุขุมวิท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6026D" w:rsidRPr="00E2673C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โฮลดิ้งส์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5" w:type="dxa"/>
          </w:tcPr>
          <w:p w14:paraId="0736760E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5BB37A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C013899" w14:textId="42D33567" w:rsidR="00A764F1" w:rsidRPr="00E2673C" w:rsidRDefault="00E80F30" w:rsidP="005F23D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E500ED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61588A" w14:textId="3062E692" w:rsidR="00A764F1" w:rsidRPr="00E2673C" w:rsidRDefault="00E80F30" w:rsidP="005F23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(96,798)</w:t>
            </w:r>
          </w:p>
        </w:tc>
      </w:tr>
      <w:tr w:rsidR="00E80F30" w:rsidRPr="00E2673C" w14:paraId="0DF2D442" w14:textId="77777777" w:rsidTr="005F23DE">
        <w:tc>
          <w:tcPr>
            <w:tcW w:w="5400" w:type="dxa"/>
            <w:vAlign w:val="bottom"/>
          </w:tcPr>
          <w:p w14:paraId="048D2E1D" w14:textId="4615C594" w:rsidR="00E80F30" w:rsidRPr="00E2673C" w:rsidRDefault="00E80F30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การด้อยค่าเงินลงทุนในบริษัท สมุย ละไม โฮลดิ้งส์ จำกัด</w:t>
            </w:r>
          </w:p>
        </w:tc>
        <w:tc>
          <w:tcPr>
            <w:tcW w:w="805" w:type="dxa"/>
          </w:tcPr>
          <w:p w14:paraId="372EC409" w14:textId="77777777" w:rsidR="00E80F30" w:rsidRPr="00E2673C" w:rsidRDefault="00E80F30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235B46" w14:textId="77777777" w:rsidR="00E80F30" w:rsidRPr="00E2673C" w:rsidRDefault="00E80F30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F714348" w14:textId="5863EB1C" w:rsidR="00E80F30" w:rsidRPr="00E2673C" w:rsidRDefault="00E80F30" w:rsidP="005F23D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2ED322" w14:textId="77777777" w:rsidR="00E80F30" w:rsidRPr="00E2673C" w:rsidRDefault="00E80F30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669F1C" w14:textId="5083DB57" w:rsidR="00E80F30" w:rsidRPr="00E2673C" w:rsidRDefault="00E80F30" w:rsidP="005F23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(200)</w:t>
            </w:r>
          </w:p>
        </w:tc>
      </w:tr>
      <w:tr w:rsidR="00A764F1" w:rsidRPr="00E2673C" w14:paraId="763EF9D2" w14:textId="77777777" w:rsidTr="005F23DE">
        <w:tc>
          <w:tcPr>
            <w:tcW w:w="5400" w:type="dxa"/>
            <w:vAlign w:val="bottom"/>
          </w:tcPr>
          <w:p w14:paraId="4BE3B62F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79D102C3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7" w:type="dxa"/>
          </w:tcPr>
          <w:p w14:paraId="6263DCF0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23" w:type="dxa"/>
            <w:vAlign w:val="bottom"/>
          </w:tcPr>
          <w:p w14:paraId="2C1FC4D2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CE79C3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27" w:type="dxa"/>
            <w:vAlign w:val="bottom"/>
          </w:tcPr>
          <w:p w14:paraId="612226FF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 w:cs="Angsana New"/>
                <w:sz w:val="20"/>
              </w:rPr>
            </w:pPr>
          </w:p>
        </w:tc>
      </w:tr>
      <w:tr w:rsidR="00A764F1" w:rsidRPr="00E2673C" w14:paraId="087FE355" w14:textId="77777777" w:rsidTr="005F23DE">
        <w:tc>
          <w:tcPr>
            <w:tcW w:w="5400" w:type="dxa"/>
            <w:vAlign w:val="bottom"/>
          </w:tcPr>
          <w:p w14:paraId="6902F0C9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5" w:type="dxa"/>
          </w:tcPr>
          <w:p w14:paraId="30DC46D5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961DDE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30481DF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F73900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D52B1E8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A764F1" w:rsidRPr="00E2673C" w14:paraId="0E1EC806" w14:textId="77777777" w:rsidTr="005F23DE">
        <w:tc>
          <w:tcPr>
            <w:tcW w:w="5400" w:type="dxa"/>
            <w:vAlign w:val="bottom"/>
          </w:tcPr>
          <w:p w14:paraId="2D40E363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จัดประเภทเงินลงทุนในบริษัท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บีสโปค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ไลฟ์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ไซเอนซ์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จำกัด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จากบริษัทย่อยเป็นบริษัทร่วม</w:t>
            </w:r>
          </w:p>
        </w:tc>
        <w:tc>
          <w:tcPr>
            <w:tcW w:w="805" w:type="dxa"/>
          </w:tcPr>
          <w:p w14:paraId="2D600696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7E9761E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32653DA2" w14:textId="6DC33A43" w:rsidR="00A764F1" w:rsidRPr="00E2673C" w:rsidRDefault="00E80F30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36" w:type="dxa"/>
            <w:vAlign w:val="bottom"/>
          </w:tcPr>
          <w:p w14:paraId="70FA366E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A071E36" w14:textId="5303F37F" w:rsidR="00A764F1" w:rsidRPr="00E2673C" w:rsidRDefault="00E80F30" w:rsidP="005F23D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64F1" w:rsidRPr="00E2673C" w14:paraId="1E706F54" w14:textId="77777777" w:rsidTr="005F23DE">
        <w:tc>
          <w:tcPr>
            <w:tcW w:w="5400" w:type="dxa"/>
            <w:vAlign w:val="bottom"/>
          </w:tcPr>
          <w:p w14:paraId="4DEC4FD1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805" w:type="dxa"/>
          </w:tcPr>
          <w:p w14:paraId="7DBEE342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F214F1E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5BE4FA5A" w14:textId="7ABFFEF6" w:rsidR="00A764F1" w:rsidRPr="00E2673C" w:rsidRDefault="00E80F30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(1,209)</w:t>
            </w:r>
          </w:p>
        </w:tc>
        <w:tc>
          <w:tcPr>
            <w:tcW w:w="236" w:type="dxa"/>
            <w:vAlign w:val="bottom"/>
          </w:tcPr>
          <w:p w14:paraId="7A654155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98856A3" w14:textId="5414DAF8" w:rsidR="00A764F1" w:rsidRPr="00E2673C" w:rsidRDefault="00E80F30" w:rsidP="005F23D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64F1" w:rsidRPr="00E2673C" w14:paraId="44579027" w14:textId="77777777" w:rsidTr="005F23DE">
        <w:tc>
          <w:tcPr>
            <w:tcW w:w="5400" w:type="dxa"/>
            <w:vAlign w:val="bottom"/>
          </w:tcPr>
          <w:p w14:paraId="5A6BA143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6E166692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7" w:type="dxa"/>
          </w:tcPr>
          <w:p w14:paraId="6C69EA12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36459845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EF5FEA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  <w:vAlign w:val="bottom"/>
          </w:tcPr>
          <w:p w14:paraId="483F6D79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A764F1" w:rsidRPr="00E2673C" w14:paraId="5872065E" w14:textId="77777777" w:rsidTr="005F23DE">
        <w:tc>
          <w:tcPr>
            <w:tcW w:w="5400" w:type="dxa"/>
            <w:vAlign w:val="bottom"/>
          </w:tcPr>
          <w:p w14:paraId="6E41EFCC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729957D2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CB1716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D419450" w14:textId="77777777" w:rsidR="00A764F1" w:rsidRPr="00E2673C" w:rsidRDefault="00A764F1" w:rsidP="005F23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E39B80" w14:textId="77777777" w:rsidR="00A764F1" w:rsidRPr="00E2673C" w:rsidRDefault="00A764F1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1D1608F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64F1" w:rsidRPr="00E2673C" w14:paraId="21E7BF8D" w14:textId="77777777" w:rsidTr="005F23DE">
        <w:tc>
          <w:tcPr>
            <w:tcW w:w="5400" w:type="dxa"/>
            <w:vAlign w:val="bottom"/>
          </w:tcPr>
          <w:p w14:paraId="296B3BBD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88" w:right="-11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805" w:type="dxa"/>
          </w:tcPr>
          <w:p w14:paraId="11DF883F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77A9069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4402D679" w14:textId="1B55F74A" w:rsidR="00A764F1" w:rsidRPr="00E2673C" w:rsidRDefault="00E80F30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(31,906)</w:t>
            </w:r>
          </w:p>
        </w:tc>
        <w:tc>
          <w:tcPr>
            <w:tcW w:w="236" w:type="dxa"/>
            <w:vAlign w:val="bottom"/>
          </w:tcPr>
          <w:p w14:paraId="3BEAC0FD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7FA8C5E" w14:textId="7072EEF0" w:rsidR="00A764F1" w:rsidRPr="00E2673C" w:rsidRDefault="00E80F30" w:rsidP="005F23D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64F1" w:rsidRPr="00E2673C" w14:paraId="6F8624C2" w14:textId="77777777" w:rsidTr="005F23DE">
        <w:tc>
          <w:tcPr>
            <w:tcW w:w="5400" w:type="dxa"/>
            <w:vAlign w:val="bottom"/>
          </w:tcPr>
          <w:p w14:paraId="52AC500D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88" w:right="-11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สำรองภาระผูกพันในผลขาดทุนในการร่วมค้า</w:t>
            </w:r>
          </w:p>
        </w:tc>
        <w:tc>
          <w:tcPr>
            <w:tcW w:w="805" w:type="dxa"/>
          </w:tcPr>
          <w:p w14:paraId="3787D5AB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1CDDE1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7B78FBFE" w14:textId="152CE806" w:rsidR="00A764F1" w:rsidRPr="00E2673C" w:rsidRDefault="00E80F30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8,506</w:t>
            </w:r>
          </w:p>
        </w:tc>
        <w:tc>
          <w:tcPr>
            <w:tcW w:w="236" w:type="dxa"/>
            <w:vAlign w:val="bottom"/>
          </w:tcPr>
          <w:p w14:paraId="6B6837D5" w14:textId="77777777" w:rsidR="00A764F1" w:rsidRPr="00E2673C" w:rsidRDefault="00A764F1" w:rsidP="005F23D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1832CA43" w14:textId="48FAE145" w:rsidR="00A764F1" w:rsidRPr="00E2673C" w:rsidRDefault="00E80F30" w:rsidP="005F23D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902C8" w:rsidRPr="00E2673C" w14:paraId="7625270B" w14:textId="77777777" w:rsidTr="005D183A">
        <w:tc>
          <w:tcPr>
            <w:tcW w:w="5400" w:type="dxa"/>
            <w:vAlign w:val="bottom"/>
          </w:tcPr>
          <w:p w14:paraId="6E2474BD" w14:textId="77777777" w:rsidR="004902C8" w:rsidRPr="00E2673C" w:rsidRDefault="004902C8" w:rsidP="005D183A">
            <w:pPr>
              <w:pStyle w:val="acctfourfigures"/>
              <w:tabs>
                <w:tab w:val="clear" w:pos="765"/>
              </w:tabs>
              <w:spacing w:line="240" w:lineRule="auto"/>
              <w:ind w:left="88" w:right="-11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สำรองดอกเบี้ยค้างรับจากการร่วมค้า</w:t>
            </w:r>
          </w:p>
        </w:tc>
        <w:tc>
          <w:tcPr>
            <w:tcW w:w="805" w:type="dxa"/>
          </w:tcPr>
          <w:p w14:paraId="079F6303" w14:textId="77777777" w:rsidR="004902C8" w:rsidRPr="00E2673C" w:rsidRDefault="004902C8" w:rsidP="005D183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08A6274F" w14:textId="77777777" w:rsidR="004902C8" w:rsidRPr="00E2673C" w:rsidRDefault="004902C8" w:rsidP="005D183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693EC488" w14:textId="77777777" w:rsidR="004902C8" w:rsidRPr="00E2673C" w:rsidRDefault="004902C8" w:rsidP="005D183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2,207</w:t>
            </w:r>
          </w:p>
        </w:tc>
        <w:tc>
          <w:tcPr>
            <w:tcW w:w="236" w:type="dxa"/>
            <w:vAlign w:val="bottom"/>
          </w:tcPr>
          <w:p w14:paraId="28069682" w14:textId="77777777" w:rsidR="004902C8" w:rsidRPr="00E2673C" w:rsidRDefault="004902C8" w:rsidP="005D183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1FC8D1CB" w14:textId="77777777" w:rsidR="004902C8" w:rsidRPr="00E2673C" w:rsidRDefault="004902C8" w:rsidP="005D183A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3103A03" w14:textId="77777777" w:rsidR="00105E29" w:rsidRPr="00E2673C" w:rsidRDefault="00105E29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3792B475" w14:textId="77777777" w:rsidR="00A764F1" w:rsidRPr="00E2673C" w:rsidRDefault="00A764F1" w:rsidP="00A764F1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กลุ่มบริษัทรับรู้ส่วนแบ่งขาดทุนของเงินลงทุน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ในการร่วมค้า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ที่บันทึกตามวิธีส่วนได้เสีย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ในบริษัท บูทิค บูเลอวาร์ด จำกัด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ซึ่งส่วนแบ่งขาดทุนมีมูลค่าเกินกว่ามูลค่าตามบัญชีของเงินลงทุน เนื่องจากกลุ่มบริษัทหรือบริษัทมีภาระค้ำประกันเงินกู้ภายใต้เงื่อนไขตามสัญญาเงินกู้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6058E6F7" w14:textId="688C28B2" w:rsidR="00B349DA" w:rsidRPr="00E2673C" w:rsidRDefault="00B3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</w:p>
    <w:p w14:paraId="008E6574" w14:textId="50C994A9" w:rsidR="0066463E" w:rsidRPr="00E2673C" w:rsidRDefault="002F5A7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รายละเอียดการซื้อและขาย</w:t>
      </w:r>
      <w:r w:rsidR="0066463E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เงินลงทุนในบริษัทย่อยอธิบายได้ดังนี้</w:t>
      </w:r>
    </w:p>
    <w:p w14:paraId="71D6B6E1" w14:textId="77777777" w:rsidR="00DE25FA" w:rsidRPr="00E2673C" w:rsidRDefault="00DE25FA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689004E" w14:textId="2597F04C" w:rsidR="008A0C83" w:rsidRPr="00E2673C" w:rsidRDefault="008A0C83" w:rsidP="008A0C8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E2673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16-2</w:t>
      </w:r>
      <w:r w:rsidRPr="00E2673C">
        <w:rPr>
          <w:rFonts w:ascii="Angsana New" w:hAnsi="Angsana New" w:cs="Angsana New"/>
          <w:i/>
          <w:iCs/>
          <w:sz w:val="30"/>
          <w:szCs w:val="30"/>
          <w:rtl/>
          <w:cs/>
        </w:rPr>
        <w:t xml:space="preserve"> 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</w:t>
      </w:r>
      <w:r w:rsidRPr="00E2673C">
        <w:rPr>
          <w:rFonts w:ascii="Angsana New" w:hAnsi="Angsana New" w:cs="Angsana New"/>
          <w:i/>
          <w:iCs/>
          <w:sz w:val="30"/>
          <w:szCs w:val="30"/>
          <w:rtl/>
          <w:cs/>
          <w:lang w:bidi="th-TH"/>
        </w:rPr>
        <w:t>ฮล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ดิ้งส์ วัน จำกัด</w:t>
      </w:r>
      <w:r w:rsidRPr="00E2673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0DD6B60" w14:textId="77777777" w:rsidR="008A0C83" w:rsidRPr="00E2673C" w:rsidRDefault="008A0C83" w:rsidP="008A0C8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96D472B" w14:textId="220F109B" w:rsidR="008A0C83" w:rsidRPr="00E2673C" w:rsidRDefault="008A0C83" w:rsidP="008A0C8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ในเดือนกุมภาพันธ์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ส่วนได้เสียที่ไม่มีการควบคุม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ได้ชำระค่าหุ้นเพิ่มเติม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ของบริษัท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บูทิค แบงค็อก สุขุมวิ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ท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E2673C">
        <w:rPr>
          <w:rFonts w:ascii="Angsana New" w:hAnsi="Angsana New" w:cs="Angsana New"/>
          <w:sz w:val="30"/>
          <w:szCs w:val="30"/>
          <w:lang w:val="en-US"/>
        </w:rPr>
        <w:t>16</w:t>
      </w:r>
      <w:r w:rsidRPr="00E2673C">
        <w:rPr>
          <w:rFonts w:ascii="Angsana New" w:hAnsi="Angsana New" w:cs="Angsana New"/>
          <w:sz w:val="30"/>
          <w:szCs w:val="30"/>
        </w:rPr>
        <w:t>-</w:t>
      </w:r>
      <w:r w:rsidRPr="00E2673C">
        <w:rPr>
          <w:rFonts w:ascii="Angsana New" w:hAnsi="Angsana New" w:cs="Angsana New"/>
          <w:sz w:val="30"/>
          <w:szCs w:val="30"/>
          <w:lang w:val="en-US"/>
        </w:rPr>
        <w:t>2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โฮลดิ้งส์ วัน จำกัด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ที่ออก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เดือนมิถุนายน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โดยชำระเพิ่มเติมหุ้นละ </w:t>
      </w:r>
      <w:r w:rsidRPr="00E2673C">
        <w:rPr>
          <w:rFonts w:ascii="Angsana New" w:hAnsi="Angsana New" w:cs="Angsana New"/>
          <w:sz w:val="30"/>
          <w:szCs w:val="30"/>
          <w:lang w:val="en-US"/>
        </w:rPr>
        <w:t>0.77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จำนวน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3.88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bidi="th-TH"/>
        </w:rPr>
        <w:br/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เป็นจำนวนเงิน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2.99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โดยส่วนได้เสียในบริษัทบูทิค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แบงค็อก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สุขุมวิท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โฮลดิ้งส์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วัน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จำกัด ในงบการเงินรวมยังคงเป็นร้อยละ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51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3C7AB704" w14:textId="77777777" w:rsidR="00E16C13" w:rsidRPr="00E2673C" w:rsidRDefault="00E16C13" w:rsidP="008A0C83">
      <w:pPr>
        <w:pStyle w:val="block"/>
        <w:spacing w:after="0" w:line="240" w:lineRule="auto"/>
        <w:ind w:left="518" w:right="6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2093316" w14:textId="232AD003" w:rsidR="008A0C83" w:rsidRPr="00E2673C" w:rsidRDefault="008A0C83" w:rsidP="008A0C83">
      <w:pPr>
        <w:pStyle w:val="block"/>
        <w:spacing w:after="0" w:line="240" w:lineRule="auto"/>
        <w:ind w:left="518" w:right="6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สรุปผลกระทบจากการ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เรียกชำระค่าหุ้นเพิ่มเติม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ของบริษัท</w:t>
      </w:r>
      <w:r w:rsidRPr="00E2673C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E2673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E2673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E2673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val="en-US"/>
        </w:rPr>
        <w:t>16</w:t>
      </w:r>
      <w:r w:rsidRPr="00E2673C">
        <w:rPr>
          <w:rFonts w:ascii="Angsana New" w:hAnsi="Angsana New" w:cs="Angsana New"/>
          <w:sz w:val="30"/>
          <w:szCs w:val="30"/>
        </w:rPr>
        <w:t>-</w:t>
      </w:r>
      <w:r w:rsidRPr="00E2673C">
        <w:rPr>
          <w:rFonts w:ascii="Angsana New" w:hAnsi="Angsana New" w:cs="Angsana New"/>
          <w:sz w:val="30"/>
          <w:szCs w:val="30"/>
          <w:lang w:val="en-US"/>
        </w:rPr>
        <w:t>2</w:t>
      </w:r>
      <w:r w:rsidRPr="00E2673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45F9BD9D" w14:textId="77777777" w:rsidR="008A0C83" w:rsidRPr="00E2673C" w:rsidRDefault="008A0C83" w:rsidP="008A0C8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8A0C83" w:rsidRPr="00E2673C" w14:paraId="1569312F" w14:textId="77777777" w:rsidTr="00427B5E">
        <w:tc>
          <w:tcPr>
            <w:tcW w:w="6930" w:type="dxa"/>
            <w:shd w:val="clear" w:color="auto" w:fill="auto"/>
          </w:tcPr>
          <w:p w14:paraId="18EC1C16" w14:textId="77777777" w:rsidR="008A0C83" w:rsidRPr="00E2673C" w:rsidRDefault="008A0C83" w:rsidP="005F23DE">
            <w:pPr>
              <w:ind w:left="-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4FE289F" w14:textId="77777777" w:rsidR="008A0C83" w:rsidRPr="00E2673C" w:rsidRDefault="008A0C83" w:rsidP="005F23D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0C83" w:rsidRPr="00E2673C" w14:paraId="16731BCC" w14:textId="77777777" w:rsidTr="00427B5E">
        <w:tc>
          <w:tcPr>
            <w:tcW w:w="6930" w:type="dxa"/>
            <w:shd w:val="clear" w:color="auto" w:fill="auto"/>
          </w:tcPr>
          <w:p w14:paraId="7F908E3E" w14:textId="77777777" w:rsidR="008A0C83" w:rsidRPr="00E2673C" w:rsidRDefault="008A0C83" w:rsidP="00427B5E">
            <w:pPr>
              <w:ind w:left="-123" w:firstLine="10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67ADED3D" w14:textId="77777777" w:rsidR="008A0C83" w:rsidRPr="00E2673C" w:rsidRDefault="008A0C83" w:rsidP="005F23DE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2.99</w:t>
            </w:r>
          </w:p>
        </w:tc>
      </w:tr>
      <w:tr w:rsidR="008A0C83" w:rsidRPr="00E2673C" w14:paraId="7878BB93" w14:textId="77777777" w:rsidTr="00427B5E">
        <w:tc>
          <w:tcPr>
            <w:tcW w:w="6930" w:type="dxa"/>
            <w:shd w:val="clear" w:color="auto" w:fill="auto"/>
          </w:tcPr>
          <w:p w14:paraId="58FE2465" w14:textId="77777777" w:rsidR="008A0C83" w:rsidRPr="00E2673C" w:rsidRDefault="008A0C83" w:rsidP="005F23DE">
            <w:pPr>
              <w:ind w:lef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8C714E1" w14:textId="77777777" w:rsidR="008A0C83" w:rsidRPr="00E2673C" w:rsidRDefault="008A0C83" w:rsidP="005F23DE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(2.99)</w:t>
            </w:r>
          </w:p>
        </w:tc>
      </w:tr>
      <w:tr w:rsidR="008A0C83" w:rsidRPr="00E2673C" w14:paraId="17F33101" w14:textId="77777777" w:rsidTr="00427B5E">
        <w:tc>
          <w:tcPr>
            <w:tcW w:w="6930" w:type="dxa"/>
            <w:shd w:val="clear" w:color="auto" w:fill="auto"/>
          </w:tcPr>
          <w:p w14:paraId="4AC0ED50" w14:textId="77777777" w:rsidR="008A0C83" w:rsidRPr="00E2673C" w:rsidRDefault="008A0C83" w:rsidP="005F23DE">
            <w:pPr>
              <w:ind w:left="-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CFA17" w14:textId="77777777" w:rsidR="008A0C83" w:rsidRPr="00E2673C" w:rsidRDefault="008A0C83" w:rsidP="005F23DE">
            <w:pPr>
              <w:tabs>
                <w:tab w:val="left" w:pos="880"/>
              </w:tabs>
              <w:ind w:right="6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7ABB55F" w14:textId="77777777" w:rsidR="008A0C83" w:rsidRPr="00E2673C" w:rsidRDefault="008A0C83" w:rsidP="008A0C8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159FEB0" w14:textId="77777777" w:rsidR="008A0C83" w:rsidRPr="00E2673C" w:rsidRDefault="008A0C83" w:rsidP="008A0C8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บีสโปค ซินเนอร์จี้ส์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348C8579" w14:textId="77777777" w:rsidR="008A0C83" w:rsidRPr="00E2673C" w:rsidRDefault="008A0C83" w:rsidP="008A0C8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D6C0EEF" w14:textId="1AF57653" w:rsidR="004A3ED7" w:rsidRPr="00E2673C" w:rsidRDefault="003300E0" w:rsidP="004A3ED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ในเดือนมีนาคม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บีสโปค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ซินเนอร์จี้ส์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ได้ออกหุ้นสามัญเพิ่มจำนวน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0.79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โดยบริษัทได้เข้าลงทุนในหุ้นดังกล่าวเป็นจำนวน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0.79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10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โดยชำระค่าหุ้นหุ้นละ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6.20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บาทเป็นจำนวนเงิน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4.89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ล้านบาทในเดือนมีนาคม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</w:rPr>
        <w:t>และชำระค่าหุ้นอีกหุ้นละ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3.80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4A3ED7" w:rsidRPr="00E2673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3.00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ล้านบาทในเดือนกันยายน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2564</w:t>
      </w:r>
    </w:p>
    <w:p w14:paraId="3CDD8A91" w14:textId="77777777" w:rsidR="004A3ED7" w:rsidRPr="00E2673C" w:rsidRDefault="004A3ED7" w:rsidP="004A3ED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1E32F76" w14:textId="5EF542D2" w:rsidR="00EE4BAC" w:rsidRPr="00E2673C" w:rsidRDefault="001B09E0" w:rsidP="004A3ED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ใ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นเดือนกันยายน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2564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บริษัทได้ชำระค่าหุ้นเพิ่มเติมของบริษัท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บีสโปค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ซินเนอร์จี้ส์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ที่ออกเมื่อเดือนมิถุนายน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2563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โดยชำระเพิ่มเติมหุ้นละ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7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>.</w:t>
      </w:r>
      <w:r w:rsidR="0026026D" w:rsidRPr="00E2673C">
        <w:rPr>
          <w:rFonts w:ascii="Angsana New" w:hAnsi="Angsana New" w:cs="Angsana New"/>
          <w:sz w:val="30"/>
          <w:szCs w:val="30"/>
        </w:rPr>
        <w:t>50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บาท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="004A3ED7" w:rsidRPr="00E2673C">
        <w:rPr>
          <w:rFonts w:ascii="Angsana New" w:hAnsi="Angsana New" w:cs="Angsana New" w:hint="cs"/>
          <w:sz w:val="30"/>
          <w:szCs w:val="30"/>
          <w:cs/>
        </w:rPr>
        <w:t>เงิน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0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>.</w:t>
      </w:r>
      <w:r w:rsidR="0026026D" w:rsidRPr="00E2673C">
        <w:rPr>
          <w:rFonts w:ascii="Angsana New" w:hAnsi="Angsana New" w:cs="Angsana New"/>
          <w:sz w:val="30"/>
          <w:szCs w:val="30"/>
        </w:rPr>
        <w:t>08</w:t>
      </w:r>
      <w:r w:rsidR="00EE4BA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AC"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1A2DD46" w14:textId="77777777" w:rsidR="004A3ED7" w:rsidRPr="00E2673C" w:rsidRDefault="004A3ED7" w:rsidP="004A3ED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DE93D24" w14:textId="15F41032" w:rsidR="008A0C83" w:rsidRPr="00E2673C" w:rsidRDefault="00EE4BAC" w:rsidP="004A3ED7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ในเดือนกันยายน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2564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บีสโปค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ซินเนอร์จี้ส์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BE5A92" w:rsidRPr="00E2673C">
        <w:rPr>
          <w:rFonts w:ascii="Angsana New" w:hAnsi="Angsana New" w:cs="Angsana New"/>
          <w:sz w:val="30"/>
          <w:szCs w:val="30"/>
        </w:rPr>
        <w:t xml:space="preserve"> </w:t>
      </w:r>
      <w:r w:rsidR="00BE5A92" w:rsidRPr="00E2673C">
        <w:rPr>
          <w:rFonts w:ascii="Angsana New" w:hAnsi="Angsana New" w:cs="Angsana New" w:hint="cs"/>
          <w:sz w:val="30"/>
          <w:szCs w:val="30"/>
          <w:cs/>
        </w:rPr>
        <w:t>ได้</w:t>
      </w:r>
      <w:r w:rsidRPr="00E2673C">
        <w:rPr>
          <w:rFonts w:ascii="Angsana New" w:hAnsi="Angsana New" w:cs="Angsana New" w:hint="cs"/>
          <w:sz w:val="30"/>
          <w:szCs w:val="30"/>
          <w:cs/>
        </w:rPr>
        <w:t>ออกหุ้นสามัญเพิ่มจำนวน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/>
          <w:sz w:val="30"/>
          <w:szCs w:val="30"/>
        </w:rPr>
        <w:t>,</w:t>
      </w:r>
      <w:r w:rsidR="0026026D" w:rsidRPr="00E2673C">
        <w:rPr>
          <w:rFonts w:ascii="Angsana New" w:hAnsi="Angsana New" w:cs="Angsana New"/>
          <w:sz w:val="30"/>
          <w:szCs w:val="30"/>
        </w:rPr>
        <w:t>000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โดยบริษัทได้เข้าลงทุนในหุ้นดังกล่าวเป็นจำนวน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/>
          <w:sz w:val="30"/>
          <w:szCs w:val="30"/>
        </w:rPr>
        <w:t>,</w:t>
      </w:r>
      <w:r w:rsidR="0026026D" w:rsidRPr="00E2673C">
        <w:rPr>
          <w:rFonts w:ascii="Angsana New" w:hAnsi="Angsana New" w:cs="Angsana New"/>
          <w:sz w:val="30"/>
          <w:szCs w:val="30"/>
        </w:rPr>
        <w:t>000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โดยชำระค่าหุ้นหุ้นละ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บาทเป็น</w:t>
      </w:r>
      <w:r w:rsidR="00BE5A92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4A3ED7" w:rsidRPr="00E2673C">
        <w:rPr>
          <w:rFonts w:ascii="Angsana New" w:hAnsi="Angsana New" w:cs="Angsana New"/>
          <w:sz w:val="30"/>
          <w:szCs w:val="30"/>
        </w:rPr>
        <w:t>0.10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4A3ED7" w:rsidRPr="00E2673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ทำให้ส่วนได้เสียในงบการเงินรวมยังคงเป็นร้อยละ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26026D" w:rsidRPr="00E2673C">
        <w:rPr>
          <w:rFonts w:ascii="Angsana New" w:hAnsi="Angsana New" w:cs="Angsana New"/>
          <w:sz w:val="30"/>
          <w:szCs w:val="30"/>
        </w:rPr>
        <w:t>99</w:t>
      </w:r>
      <w:r w:rsidRPr="00E2673C">
        <w:rPr>
          <w:rFonts w:ascii="Angsana New" w:hAnsi="Angsana New" w:cs="Angsana New"/>
          <w:sz w:val="30"/>
          <w:szCs w:val="30"/>
          <w:cs/>
        </w:rPr>
        <w:t>.</w:t>
      </w:r>
      <w:r w:rsidR="0026026D" w:rsidRPr="00E2673C">
        <w:rPr>
          <w:rFonts w:ascii="Angsana New" w:hAnsi="Angsana New" w:cs="Angsana New"/>
          <w:sz w:val="30"/>
          <w:szCs w:val="30"/>
        </w:rPr>
        <w:t>99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6D74EB10" w14:textId="77777777" w:rsidR="00C9561C" w:rsidRPr="00E2673C" w:rsidRDefault="00C9561C" w:rsidP="00EE4BA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06C01E6" w14:textId="77777777" w:rsidR="008A0C83" w:rsidRPr="00E2673C" w:rsidRDefault="008A0C83" w:rsidP="008A0C83">
      <w:pPr>
        <w:spacing w:line="240" w:lineRule="auto"/>
        <w:ind w:left="518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บูทิค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i/>
          <w:iCs/>
          <w:sz w:val="30"/>
          <w:szCs w:val="30"/>
        </w:rPr>
        <w:t>36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โฮลดิ้งส์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0A91A136" w14:textId="77777777" w:rsidR="008A0C83" w:rsidRPr="00E2673C" w:rsidRDefault="008A0C83" w:rsidP="008A0C8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E24121" w14:textId="7FE7835B" w:rsidR="008A0C83" w:rsidRPr="00E2673C" w:rsidRDefault="008A0C83" w:rsidP="008A0C8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ในเดือนพฤษภาคม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/>
          <w:sz w:val="30"/>
          <w:szCs w:val="30"/>
          <w:lang w:val="en-US" w:bidi="th-TH"/>
        </w:rPr>
        <w:t>2564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บูทิค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แบงค็อก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สุขุมวิท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36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โฮลดิ้งส์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 ซึ่งเป็นบริษัทย่อย ได้ดำเนินการ</w:t>
      </w:r>
      <w:r w:rsidR="00244A37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ในการจดทะเบียนเลิกบริษัทเสร็จสิ้นแล้ว ณ วันที่เลิกกิจการ ส่วนของส่วนได้เสียที่ไม่มีอำนาจควบคุม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มีจำนวน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33.51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กลุ่มบริษัทและบริษัทรับรู้ขาดทุนจากการตัดจำหน่ายเงินลงทุนจำนวน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2.29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="00244A37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ในงบกำไรขาดทุนรวม และ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0.05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ล้านบาทในงบกำไรขาดทุนเฉพาะกิจการ</w:t>
      </w:r>
    </w:p>
    <w:p w14:paraId="5FE0D18A" w14:textId="14C87E7E" w:rsidR="008A0C83" w:rsidRPr="00E2673C" w:rsidRDefault="008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3086BDE" w14:textId="77777777" w:rsidR="004A3ED7" w:rsidRPr="00E2673C" w:rsidRDefault="004A3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5E93E6A" w14:textId="42F318BA" w:rsidR="008A0C83" w:rsidRPr="00E2673C" w:rsidRDefault="008A0C83" w:rsidP="008A0C8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>กลุ่มบริษัท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บีสโปค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ไลฟ์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ไซเอนซ์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100C67E4" w14:textId="77777777" w:rsidR="008A0C83" w:rsidRPr="00E2673C" w:rsidRDefault="008A0C83" w:rsidP="008A0C8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EBB67FC" w14:textId="3CB7A769" w:rsidR="008C4733" w:rsidRPr="00E2673C" w:rsidRDefault="008A0C83" w:rsidP="008A0C83">
      <w:pPr>
        <w:ind w:left="540"/>
        <w:jc w:val="thaiDistribute"/>
      </w:pPr>
      <w:r w:rsidRPr="00E2673C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</w:rPr>
        <w:t>2564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บีสโปค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ไลฟ์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ไซเอนซ์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 ได้ออกหุ้นสามัญ</w:t>
      </w:r>
      <w:r w:rsidR="00244A37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เพิ่มให้แก่ผู้ถือหุ้นอื่น จำนวน </w:t>
      </w:r>
      <w:r w:rsidRPr="00E2673C">
        <w:rPr>
          <w:rFonts w:ascii="Angsana New" w:hAnsi="Angsana New" w:cs="Angsana New"/>
          <w:sz w:val="30"/>
          <w:szCs w:val="30"/>
        </w:rPr>
        <w:t xml:space="preserve">3.40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ล้านหุ้น หุ้นละ </w:t>
      </w:r>
      <w:r w:rsidRPr="00E2673C">
        <w:rPr>
          <w:rFonts w:ascii="Angsana New" w:hAnsi="Angsana New" w:cs="Angsana New"/>
          <w:sz w:val="30"/>
          <w:szCs w:val="30"/>
        </w:rPr>
        <w:t xml:space="preserve">5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บาท ทำให้กลุ่มบริษัทสูญเสียอำนาจการควบคุมในบริษัทย่อยนี้รวมถึงบริษัท บีสโปค แลปส์ จำกัด บริษัท บีสโปค ฟาร์มา จำกัด และบริษัท บีสโปค เวลเนส จำกัด ซึ่งถือโดย</w:t>
      </w:r>
      <w:r w:rsidR="00244A37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บริษัทบีสโปค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ไลฟ์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ไซเอนซ์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จำกัด ส่วนได้เสียในกลุ่มบริษัทดังกล่าวลดลงจากร้อยละ </w:t>
      </w:r>
      <w:r w:rsidRPr="00E2673C">
        <w:rPr>
          <w:rFonts w:ascii="Angsana New" w:hAnsi="Angsana New" w:cs="Angsana New"/>
          <w:sz w:val="30"/>
          <w:szCs w:val="30"/>
        </w:rPr>
        <w:t xml:space="preserve">99.99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เหลือ </w:t>
      </w:r>
      <w:r w:rsidRPr="00E2673C">
        <w:rPr>
          <w:rFonts w:ascii="Angsana New" w:hAnsi="Angsana New" w:cs="Angsana New"/>
          <w:sz w:val="30"/>
          <w:szCs w:val="30"/>
        </w:rPr>
        <w:t xml:space="preserve">32.00 </w:t>
      </w:r>
      <w:r w:rsidR="00244A37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ทำให้กลุ่มบริษัทดังกล่าวเปลี่ยนแปลงจากบริษัทย่อยเป็นบริษัทร่วม มูลค่าตามบัญชีของสินทรัพย์สุทธิของกลุ่มบริษัท</w:t>
      </w:r>
      <w:r w:rsidR="00244A37" w:rsidRPr="00E267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บีสโปค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ไลฟ์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ไซเอนซ์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จำกัด ในงบการเงินรวมของกลุ่มบริษัท ณ วันที่เปลี่ยนแปลง มีจำนวน </w:t>
      </w:r>
      <w:r w:rsidRPr="00E2673C">
        <w:rPr>
          <w:rFonts w:ascii="Angsana New" w:hAnsi="Angsana New" w:cs="Angsana New"/>
          <w:sz w:val="30"/>
          <w:szCs w:val="30"/>
        </w:rPr>
        <w:t xml:space="preserve">15.15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44A37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มูลค่ายุติธรรมของส่วนได้เสียของบริษัทร่วมที่ยังคงอยู่ในกลุ่มบริษัท ณ วันที่สูญเสียอำนาจการควบคุม มีจำนวน </w:t>
      </w:r>
      <w:r w:rsidRPr="00E2673C">
        <w:rPr>
          <w:rFonts w:ascii="Angsana New" w:hAnsi="Angsana New" w:cs="Angsana New"/>
          <w:sz w:val="30"/>
          <w:szCs w:val="30"/>
        </w:rPr>
        <w:t xml:space="preserve">8.00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 ได้ถือเป็นมูลค่าเริ่มแรกของเงินลงทุนในบริษัทร่วมนั้น กลุ่มบริษัทรับรู้กำไรจากการขายเงินลงทุน</w:t>
      </w:r>
      <w:r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Pr="00E2673C">
        <w:rPr>
          <w:rFonts w:ascii="Angsana New" w:hAnsi="Angsana New" w:cs="Angsana New"/>
          <w:sz w:val="30"/>
          <w:szCs w:val="30"/>
        </w:rPr>
        <w:t xml:space="preserve">9.93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ล้านบาทในงบกำไรขาดทุนรวม และ </w:t>
      </w:r>
      <w:r w:rsidRPr="00E2673C">
        <w:rPr>
          <w:rFonts w:ascii="Angsana New" w:hAnsi="Angsana New" w:cs="Angsana New"/>
          <w:sz w:val="30"/>
          <w:szCs w:val="30"/>
        </w:rPr>
        <w:t xml:space="preserve">0.13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ล้านบาทในงบกำไรขาดทุนเฉพาะกิจการ</w:t>
      </w:r>
    </w:p>
    <w:p w14:paraId="4BCEEDF3" w14:textId="251050E9" w:rsidR="004B4646" w:rsidRPr="00E2673C" w:rsidRDefault="004B4646" w:rsidP="004B4646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7C189A4" w14:textId="05B9E243" w:rsidR="00427B5E" w:rsidRPr="00E2673C" w:rsidRDefault="00427B5E" w:rsidP="00427B5E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บริษัท บูทิค กมลา </w:t>
      </w:r>
      <w:r w:rsidRPr="00E2673C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1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7DFCB097" w14:textId="620F88AA" w:rsidR="00427B5E" w:rsidRPr="00E2673C" w:rsidRDefault="00427B5E" w:rsidP="004B4646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FACCAF" w14:textId="7F1AD876" w:rsidR="00427B5E" w:rsidRPr="00E2673C" w:rsidRDefault="00427B5E" w:rsidP="004B4646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ในเดือนกรกฎาคม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bidi="th-TH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กลุ่มบริษัทได้ชำระค่าหุ้นเพิ่มเติมของบริษัท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บูทิค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กมลา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จำกัด</w:t>
      </w:r>
      <w:r w:rsidRPr="00E267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ที่ออกเมื่อเดือนธันวาคม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F3DE5" w:rsidRPr="00E2673C">
        <w:rPr>
          <w:rFonts w:ascii="Angsana New" w:hAnsi="Angsana New" w:cs="Angsana New"/>
          <w:sz w:val="30"/>
          <w:szCs w:val="30"/>
          <w:lang w:bidi="th-TH"/>
        </w:rPr>
        <w:t>2562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โดยชำระเพิ่มเติมหุ้นละ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F3DE5" w:rsidRPr="00E2673C">
        <w:rPr>
          <w:rFonts w:ascii="Angsana New" w:hAnsi="Angsana New" w:cs="Angsana New"/>
          <w:sz w:val="30"/>
          <w:szCs w:val="30"/>
          <w:lang w:bidi="th-TH"/>
        </w:rPr>
        <w:t xml:space="preserve">0.73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บาท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F3DE5" w:rsidRPr="00E2673C">
        <w:rPr>
          <w:rFonts w:ascii="Angsana New" w:hAnsi="Angsana New" w:cs="Angsana New"/>
          <w:sz w:val="30"/>
          <w:szCs w:val="30"/>
          <w:lang w:bidi="th-TH"/>
        </w:rPr>
        <w:t xml:space="preserve">6.08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เป็นจำนวนเงิน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bidi="th-TH"/>
        </w:rPr>
        <w:t xml:space="preserve">4.44 </w:t>
      </w: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A0F1C13" w14:textId="20B4DBD2" w:rsidR="00427B5E" w:rsidRPr="00E2673C" w:rsidRDefault="00427B5E" w:rsidP="004B4646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6C3FB2" w14:textId="53C2CAF9" w:rsidR="009D71C7" w:rsidRPr="00E2673C" w:rsidRDefault="009D71C7" w:rsidP="009D71C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</w:rPr>
        <w:t xml:space="preserve">Boutique Overseas Holdings </w:t>
      </w:r>
      <w:r w:rsidRPr="00E2673C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Pr="00E2673C">
        <w:rPr>
          <w:rFonts w:ascii="Angsana New" w:hAnsi="Angsana New" w:cs="Angsana New"/>
          <w:i/>
          <w:iCs/>
          <w:sz w:val="30"/>
          <w:szCs w:val="30"/>
        </w:rPr>
        <w:t xml:space="preserve"> Limited</w:t>
      </w:r>
    </w:p>
    <w:p w14:paraId="66D44BD4" w14:textId="77777777" w:rsidR="009D71C7" w:rsidRPr="00E2673C" w:rsidRDefault="009D71C7" w:rsidP="009D71C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441485E" w14:textId="0EBF572D" w:rsidR="009D71C7" w:rsidRPr="00E2673C" w:rsidRDefault="009D71C7" w:rsidP="009D71C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ในเดือ</w:t>
      </w:r>
      <w:r w:rsidR="006908A0" w:rsidRPr="00E2673C">
        <w:rPr>
          <w:rFonts w:ascii="Angsana New" w:hAnsi="Angsana New" w:cs="Angsana New" w:hint="cs"/>
          <w:sz w:val="30"/>
          <w:szCs w:val="30"/>
          <w:cs/>
          <w:lang w:bidi="th-TH"/>
        </w:rPr>
        <w:t>นสิงหา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คม</w:t>
      </w:r>
      <w:r w:rsidRPr="00E267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</w:t>
      </w:r>
      <w:r w:rsidR="00C9561C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Pr="00E2673C">
        <w:rPr>
          <w:rFonts w:ascii="Angsana New" w:hAnsi="Angsana New" w:cs="Angsana New"/>
          <w:sz w:val="30"/>
          <w:szCs w:val="30"/>
          <w:lang w:val="en-US"/>
        </w:rPr>
        <w:t>6</w:t>
      </w:r>
      <w:r w:rsidRPr="00E2673C">
        <w:rPr>
          <w:rFonts w:ascii="Angsana New" w:hAnsi="Angsana New" w:cs="Angsana New"/>
          <w:sz w:val="30"/>
          <w:szCs w:val="30"/>
        </w:rPr>
        <w:t xml:space="preserve"> Limited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="006908A0" w:rsidRPr="00E2673C">
        <w:rPr>
          <w:rFonts w:ascii="Angsana New" w:hAnsi="Angsana New" w:cs="Angsana New"/>
          <w:sz w:val="30"/>
          <w:szCs w:val="30"/>
          <w:lang w:val="en-US" w:bidi="th-TH"/>
        </w:rPr>
        <w:t>73.20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 โดยกลุ่ม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บริษัทได้เข้าลงทุนในหุ้นดังกล่าวเป็นจำนวน </w:t>
      </w:r>
      <w:r w:rsidR="006908A0" w:rsidRPr="00E2673C">
        <w:rPr>
          <w:rFonts w:ascii="Angsana New" w:hAnsi="Angsana New" w:cs="Angsana New"/>
          <w:sz w:val="30"/>
          <w:szCs w:val="30"/>
          <w:lang w:val="en-US" w:bidi="th-TH"/>
        </w:rPr>
        <w:t>40.80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มูลค่าที่ตราไว้หุ้นละ </w:t>
      </w:r>
      <w:r w:rsidRPr="00E2673C">
        <w:rPr>
          <w:rFonts w:ascii="Angsana New" w:hAnsi="Angsana New" w:cs="Angsana New"/>
          <w:sz w:val="30"/>
          <w:szCs w:val="30"/>
        </w:rPr>
        <w:t>1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เป็นจำนวนเงิน </w:t>
      </w:r>
      <w:r w:rsidR="006908A0" w:rsidRPr="00E2673C">
        <w:rPr>
          <w:rFonts w:ascii="Angsana New" w:hAnsi="Angsana New" w:cs="Angsana New"/>
          <w:sz w:val="30"/>
          <w:szCs w:val="30"/>
        </w:rPr>
        <w:t>40.80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ล้านบาท ทำให้ส่วนได้เสียในงบการเงินรวม</w:t>
      </w:r>
      <w:r w:rsidR="00711A33" w:rsidRPr="00E267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ลดลงจากร้อยละ </w:t>
      </w:r>
      <w:r w:rsidR="00711A33"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58.54 </w:t>
      </w:r>
      <w:r w:rsidR="006908A0"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เป็นร้อยละ </w:t>
      </w:r>
      <w:r w:rsidR="006908A0" w:rsidRPr="00E2673C">
        <w:rPr>
          <w:rFonts w:ascii="Angsana New" w:hAnsi="Angsana New" w:cs="Angsana New"/>
          <w:sz w:val="30"/>
          <w:szCs w:val="30"/>
          <w:lang w:val="en-US" w:bidi="th-TH"/>
        </w:rPr>
        <w:t>57.72</w:t>
      </w:r>
    </w:p>
    <w:p w14:paraId="3966D10B" w14:textId="77777777" w:rsidR="009D71C7" w:rsidRPr="00E2673C" w:rsidRDefault="009D71C7" w:rsidP="009D71C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9CCFDF6" w14:textId="764281AE" w:rsidR="009D71C7" w:rsidRPr="00E2673C" w:rsidRDefault="009D71C7" w:rsidP="009D71C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</w:t>
      </w:r>
      <w:r w:rsidR="00ED3829"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เพิ่มทุน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ให้แก่ส่วนได้เสียใน </w:t>
      </w:r>
      <w:r w:rsidRPr="00E2673C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Pr="00E2673C">
        <w:rPr>
          <w:rFonts w:ascii="Angsana New" w:hAnsi="Angsana New" w:cs="Angsana New"/>
          <w:sz w:val="30"/>
          <w:szCs w:val="30"/>
          <w:lang w:val="en-US"/>
        </w:rPr>
        <w:t>6</w:t>
      </w:r>
      <w:r w:rsidRPr="00E2673C">
        <w:rPr>
          <w:rFonts w:ascii="Angsana New" w:hAnsi="Angsana New" w:cs="Angsana New"/>
          <w:sz w:val="30"/>
          <w:szCs w:val="30"/>
        </w:rPr>
        <w:t xml:space="preserve"> Limited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0F5EBD25" w14:textId="77777777" w:rsidR="00427B5E" w:rsidRPr="00E2673C" w:rsidRDefault="00427B5E" w:rsidP="009D71C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912"/>
        <w:gridCol w:w="1710"/>
      </w:tblGrid>
      <w:tr w:rsidR="009D71C7" w:rsidRPr="00E2673C" w14:paraId="19FE60E5" w14:textId="77777777" w:rsidTr="006A243B">
        <w:tc>
          <w:tcPr>
            <w:tcW w:w="6912" w:type="dxa"/>
            <w:shd w:val="clear" w:color="auto" w:fill="auto"/>
          </w:tcPr>
          <w:p w14:paraId="4466B856" w14:textId="77777777" w:rsidR="009D71C7" w:rsidRPr="00E2673C" w:rsidRDefault="009D71C7" w:rsidP="00427B5E">
            <w:pP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3BAA2A5" w14:textId="77777777" w:rsidR="009D71C7" w:rsidRPr="00E2673C" w:rsidRDefault="009D71C7" w:rsidP="006A243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1C7" w:rsidRPr="00E2673C" w14:paraId="427BBDA1" w14:textId="77777777" w:rsidTr="006A243B">
        <w:trPr>
          <w:trHeight w:val="353"/>
        </w:trPr>
        <w:tc>
          <w:tcPr>
            <w:tcW w:w="6912" w:type="dxa"/>
            <w:shd w:val="clear" w:color="auto" w:fill="auto"/>
          </w:tcPr>
          <w:p w14:paraId="4ED7F992" w14:textId="77777777" w:rsidR="009D71C7" w:rsidRPr="00E2673C" w:rsidRDefault="009D71C7" w:rsidP="006A243B">
            <w:pPr>
              <w:ind w:left="77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4E8E41B6" w14:textId="5F683D85" w:rsidR="009D71C7" w:rsidRPr="00E2673C" w:rsidRDefault="006908A0" w:rsidP="006A243B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32.40</w:t>
            </w:r>
          </w:p>
        </w:tc>
      </w:tr>
      <w:tr w:rsidR="009D71C7" w:rsidRPr="00E2673C" w14:paraId="25D52636" w14:textId="77777777" w:rsidTr="006A243B">
        <w:tc>
          <w:tcPr>
            <w:tcW w:w="6912" w:type="dxa"/>
            <w:shd w:val="clear" w:color="auto" w:fill="auto"/>
          </w:tcPr>
          <w:p w14:paraId="2026B384" w14:textId="77777777" w:rsidR="009D71C7" w:rsidRPr="00E2673C" w:rsidRDefault="009D71C7" w:rsidP="006A243B">
            <w:pPr>
              <w:ind w:left="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C18342" w14:textId="51CCCA92" w:rsidR="009D71C7" w:rsidRPr="00E2673C" w:rsidRDefault="009D71C7" w:rsidP="006A243B">
            <w:pPr>
              <w:ind w:right="3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908A0" w:rsidRPr="00E2673C">
              <w:rPr>
                <w:rFonts w:ascii="Angsana New" w:hAnsi="Angsana New" w:cs="Angsana New"/>
                <w:sz w:val="30"/>
                <w:szCs w:val="30"/>
              </w:rPr>
              <w:t>32.40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D71C7" w:rsidRPr="00E2673C" w14:paraId="6E734DA2" w14:textId="77777777" w:rsidTr="006A243B">
        <w:trPr>
          <w:trHeight w:val="452"/>
        </w:trPr>
        <w:tc>
          <w:tcPr>
            <w:tcW w:w="6912" w:type="dxa"/>
            <w:shd w:val="clear" w:color="auto" w:fill="auto"/>
          </w:tcPr>
          <w:p w14:paraId="7D27B809" w14:textId="77777777" w:rsidR="009D71C7" w:rsidRPr="00E2673C" w:rsidRDefault="009D71C7" w:rsidP="006A243B">
            <w:pPr>
              <w:ind w:left="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C29FA" w14:textId="77777777" w:rsidR="009D71C7" w:rsidRPr="00E2673C" w:rsidRDefault="009D71C7" w:rsidP="006A2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12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8763CC2" w14:textId="76E368B2" w:rsidR="009D71C7" w:rsidRPr="00E2673C" w:rsidRDefault="009D71C7" w:rsidP="009D71C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41E68B" w14:textId="77777777" w:rsidR="00427B5E" w:rsidRPr="00E2673C" w:rsidRDefault="00427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39BF5F03" w14:textId="2CC4AD87" w:rsidR="006A243B" w:rsidRPr="00E2673C" w:rsidRDefault="006A243B" w:rsidP="006A243B">
      <w:pPr>
        <w:pStyle w:val="NormalWeb"/>
        <w:shd w:val="clear" w:color="auto" w:fill="FFFFFF"/>
        <w:spacing w:before="0" w:beforeAutospacing="0" w:after="0" w:afterAutospacing="0"/>
        <w:ind w:left="510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</w:rPr>
        <w:lastRenderedPageBreak/>
        <w:t>Boutique Overseas Holdings 5 Limited</w:t>
      </w:r>
    </w:p>
    <w:p w14:paraId="7DACD937" w14:textId="77777777" w:rsidR="006A243B" w:rsidRPr="00E2673C" w:rsidRDefault="006A243B" w:rsidP="006A243B">
      <w:pPr>
        <w:pStyle w:val="NormalWeb"/>
        <w:shd w:val="clear" w:color="auto" w:fill="FFFFFF"/>
        <w:spacing w:before="0" w:beforeAutospacing="0" w:after="0" w:afterAutospacing="0"/>
        <w:ind w:left="510"/>
        <w:rPr>
          <w:rFonts w:ascii="Segoe UI" w:hAnsi="Segoe UI" w:cs="Segoe UI"/>
          <w:color w:val="242424"/>
          <w:sz w:val="21"/>
          <w:szCs w:val="21"/>
        </w:rPr>
      </w:pPr>
    </w:p>
    <w:p w14:paraId="6B161F18" w14:textId="788B3570" w:rsidR="006A243B" w:rsidRPr="00E2673C" w:rsidRDefault="006A243B" w:rsidP="00080F20">
      <w:pPr>
        <w:pStyle w:val="NormalWeb"/>
        <w:shd w:val="clear" w:color="auto" w:fill="FFFFFF"/>
        <w:spacing w:before="0" w:beforeAutospacing="0" w:after="0" w:afterAutospacing="0"/>
        <w:ind w:left="51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ในเดือนสิงหาคม</w:t>
      </w:r>
      <w:r w:rsidRPr="00E2673C">
        <w:rPr>
          <w:rFonts w:ascii="Angsana New" w:hAnsi="Angsana New" w:cs="Angsana New" w:hint="cs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</w:rPr>
        <w:t>2564 Boutique Overseas Holdings 5 Limited 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ออกหุ้นสามัญเพิ่มทุนจำนวน </w:t>
      </w:r>
      <w:r w:rsidR="0026026D" w:rsidRPr="00E2673C">
        <w:rPr>
          <w:rFonts w:ascii="Angsana New" w:hAnsi="Angsana New" w:cs="Angsana New" w:hint="cs"/>
          <w:sz w:val="30"/>
          <w:szCs w:val="30"/>
        </w:rPr>
        <w:t>73</w:t>
      </w:r>
      <w:r w:rsidRPr="00E2673C">
        <w:rPr>
          <w:rFonts w:ascii="Angsana New" w:hAnsi="Angsana New" w:cs="Angsana New" w:hint="cs"/>
          <w:sz w:val="30"/>
          <w:szCs w:val="30"/>
          <w:cs/>
        </w:rPr>
        <w:t>.</w:t>
      </w:r>
      <w:r w:rsidR="0026026D" w:rsidRPr="00E2673C">
        <w:rPr>
          <w:rFonts w:ascii="Angsana New" w:hAnsi="Angsana New" w:cs="Angsana New" w:hint="cs"/>
          <w:sz w:val="30"/>
          <w:szCs w:val="30"/>
        </w:rPr>
        <w:t>30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  <w:cs/>
        </w:rPr>
        <w:t>ล้านหุ้น โดยกลุ่ม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บริษัทได้เข้าลงทุนในหุ้นดังกล่าวเป็นจำนวน </w:t>
      </w:r>
      <w:r w:rsidR="0026026D" w:rsidRPr="00E2673C">
        <w:rPr>
          <w:rFonts w:ascii="Angsana New" w:hAnsi="Angsana New" w:cs="Angsana New" w:hint="cs"/>
          <w:sz w:val="30"/>
          <w:szCs w:val="30"/>
        </w:rPr>
        <w:t>73</w:t>
      </w:r>
      <w:r w:rsidRPr="00E2673C">
        <w:rPr>
          <w:rFonts w:ascii="Angsana New" w:hAnsi="Angsana New" w:cs="Angsana New" w:hint="cs"/>
          <w:sz w:val="30"/>
          <w:szCs w:val="30"/>
          <w:cs/>
        </w:rPr>
        <w:t>.</w:t>
      </w:r>
      <w:r w:rsidR="0026026D" w:rsidRPr="00E2673C">
        <w:rPr>
          <w:rFonts w:ascii="Angsana New" w:hAnsi="Angsana New" w:cs="Angsana New" w:hint="cs"/>
          <w:sz w:val="30"/>
          <w:szCs w:val="30"/>
        </w:rPr>
        <w:t>30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E2673C">
        <w:rPr>
          <w:rFonts w:ascii="Angsana New" w:hAnsi="Angsana New" w:cs="Angsana New" w:hint="cs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</w:rPr>
        <w:t>1</w:t>
      </w:r>
      <w:r w:rsidRPr="00E2673C">
        <w:rPr>
          <w:rFonts w:ascii="Angsana New" w:hAnsi="Angsana New" w:cs="Angsana New" w:hint="cs"/>
          <w:sz w:val="30"/>
          <w:szCs w:val="30"/>
        </w:rPr>
        <w:t> 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 </w:t>
      </w:r>
      <w:r w:rsidR="0026026D" w:rsidRPr="00E2673C">
        <w:rPr>
          <w:rFonts w:ascii="Angsana New" w:hAnsi="Angsana New" w:cs="Angsana New" w:hint="cs"/>
          <w:sz w:val="30"/>
          <w:szCs w:val="30"/>
        </w:rPr>
        <w:t>73</w:t>
      </w:r>
      <w:r w:rsidRPr="00E2673C">
        <w:rPr>
          <w:rFonts w:ascii="Angsana New" w:hAnsi="Angsana New" w:cs="Angsana New" w:hint="cs"/>
          <w:sz w:val="30"/>
          <w:szCs w:val="30"/>
          <w:cs/>
        </w:rPr>
        <w:t>.</w:t>
      </w:r>
      <w:r w:rsidR="0026026D" w:rsidRPr="00E2673C">
        <w:rPr>
          <w:rFonts w:ascii="Angsana New" w:hAnsi="Angsana New" w:cs="Angsana New" w:hint="cs"/>
          <w:sz w:val="30"/>
          <w:szCs w:val="30"/>
        </w:rPr>
        <w:t>30</w:t>
      </w:r>
      <w:r w:rsidRPr="00E2673C">
        <w:rPr>
          <w:rFonts w:ascii="Angsana New" w:hAnsi="Angsana New" w:cs="Angsana New" w:hint="cs"/>
          <w:sz w:val="30"/>
          <w:szCs w:val="30"/>
        </w:rPr>
        <w:t> 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 w:hint="cs"/>
          <w:sz w:val="30"/>
          <w:szCs w:val="30"/>
        </w:rPr>
        <w:t> </w:t>
      </w:r>
    </w:p>
    <w:p w14:paraId="61B15342" w14:textId="6AD3F8BF" w:rsidR="006A243B" w:rsidRPr="00E2673C" w:rsidRDefault="006A243B" w:rsidP="006A243B">
      <w:pPr>
        <w:pStyle w:val="NormalWeb"/>
        <w:shd w:val="clear" w:color="auto" w:fill="FFFFFF"/>
        <w:spacing w:before="0" w:beforeAutospacing="0" w:after="0" w:afterAutospacing="0"/>
        <w:ind w:left="510"/>
        <w:rPr>
          <w:rFonts w:ascii="Angsana New" w:hAnsi="Angsana New" w:cs="Angsana New"/>
          <w:sz w:val="30"/>
          <w:szCs w:val="30"/>
        </w:rPr>
      </w:pPr>
    </w:p>
    <w:p w14:paraId="43B0F2B9" w14:textId="79E828C7" w:rsidR="006A243B" w:rsidRPr="00E2673C" w:rsidRDefault="00E86C11" w:rsidP="006A243B">
      <w:pPr>
        <w:pStyle w:val="NormalWeb"/>
        <w:shd w:val="clear" w:color="auto" w:fill="FFFFFF"/>
        <w:spacing w:before="0" w:beforeAutospacing="0" w:after="0" w:afterAutospacing="0"/>
        <w:ind w:left="510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บูทิค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แบงค็อก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สุขุมวิท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i/>
          <w:iCs/>
          <w:sz w:val="30"/>
          <w:szCs w:val="30"/>
        </w:rPr>
        <w:t>36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43EF63C7" w14:textId="77777777" w:rsidR="00EF09C2" w:rsidRPr="00E2673C" w:rsidRDefault="00EF09C2" w:rsidP="006A243B">
      <w:pPr>
        <w:pStyle w:val="NormalWeb"/>
        <w:shd w:val="clear" w:color="auto" w:fill="FFFFFF"/>
        <w:spacing w:before="0" w:beforeAutospacing="0" w:after="0" w:afterAutospacing="0"/>
        <w:ind w:left="510"/>
        <w:rPr>
          <w:rFonts w:ascii="Angsana New" w:hAnsi="Angsana New" w:cs="Angsana New"/>
          <w:i/>
          <w:iCs/>
          <w:sz w:val="30"/>
          <w:szCs w:val="30"/>
        </w:rPr>
      </w:pPr>
    </w:p>
    <w:p w14:paraId="765C80B7" w14:textId="4182DE8E" w:rsidR="006A243B" w:rsidRPr="00E2673C" w:rsidRDefault="006A243B" w:rsidP="00080F20">
      <w:pPr>
        <w:pStyle w:val="NormalWeb"/>
        <w:shd w:val="clear" w:color="auto" w:fill="FFFFFF"/>
        <w:spacing w:before="0" w:beforeAutospacing="0" w:after="0" w:afterAutospacing="0"/>
        <w:ind w:left="51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ในเดือนสิงหาคม</w:t>
      </w:r>
      <w:r w:rsidRPr="00E2673C">
        <w:rPr>
          <w:rFonts w:ascii="Angsana New" w:hAnsi="Angsana New" w:cs="Angsana New"/>
          <w:sz w:val="30"/>
          <w:szCs w:val="30"/>
        </w:rPr>
        <w:t> 256</w:t>
      </w:r>
      <w:r w:rsidR="00E86C11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E86C11" w:rsidRPr="00E2673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86C11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86C11" w:rsidRPr="00E2673C">
        <w:rPr>
          <w:rFonts w:ascii="Angsana New" w:hAnsi="Angsana New" w:cs="Angsana New" w:hint="cs"/>
          <w:sz w:val="30"/>
          <w:szCs w:val="30"/>
          <w:cs/>
        </w:rPr>
        <w:t>บูทิค</w:t>
      </w:r>
      <w:r w:rsidR="00E86C11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86C11" w:rsidRPr="00E2673C">
        <w:rPr>
          <w:rFonts w:ascii="Angsana New" w:hAnsi="Angsana New" w:cs="Angsana New" w:hint="cs"/>
          <w:sz w:val="30"/>
          <w:szCs w:val="30"/>
          <w:cs/>
        </w:rPr>
        <w:t>แบงค็อก</w:t>
      </w:r>
      <w:r w:rsidR="00E86C11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86C11" w:rsidRPr="00E2673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="00E86C11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E86C11" w:rsidRPr="00E2673C">
        <w:rPr>
          <w:rFonts w:ascii="Angsana New" w:hAnsi="Angsana New" w:cs="Angsana New"/>
          <w:sz w:val="30"/>
          <w:szCs w:val="30"/>
        </w:rPr>
        <w:t xml:space="preserve">36 </w:t>
      </w:r>
      <w:r w:rsidR="00E86C11"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E86C11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ออกหุ้นสามัญเพิ่มทุนจำนวน </w:t>
      </w:r>
      <w:r w:rsidRPr="00E2673C">
        <w:rPr>
          <w:rFonts w:ascii="Angsana New" w:hAnsi="Angsana New" w:cs="Angsana New"/>
          <w:sz w:val="30"/>
          <w:szCs w:val="30"/>
        </w:rPr>
        <w:t>3.87 </w:t>
      </w:r>
      <w:r w:rsidRPr="00E2673C">
        <w:rPr>
          <w:rFonts w:ascii="Angsana New" w:hAnsi="Angsana New" w:cs="Angsana New"/>
          <w:sz w:val="30"/>
          <w:szCs w:val="30"/>
          <w:cs/>
        </w:rPr>
        <w:t>ล้านหุ้น โดย</w:t>
      </w:r>
      <w:r w:rsidR="003262E2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กลุ่มบริษัทได้เข้าลงทุนในหุ้นดังกล่าวเป็นจำนวน </w:t>
      </w:r>
      <w:r w:rsidRPr="00E2673C">
        <w:rPr>
          <w:rFonts w:ascii="Angsana New" w:hAnsi="Angsana New" w:cs="Angsana New"/>
          <w:sz w:val="30"/>
          <w:szCs w:val="30"/>
        </w:rPr>
        <w:t>3.87 </w:t>
      </w:r>
      <w:r w:rsidRPr="00E2673C">
        <w:rPr>
          <w:rFonts w:ascii="Angsana New" w:hAnsi="Angsana New" w:cs="Angsana New"/>
          <w:sz w:val="30"/>
          <w:szCs w:val="30"/>
          <w:cs/>
        </w:rPr>
        <w:t>ล้านหุ้น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  <w:cs/>
        </w:rPr>
        <w:t>มูลค่าที่ตราไว้หุ้นละ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="001E1069" w:rsidRPr="00E2673C">
        <w:rPr>
          <w:rFonts w:ascii="Angsana New" w:hAnsi="Angsana New" w:cs="Angsana New"/>
          <w:sz w:val="30"/>
          <w:szCs w:val="30"/>
        </w:rPr>
        <w:t>5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1E1069" w:rsidRPr="00E2673C">
        <w:rPr>
          <w:rFonts w:ascii="Angsana New" w:hAnsi="Angsana New" w:cs="Angsana New"/>
          <w:sz w:val="30"/>
          <w:szCs w:val="30"/>
        </w:rPr>
        <w:t>19.35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</w:rPr>
        <w:t> </w:t>
      </w:r>
    </w:p>
    <w:p w14:paraId="6CACDAF1" w14:textId="6F4DA007" w:rsidR="006A243B" w:rsidRPr="00E2673C" w:rsidRDefault="006A243B" w:rsidP="009D71C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166C6097" w14:textId="77777777" w:rsidR="00EF09C2" w:rsidRPr="00E2673C" w:rsidRDefault="00EF09C2" w:rsidP="00EF09C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บูทิค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แอสเซ็ทส์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จำกัด</w:t>
      </w:r>
    </w:p>
    <w:p w14:paraId="56C23C59" w14:textId="77777777" w:rsidR="00EF09C2" w:rsidRPr="00E2673C" w:rsidRDefault="00EF09C2" w:rsidP="00EF09C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749204B6" w14:textId="77777777" w:rsidR="00EF09C2" w:rsidRPr="00E2673C" w:rsidRDefault="00EF09C2" w:rsidP="00EF09C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ในเดือนกันยายน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บูทิค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กรุ๊ป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 ซึ่งเป็นบริษัทย่อยทางตรงได้จำหน่ายเงินลงทุนทั้งหมดในบริษัท บูทิค แอสเซ็ทส์ จำกัด ให้แก่</w:t>
      </w:r>
      <w:r w:rsidRPr="00E2673C">
        <w:t xml:space="preserve"> </w:t>
      </w:r>
      <w:proofErr w:type="spellStart"/>
      <w:r w:rsidRPr="00E2673C">
        <w:rPr>
          <w:rFonts w:ascii="Angsana New" w:hAnsi="Angsana New" w:cs="Angsana New"/>
          <w:sz w:val="30"/>
          <w:szCs w:val="30"/>
          <w:lang w:val="en-US" w:bidi="th-TH"/>
        </w:rPr>
        <w:t>Mid Tier</w:t>
      </w:r>
      <w:proofErr w:type="spellEnd"/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Holding Mauritius Ltd.</w:t>
      </w:r>
      <w:r w:rsidRPr="00E2673C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ซึ่งเป็นบริษัทย่อยทางอ้อม จำนวน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0.45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ล้านหุ้น โดยส่วนได้เสียในบริษัท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บูทิค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แอสเซ็ทส์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ในงบการเงินรวมยังคงเป็นร้อยละ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26.01 </w:t>
      </w:r>
      <w:r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7F57FA3E" w14:textId="093C3795" w:rsidR="00080F20" w:rsidRPr="00E2673C" w:rsidRDefault="00080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7F5EA45" w14:textId="66EF247F" w:rsidR="00F57024" w:rsidRPr="00E2673C" w:rsidRDefault="008A0C83" w:rsidP="00A764F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</w:rPr>
        <w:t>6</w:t>
      </w:r>
      <w:r w:rsidR="005256C9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F57024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02929D7" w14:textId="77777777" w:rsidR="00F57024" w:rsidRPr="00E2673C" w:rsidRDefault="00F57024" w:rsidP="00F570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6132E029" w14:textId="168360F3" w:rsidR="008A0C83" w:rsidRPr="00E2673C" w:rsidRDefault="008A0C83" w:rsidP="008A0C83">
      <w:pPr>
        <w:tabs>
          <w:tab w:val="clear" w:pos="227"/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รายการเคลื่อนไหวของสินทรัพย์สิทธิการใช้ที่รับรู้เป็นอสังหาริมทรัพย์เพื่อการลงทุน มีดังนี้</w:t>
      </w:r>
    </w:p>
    <w:p w14:paraId="492B132F" w14:textId="77777777" w:rsidR="008A0C83" w:rsidRPr="00E2673C" w:rsidRDefault="008A0C83" w:rsidP="008A0C83">
      <w:pPr>
        <w:tabs>
          <w:tab w:val="clear" w:pos="227"/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6"/>
        <w:gridCol w:w="179"/>
        <w:gridCol w:w="180"/>
        <w:gridCol w:w="1341"/>
        <w:gridCol w:w="182"/>
        <w:gridCol w:w="1446"/>
        <w:gridCol w:w="178"/>
        <w:gridCol w:w="1171"/>
        <w:gridCol w:w="179"/>
        <w:gridCol w:w="1171"/>
      </w:tblGrid>
      <w:tr w:rsidR="008A0C83" w:rsidRPr="00E2673C" w14:paraId="64B5E4D1" w14:textId="77777777" w:rsidTr="005F23DE">
        <w:trPr>
          <w:trHeight w:val="20"/>
          <w:tblHeader/>
        </w:trPr>
        <w:tc>
          <w:tcPr>
            <w:tcW w:w="3416" w:type="dxa"/>
            <w:vAlign w:val="bottom"/>
            <w:hideMark/>
          </w:tcPr>
          <w:p w14:paraId="47F8AD43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ind w:left="87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2A1BC5CC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67FF084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68" w:type="dxa"/>
            <w:gridSpan w:val="7"/>
            <w:hideMark/>
          </w:tcPr>
          <w:p w14:paraId="753A9D6A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A0C83" w:rsidRPr="00E2673C" w14:paraId="6A23BE42" w14:textId="77777777" w:rsidTr="005F23DE">
        <w:trPr>
          <w:trHeight w:val="20"/>
          <w:tblHeader/>
        </w:trPr>
        <w:tc>
          <w:tcPr>
            <w:tcW w:w="3416" w:type="dxa"/>
            <w:vAlign w:val="bottom"/>
          </w:tcPr>
          <w:p w14:paraId="311802C3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012ECEB5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BBC9D63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1" w:type="dxa"/>
            <w:vAlign w:val="bottom"/>
            <w:hideMark/>
          </w:tcPr>
          <w:p w14:paraId="0DEEE28B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7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  <w:vAlign w:val="bottom"/>
          </w:tcPr>
          <w:p w14:paraId="2075AC04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6" w:type="dxa"/>
            <w:vAlign w:val="bottom"/>
            <w:hideMark/>
          </w:tcPr>
          <w:p w14:paraId="5D54CDCC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  <w:tc>
          <w:tcPr>
            <w:tcW w:w="178" w:type="dxa"/>
            <w:vAlign w:val="bottom"/>
          </w:tcPr>
          <w:p w14:paraId="1967FBBB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</w:tcPr>
          <w:p w14:paraId="4530E8A2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สินทรัพย์ระหว่างการก่อสร้าง</w:t>
            </w:r>
          </w:p>
        </w:tc>
        <w:tc>
          <w:tcPr>
            <w:tcW w:w="179" w:type="dxa"/>
          </w:tcPr>
          <w:p w14:paraId="0059756F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  <w:hideMark/>
          </w:tcPr>
          <w:p w14:paraId="02FAC9FE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A0C83" w:rsidRPr="00E2673C" w14:paraId="1116AB3D" w14:textId="77777777" w:rsidTr="005F23DE">
        <w:trPr>
          <w:trHeight w:val="20"/>
          <w:tblHeader/>
        </w:trPr>
        <w:tc>
          <w:tcPr>
            <w:tcW w:w="3416" w:type="dxa"/>
          </w:tcPr>
          <w:p w14:paraId="7846DFE6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2087716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9CD5CA3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  <w:hideMark/>
          </w:tcPr>
          <w:p w14:paraId="4667A44B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A0C83" w:rsidRPr="00E2673C" w14:paraId="434A5C72" w14:textId="77777777" w:rsidTr="005F23DE">
        <w:trPr>
          <w:trHeight w:val="119"/>
        </w:trPr>
        <w:tc>
          <w:tcPr>
            <w:tcW w:w="3416" w:type="dxa"/>
            <w:hideMark/>
          </w:tcPr>
          <w:p w14:paraId="2DB3FC68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9" w:type="dxa"/>
            <w:vAlign w:val="bottom"/>
          </w:tcPr>
          <w:p w14:paraId="6CE6F2ED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2636F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3DAD848C" w14:textId="77777777" w:rsidR="008A0C83" w:rsidRPr="00E2673C" w:rsidRDefault="008A0C83" w:rsidP="00EE4BA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78,215</w:t>
            </w:r>
          </w:p>
        </w:tc>
        <w:tc>
          <w:tcPr>
            <w:tcW w:w="182" w:type="dxa"/>
            <w:vAlign w:val="center"/>
          </w:tcPr>
          <w:p w14:paraId="44C2C600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8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7F32D15A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255,249</w:t>
            </w:r>
          </w:p>
        </w:tc>
        <w:tc>
          <w:tcPr>
            <w:tcW w:w="178" w:type="dxa"/>
            <w:vAlign w:val="center"/>
          </w:tcPr>
          <w:p w14:paraId="5B96645A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94B7DF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B5EC46B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DA237FB" w14:textId="77777777" w:rsidR="008A0C83" w:rsidRPr="00E2673C" w:rsidRDefault="008A0C83" w:rsidP="00B349D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333,464</w:t>
            </w:r>
          </w:p>
        </w:tc>
      </w:tr>
      <w:tr w:rsidR="008A0C83" w:rsidRPr="00E2673C" w14:paraId="4B7BE4D8" w14:textId="77777777" w:rsidTr="005F23DE">
        <w:trPr>
          <w:trHeight w:val="119"/>
        </w:trPr>
        <w:tc>
          <w:tcPr>
            <w:tcW w:w="3416" w:type="dxa"/>
            <w:hideMark/>
          </w:tcPr>
          <w:p w14:paraId="16C9471A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9" w:type="dxa"/>
            <w:vAlign w:val="bottom"/>
          </w:tcPr>
          <w:p w14:paraId="42B96113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CCDEB52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2C98553" w14:textId="2960E215" w:rsidR="008A0C83" w:rsidRPr="00E2673C" w:rsidRDefault="00E80F30" w:rsidP="00EE4BA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66,</w:t>
            </w:r>
            <w:r w:rsidR="00741E0C"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82" w:type="dxa"/>
          </w:tcPr>
          <w:p w14:paraId="680CA781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4882DE59" w14:textId="7A6331B1" w:rsidR="008A0C83" w:rsidRPr="00E2673C" w:rsidRDefault="00E80F30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178" w:type="dxa"/>
          </w:tcPr>
          <w:p w14:paraId="5F98D80B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A5046D" w14:textId="7AB4C8BF" w:rsidR="008A0C83" w:rsidRPr="00E2673C" w:rsidRDefault="00E80F30" w:rsidP="005F23D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41E0C"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26A788B0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04339F88" w14:textId="3F14F81E" w:rsidR="008A0C83" w:rsidRPr="00E2673C" w:rsidRDefault="00E80F30" w:rsidP="00B349D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72,</w:t>
            </w:r>
            <w:r w:rsidR="00741E0C" w:rsidRPr="00E2673C">
              <w:rPr>
                <w:rFonts w:ascii="Angsana New" w:hAnsi="Angsana New" w:cs="Angsana New"/>
                <w:sz w:val="30"/>
                <w:szCs w:val="30"/>
              </w:rPr>
              <w:t>695</w:t>
            </w:r>
          </w:p>
        </w:tc>
      </w:tr>
      <w:tr w:rsidR="00B349DA" w:rsidRPr="00E2673C" w14:paraId="0532BD68" w14:textId="77777777" w:rsidTr="005F23DE">
        <w:trPr>
          <w:trHeight w:val="119"/>
        </w:trPr>
        <w:tc>
          <w:tcPr>
            <w:tcW w:w="3416" w:type="dxa"/>
          </w:tcPr>
          <w:p w14:paraId="36E56468" w14:textId="48D26367" w:rsidR="00B349DA" w:rsidRPr="00E2673C" w:rsidRDefault="00B349DA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9" w:type="dxa"/>
            <w:vAlign w:val="bottom"/>
          </w:tcPr>
          <w:p w14:paraId="1949C14D" w14:textId="77777777" w:rsidR="00B349DA" w:rsidRPr="00E2673C" w:rsidRDefault="00B349DA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D896071" w14:textId="77777777" w:rsidR="00B349DA" w:rsidRPr="00E2673C" w:rsidRDefault="00B349DA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5A45B51A" w14:textId="21C57095" w:rsidR="00B349DA" w:rsidRPr="00E2673C" w:rsidRDefault="00B349DA" w:rsidP="00EE4BA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F418F6C" w14:textId="77777777" w:rsidR="00B349DA" w:rsidRPr="00E2673C" w:rsidRDefault="00B349DA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5127E811" w14:textId="36213A16" w:rsidR="00B349DA" w:rsidRPr="00E2673C" w:rsidRDefault="00B349DA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  <w:tc>
          <w:tcPr>
            <w:tcW w:w="178" w:type="dxa"/>
          </w:tcPr>
          <w:p w14:paraId="02FEB91C" w14:textId="77777777" w:rsidR="00B349DA" w:rsidRPr="00E2673C" w:rsidRDefault="00B349DA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1100DFD" w14:textId="2B813F8B" w:rsidR="00B349DA" w:rsidRPr="00E2673C" w:rsidRDefault="00741E0C" w:rsidP="00741E0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(207)</w:t>
            </w:r>
          </w:p>
        </w:tc>
        <w:tc>
          <w:tcPr>
            <w:tcW w:w="179" w:type="dxa"/>
          </w:tcPr>
          <w:p w14:paraId="5FF559D5" w14:textId="77777777" w:rsidR="00B349DA" w:rsidRPr="00E2673C" w:rsidRDefault="00B349DA" w:rsidP="005F23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628436AF" w14:textId="2DD8AC95" w:rsidR="00B349DA" w:rsidRPr="00E2673C" w:rsidRDefault="00741E0C" w:rsidP="00741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0C83" w:rsidRPr="00E2673C" w14:paraId="7581AC7F" w14:textId="77777777" w:rsidTr="005F23DE">
        <w:trPr>
          <w:trHeight w:val="20"/>
        </w:trPr>
        <w:tc>
          <w:tcPr>
            <w:tcW w:w="3416" w:type="dxa"/>
            <w:hideMark/>
          </w:tcPr>
          <w:p w14:paraId="6B071466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ind w:hanging="7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ค่าตัดจำหน่าย</w:t>
            </w:r>
          </w:p>
        </w:tc>
        <w:tc>
          <w:tcPr>
            <w:tcW w:w="179" w:type="dxa"/>
          </w:tcPr>
          <w:p w14:paraId="09A67668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19363E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2C6C9" w14:textId="3D9D8780" w:rsidR="008A0C83" w:rsidRPr="00E2673C" w:rsidRDefault="00E80F30" w:rsidP="00EE4BA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41E0C"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3,312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</w:tcPr>
          <w:p w14:paraId="18D0D3D4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E5B3872" w14:textId="212E6A24" w:rsidR="008A0C83" w:rsidRPr="00E2673C" w:rsidRDefault="00E80F30" w:rsidP="00B349DA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ind w:right="-76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(7,642)</w:t>
            </w:r>
          </w:p>
        </w:tc>
        <w:tc>
          <w:tcPr>
            <w:tcW w:w="178" w:type="dxa"/>
          </w:tcPr>
          <w:p w14:paraId="2C912B62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83A0A65" w14:textId="2001675F" w:rsidR="008A0C83" w:rsidRPr="00E2673C" w:rsidRDefault="00E80F30" w:rsidP="005F23D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45AD9C95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05CDC71" w14:textId="1CC292AE" w:rsidR="008A0C83" w:rsidRPr="00E2673C" w:rsidRDefault="00E80F30" w:rsidP="00B349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(10,</w:t>
            </w:r>
            <w:r w:rsidR="00741E0C" w:rsidRPr="00E2673C">
              <w:rPr>
                <w:rFonts w:ascii="Angsana New" w:hAnsi="Angsana New" w:cs="Angsana New"/>
                <w:sz w:val="30"/>
                <w:szCs w:val="30"/>
              </w:rPr>
              <w:t>954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A0C83" w:rsidRPr="00E2673C" w14:paraId="45A8A9B8" w14:textId="77777777" w:rsidTr="005F23DE">
        <w:trPr>
          <w:trHeight w:val="20"/>
        </w:trPr>
        <w:tc>
          <w:tcPr>
            <w:tcW w:w="3416" w:type="dxa"/>
            <w:vAlign w:val="bottom"/>
            <w:hideMark/>
          </w:tcPr>
          <w:p w14:paraId="0AC36EFD" w14:textId="1F84BE9F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104"/>
                <w:tab w:val="left" w:pos="720"/>
              </w:tabs>
              <w:ind w:hanging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9" w:type="dxa"/>
          </w:tcPr>
          <w:p w14:paraId="0685944A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68D16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F534B" w14:textId="637A52BC" w:rsidR="008A0C83" w:rsidRPr="00E2673C" w:rsidRDefault="00E80F30" w:rsidP="00EE4BA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141,58</w:t>
            </w:r>
            <w:r w:rsidR="00741E0C"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2" w:type="dxa"/>
          </w:tcPr>
          <w:p w14:paraId="181B36F8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88FF3" w14:textId="212F9FE5" w:rsidR="008A0C83" w:rsidRPr="00E2673C" w:rsidRDefault="00E80F30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252,0</w:t>
            </w:r>
            <w:r w:rsidR="00B349D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78" w:type="dxa"/>
          </w:tcPr>
          <w:p w14:paraId="34573E89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206DEC5" w14:textId="7EA7C662" w:rsidR="008A0C83" w:rsidRPr="00E2673C" w:rsidRDefault="00E80F30" w:rsidP="005F23D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</w:t>
            </w:r>
            <w:r w:rsidR="00B349D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741E0C"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9" w:type="dxa"/>
          </w:tcPr>
          <w:p w14:paraId="2C9CEC9B" w14:textId="77777777" w:rsidR="008A0C83" w:rsidRPr="00E2673C" w:rsidRDefault="008A0C83" w:rsidP="005F23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B2DC343" w14:textId="3DF5B625" w:rsidR="008A0C83" w:rsidRPr="00E2673C" w:rsidRDefault="00E80F30" w:rsidP="00B349D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395,205</w:t>
            </w:r>
          </w:p>
        </w:tc>
      </w:tr>
    </w:tbl>
    <w:p w14:paraId="4E07DB25" w14:textId="4B335A17" w:rsidR="00F57024" w:rsidRPr="00E2673C" w:rsidRDefault="008A0C83" w:rsidP="00C9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lastRenderedPageBreak/>
        <w:t>ในปี</w:t>
      </w:r>
      <w:r w:rsidRPr="00E2673C">
        <w:rPr>
          <w:rFonts w:ascii="Angsana New" w:hAnsi="Angsana New" w:cs="Angsana New"/>
          <w:sz w:val="30"/>
          <w:szCs w:val="30"/>
        </w:rPr>
        <w:t xml:space="preserve"> 2564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ลุ่มบริษัทได้รับรู้สินทรัพย์สิทธิการใช้ที่ดินเพิ่มขึ้นสำหรับโครงการเจริญกรุงและวัดมูลค่าสำหรับโครงการพระโขนงที่รับรู้เป็นอสังหาริมทรัพย์เพื่อการลงทุน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66.7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5BB8AF0" w14:textId="47A7AC5C" w:rsidR="003262E2" w:rsidRPr="00E2673C" w:rsidRDefault="00326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53ED566" w14:textId="779B23DB" w:rsidR="00804175" w:rsidRPr="00E2673C" w:rsidRDefault="008A0C83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  <w:u w:val="none"/>
        </w:rPr>
        <w:t>7</w:t>
      </w:r>
      <w:r w:rsidR="00F57024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 </w:t>
      </w:r>
      <w:r w:rsidR="00F57024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804175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768D7CC6" w14:textId="77777777" w:rsidR="00804175" w:rsidRPr="00E2673C" w:rsidRDefault="00804175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2CF8A627" w14:textId="355420BC" w:rsidR="00804175" w:rsidRPr="00E2673C" w:rsidRDefault="00804175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E2673C">
        <w:rPr>
          <w:rFonts w:ascii="Angsana New" w:hAnsi="Angsana New" w:cs="Angsana New"/>
          <w:bCs/>
          <w:sz w:val="30"/>
          <w:szCs w:val="30"/>
          <w:cs/>
        </w:rPr>
        <w:tab/>
      </w:r>
      <w:r w:rsidRPr="00E2673C">
        <w:rPr>
          <w:rFonts w:ascii="Angsana New" w:hAnsi="Angsana New" w:cs="Angsana New"/>
          <w:b/>
          <w:sz w:val="30"/>
          <w:szCs w:val="30"/>
          <w:cs/>
        </w:rPr>
        <w:t>ก</w:t>
      </w:r>
      <w:r w:rsidRPr="00E2673C">
        <w:rPr>
          <w:rFonts w:ascii="Angsana New" w:hAnsi="Angsana New" w:cs="Angsana New"/>
          <w:sz w:val="30"/>
          <w:szCs w:val="30"/>
          <w:cs/>
        </w:rPr>
        <w:t>ารซื้อ จำหน่ายและโอนที่</w:t>
      </w:r>
      <w:r w:rsidR="00890B48" w:rsidRPr="00E2673C">
        <w:rPr>
          <w:rFonts w:ascii="Angsana New" w:hAnsi="Angsana New" w:cs="Angsana New"/>
          <w:sz w:val="30"/>
          <w:szCs w:val="30"/>
          <w:cs/>
        </w:rPr>
        <w:t>ดิน อาคารและอุปกรณ์ระหว่างงวด</w:t>
      </w:r>
      <w:r w:rsidR="00D710AA" w:rsidRPr="00E2673C">
        <w:rPr>
          <w:rFonts w:ascii="Angsana New" w:hAnsi="Angsana New" w:cs="Angsana New"/>
          <w:sz w:val="30"/>
          <w:szCs w:val="30"/>
          <w:cs/>
        </w:rPr>
        <w:t>เก้า</w:t>
      </w:r>
      <w:r w:rsidRPr="00E2673C">
        <w:rPr>
          <w:rFonts w:ascii="Angsana New" w:hAnsi="Angsana New" w:cs="Angsana New"/>
          <w:sz w:val="30"/>
          <w:szCs w:val="30"/>
          <w:cs/>
        </w:rPr>
        <w:t>เดือน</w:t>
      </w:r>
      <w:r w:rsidR="00902792" w:rsidRPr="00E2673C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E763D" w:rsidRPr="00E2673C">
        <w:rPr>
          <w:rFonts w:ascii="Angsana New" w:hAnsi="Angsana New" w:cs="Angsana New"/>
          <w:bCs/>
          <w:sz w:val="30"/>
          <w:szCs w:val="30"/>
        </w:rPr>
        <w:t>30</w:t>
      </w:r>
      <w:r w:rsidR="004E02BB" w:rsidRPr="00E2673C">
        <w:rPr>
          <w:rFonts w:ascii="Angsana New" w:hAnsi="Angsana New" w:cs="Angsana New"/>
          <w:bCs/>
          <w:sz w:val="30"/>
          <w:szCs w:val="30"/>
        </w:rPr>
        <w:t xml:space="preserve"> </w:t>
      </w:r>
      <w:r w:rsidR="00D446F2" w:rsidRPr="00E2673C">
        <w:rPr>
          <w:rFonts w:ascii="Angsana New" w:hAnsi="Angsana New" w:cs="Angsana New" w:hint="cs"/>
          <w:b/>
          <w:sz w:val="30"/>
          <w:szCs w:val="30"/>
          <w:cs/>
        </w:rPr>
        <w:t>กันย</w:t>
      </w:r>
      <w:r w:rsidR="004E02BB" w:rsidRPr="00E2673C">
        <w:rPr>
          <w:rFonts w:ascii="Angsana New" w:hAnsi="Angsana New" w:cs="Angsana New"/>
          <w:b/>
          <w:sz w:val="30"/>
          <w:szCs w:val="30"/>
          <w:cs/>
        </w:rPr>
        <w:t xml:space="preserve">ายน </w:t>
      </w:r>
      <w:r w:rsidR="00902792" w:rsidRPr="00E2673C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14:paraId="5A0AE123" w14:textId="77777777" w:rsidR="005256C9" w:rsidRPr="00E2673C" w:rsidRDefault="005256C9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24"/>
          <w:szCs w:val="24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461F95" w:rsidRPr="00E2673C" w14:paraId="7B3AB82C" w14:textId="77777777" w:rsidTr="00396BFC">
        <w:trPr>
          <w:tblHeader/>
        </w:trPr>
        <w:tc>
          <w:tcPr>
            <w:tcW w:w="2149" w:type="pct"/>
          </w:tcPr>
          <w:p w14:paraId="6E6BD3AE" w14:textId="77777777" w:rsidR="00461F95" w:rsidRPr="00E2673C" w:rsidRDefault="00461F95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39A49D7E" w14:textId="77777777" w:rsidR="00461F95" w:rsidRPr="00E2673C" w:rsidRDefault="00461F95" w:rsidP="00525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6FD5" w:rsidRPr="00E2673C" w14:paraId="288DE3F6" w14:textId="77777777" w:rsidTr="00396BFC">
        <w:trPr>
          <w:tblHeader/>
        </w:trPr>
        <w:tc>
          <w:tcPr>
            <w:tcW w:w="2149" w:type="pct"/>
          </w:tcPr>
          <w:p w14:paraId="16B8622E" w14:textId="66C1B970" w:rsidR="009A6FD5" w:rsidRPr="00E2673C" w:rsidRDefault="009A6FD5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81653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763D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4E02BB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446F2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E02BB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65" w:type="pct"/>
            <w:gridSpan w:val="3"/>
          </w:tcPr>
          <w:p w14:paraId="3A9B2B4B" w14:textId="4735B86B" w:rsidR="009A6FD5" w:rsidRPr="00E2673C" w:rsidRDefault="006E763D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DD8B901" w14:textId="77777777" w:rsidR="009A6FD5" w:rsidRPr="00E2673C" w:rsidRDefault="009A6FD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E3E569F" w14:textId="16859D52" w:rsidR="009A6FD5" w:rsidRPr="00E2673C" w:rsidRDefault="006E763D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35D5D" w:rsidRPr="00E2673C" w14:paraId="74180867" w14:textId="77777777" w:rsidTr="00396BFC">
        <w:trPr>
          <w:trHeight w:val="1109"/>
          <w:tblHeader/>
        </w:trPr>
        <w:tc>
          <w:tcPr>
            <w:tcW w:w="2149" w:type="pct"/>
          </w:tcPr>
          <w:p w14:paraId="666F11CE" w14:textId="77777777" w:rsidR="00461F95" w:rsidRPr="00E2673C" w:rsidRDefault="00461F95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E0B09F1" w14:textId="77777777" w:rsidR="009238AC" w:rsidRPr="00E2673C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8930EE" w14:textId="77777777" w:rsidR="009238AC" w:rsidRPr="00E2673C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26CDC9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05B1821F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="00435EFD" w:rsidRPr="00E267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5D99A89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A20E3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079C50E7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="009A6FD5" w:rsidRPr="00E2673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12D85662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076A461" w14:textId="77777777" w:rsidR="009238AC" w:rsidRPr="00E2673C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28CC840" w14:textId="77777777" w:rsidR="009238AC" w:rsidRPr="00E2673C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DEAFCC4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1AEFC9EA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="00435EFD" w:rsidRPr="00E267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C21E042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A54468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713E0A24" w14:textId="77777777" w:rsidR="00461F95" w:rsidRPr="00E2673C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="009A6FD5" w:rsidRPr="00E2673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F95" w:rsidRPr="00E2673C" w14:paraId="4EB606B3" w14:textId="77777777" w:rsidTr="00396BFC">
        <w:trPr>
          <w:tblHeader/>
        </w:trPr>
        <w:tc>
          <w:tcPr>
            <w:tcW w:w="2149" w:type="pct"/>
          </w:tcPr>
          <w:p w14:paraId="59074509" w14:textId="77777777" w:rsidR="00461F95" w:rsidRPr="00E2673C" w:rsidRDefault="00461F95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06F06096" w14:textId="77777777" w:rsidR="00461F95" w:rsidRPr="00E2673C" w:rsidRDefault="006C17EE" w:rsidP="006C17E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1AB9" w:rsidRPr="00E2673C" w14:paraId="09F7E0EA" w14:textId="77777777" w:rsidTr="005E1AB9">
        <w:trPr>
          <w:tblHeader/>
        </w:trPr>
        <w:tc>
          <w:tcPr>
            <w:tcW w:w="2149" w:type="pct"/>
            <w:shd w:val="clear" w:color="auto" w:fill="FFFFFF"/>
          </w:tcPr>
          <w:p w14:paraId="2C6D9239" w14:textId="3FE8D633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33" w:type="pct"/>
          </w:tcPr>
          <w:p w14:paraId="028F63D6" w14:textId="23D01F3A" w:rsidR="005E1AB9" w:rsidRPr="00E2673C" w:rsidRDefault="00E80F30" w:rsidP="00B349DA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F5B506" w14:textId="77777777" w:rsidR="005E1AB9" w:rsidRPr="00E2673C" w:rsidRDefault="005E1AB9" w:rsidP="005E1AB9">
            <w:pPr>
              <w:pStyle w:val="acctfourfigures"/>
              <w:shd w:val="clear" w:color="auto" w:fill="FFFFFF"/>
              <w:tabs>
                <w:tab w:val="decimal" w:pos="8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A2E8E6F" w14:textId="756FAF4F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471B0E57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74020D86" w14:textId="60A2E48A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  <w:tc>
          <w:tcPr>
            <w:tcW w:w="129" w:type="pct"/>
            <w:shd w:val="clear" w:color="auto" w:fill="FFFFFF"/>
          </w:tcPr>
          <w:p w14:paraId="0DCDB96E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  <w:vAlign w:val="bottom"/>
          </w:tcPr>
          <w:p w14:paraId="284F6C3B" w14:textId="321E490A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1AB9" w:rsidRPr="00E2673C" w14:paraId="547C6F2C" w14:textId="77777777" w:rsidTr="005E1AB9">
        <w:trPr>
          <w:tblHeader/>
        </w:trPr>
        <w:tc>
          <w:tcPr>
            <w:tcW w:w="2149" w:type="pct"/>
            <w:shd w:val="clear" w:color="auto" w:fill="FFFFFF"/>
          </w:tcPr>
          <w:p w14:paraId="382BE150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14:paraId="066F7D34" w14:textId="78C0D852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1,082</w:t>
            </w:r>
          </w:p>
        </w:tc>
        <w:tc>
          <w:tcPr>
            <w:tcW w:w="129" w:type="pct"/>
          </w:tcPr>
          <w:p w14:paraId="7E22DDC6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AA2E360" w14:textId="1EEF37E6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75F9A9D2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05F4D63A" w14:textId="3B6BAE52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  <w:tc>
          <w:tcPr>
            <w:tcW w:w="129" w:type="pct"/>
            <w:shd w:val="clear" w:color="auto" w:fill="FFFFFF"/>
          </w:tcPr>
          <w:p w14:paraId="1CCB2924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  <w:vAlign w:val="bottom"/>
          </w:tcPr>
          <w:p w14:paraId="38F61B27" w14:textId="287CFB86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1AB9" w:rsidRPr="00E2673C" w14:paraId="43C06981" w14:textId="77777777" w:rsidTr="005E1AB9">
        <w:trPr>
          <w:tblHeader/>
        </w:trPr>
        <w:tc>
          <w:tcPr>
            <w:tcW w:w="2149" w:type="pct"/>
            <w:shd w:val="clear" w:color="auto" w:fill="FFFFFF"/>
          </w:tcPr>
          <w:p w14:paraId="44C1DA2E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3" w:type="pct"/>
          </w:tcPr>
          <w:p w14:paraId="5BDBDF77" w14:textId="4335CA66" w:rsidR="005E1AB9" w:rsidRPr="00E2673C" w:rsidRDefault="00E80F30" w:rsidP="00B349DA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D18C062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9993582" w14:textId="31801DD9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65A6A81F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58C9CAE" w14:textId="098A01B2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29" w:type="pct"/>
            <w:shd w:val="clear" w:color="auto" w:fill="FFFFFF"/>
          </w:tcPr>
          <w:p w14:paraId="3E639CDF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  <w:vAlign w:val="bottom"/>
          </w:tcPr>
          <w:p w14:paraId="0E85F2CD" w14:textId="70D752D1" w:rsidR="005E1AB9" w:rsidRPr="00E2673C" w:rsidRDefault="005E1AB9" w:rsidP="008A0C83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1AB9" w:rsidRPr="00E2673C" w14:paraId="47D90C69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479C5B32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633" w:type="pct"/>
          </w:tcPr>
          <w:p w14:paraId="54636521" w14:textId="5FCED44E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  <w:tc>
          <w:tcPr>
            <w:tcW w:w="129" w:type="pct"/>
          </w:tcPr>
          <w:p w14:paraId="042B8646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4CAD265" w14:textId="567CB349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43F6318D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56D7C54A" w14:textId="489B61A8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5,555</w:t>
            </w:r>
          </w:p>
        </w:tc>
        <w:tc>
          <w:tcPr>
            <w:tcW w:w="129" w:type="pct"/>
            <w:shd w:val="clear" w:color="auto" w:fill="FFFFFF"/>
          </w:tcPr>
          <w:p w14:paraId="2EB88445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77B7237B" w14:textId="32650BDE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</w:tr>
      <w:tr w:rsidR="005E1AB9" w:rsidRPr="00E2673C" w14:paraId="364070FC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6CBDF32E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</w:tcPr>
          <w:p w14:paraId="4E272026" w14:textId="3D8C3B31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9" w:type="pct"/>
          </w:tcPr>
          <w:p w14:paraId="4E093622" w14:textId="77777777" w:rsidR="005E1AB9" w:rsidRPr="00E2673C" w:rsidRDefault="005E1AB9" w:rsidP="005E1AB9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9882" w14:textId="03A7DCF3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9DA" w:rsidRPr="00E2673C">
              <w:rPr>
                <w:rFonts w:ascii="Angsana New" w:hAnsi="Angsana New" w:cs="Angsana New"/>
                <w:sz w:val="30"/>
                <w:szCs w:val="30"/>
              </w:rPr>
              <w:t>406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77DD8B1D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FFFFF"/>
          </w:tcPr>
          <w:p w14:paraId="092EDA37" w14:textId="3339310A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146,910</w:t>
            </w:r>
          </w:p>
        </w:tc>
        <w:tc>
          <w:tcPr>
            <w:tcW w:w="129" w:type="pct"/>
            <w:shd w:val="clear" w:color="auto" w:fill="FFFFFF"/>
          </w:tcPr>
          <w:p w14:paraId="65761B10" w14:textId="77777777" w:rsidR="005E1AB9" w:rsidRPr="00E2673C" w:rsidRDefault="005E1AB9" w:rsidP="005E1AB9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</w:tcPr>
          <w:p w14:paraId="7EF91FA8" w14:textId="0F77AEF4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(641)</w:t>
            </w:r>
          </w:p>
        </w:tc>
      </w:tr>
      <w:tr w:rsidR="005E1AB9" w:rsidRPr="00E2673C" w14:paraId="48BFA486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613B3E40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8CFFAC3" w14:textId="44B88903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B349D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49D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29" w:type="pct"/>
          </w:tcPr>
          <w:p w14:paraId="1DD3D8B1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32CCD93" w14:textId="05CA802B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8,409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FFFFFF"/>
          </w:tcPr>
          <w:p w14:paraId="48D760FC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B0828F" w14:textId="1ECA3F15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153,881</w:t>
            </w:r>
          </w:p>
        </w:tc>
        <w:tc>
          <w:tcPr>
            <w:tcW w:w="129" w:type="pct"/>
            <w:shd w:val="clear" w:color="auto" w:fill="FFFFFF"/>
          </w:tcPr>
          <w:p w14:paraId="538D67B6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2D0A10F" w14:textId="48DB6388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(647)</w:t>
            </w:r>
          </w:p>
        </w:tc>
      </w:tr>
    </w:tbl>
    <w:p w14:paraId="7B178E0E" w14:textId="77777777" w:rsidR="00335D5D" w:rsidRPr="00E2673C" w:rsidRDefault="00335D5D" w:rsidP="005E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5A5079" w:rsidRPr="00E2673C" w14:paraId="1BEAEF1C" w14:textId="77777777" w:rsidTr="00396BFC">
        <w:trPr>
          <w:tblHeader/>
        </w:trPr>
        <w:tc>
          <w:tcPr>
            <w:tcW w:w="2149" w:type="pct"/>
          </w:tcPr>
          <w:p w14:paraId="273CEB77" w14:textId="470D232D" w:rsidR="008D7D28" w:rsidRPr="00E2673C" w:rsidRDefault="00107EB0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E2673C">
              <w:br w:type="page"/>
            </w:r>
          </w:p>
        </w:tc>
        <w:tc>
          <w:tcPr>
            <w:tcW w:w="2851" w:type="pct"/>
            <w:gridSpan w:val="7"/>
          </w:tcPr>
          <w:p w14:paraId="6721EF6C" w14:textId="77777777" w:rsidR="005A5079" w:rsidRPr="00E2673C" w:rsidRDefault="005A5079" w:rsidP="00875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91C" w:rsidRPr="00E2673C" w14:paraId="6CC808E7" w14:textId="77777777" w:rsidTr="00396BFC">
        <w:trPr>
          <w:tblHeader/>
        </w:trPr>
        <w:tc>
          <w:tcPr>
            <w:tcW w:w="2149" w:type="pct"/>
          </w:tcPr>
          <w:p w14:paraId="1EE3B5BA" w14:textId="17D94E1C" w:rsidR="0034191C" w:rsidRPr="00E2673C" w:rsidRDefault="00681653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763D"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65" w:type="pct"/>
            <w:gridSpan w:val="3"/>
          </w:tcPr>
          <w:p w14:paraId="20BF6F06" w14:textId="19CC2A0B" w:rsidR="0034191C" w:rsidRPr="00E2673C" w:rsidRDefault="006E763D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B12F379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1134EEF" w14:textId="66F3736C" w:rsidR="0034191C" w:rsidRPr="00E2673C" w:rsidRDefault="006E763D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34191C" w:rsidRPr="00E2673C" w14:paraId="176A6814" w14:textId="77777777" w:rsidTr="00396BFC">
        <w:trPr>
          <w:trHeight w:val="1109"/>
          <w:tblHeader/>
        </w:trPr>
        <w:tc>
          <w:tcPr>
            <w:tcW w:w="2149" w:type="pct"/>
          </w:tcPr>
          <w:p w14:paraId="510A7D34" w14:textId="77777777" w:rsidR="0034191C" w:rsidRPr="00E2673C" w:rsidRDefault="0034191C" w:rsidP="0039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721453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582853A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3DCA14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2C7E2A19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F21C9D5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48FEE4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61675D3F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557133B8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2DA0104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065FB3A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363B4D0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331C7A1D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66856940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723975D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1B729FD5" w14:textId="77777777" w:rsidR="0034191C" w:rsidRPr="00E2673C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4191C" w:rsidRPr="00E2673C" w14:paraId="64F33DB5" w14:textId="77777777" w:rsidTr="00396BFC">
        <w:trPr>
          <w:tblHeader/>
        </w:trPr>
        <w:tc>
          <w:tcPr>
            <w:tcW w:w="2149" w:type="pct"/>
          </w:tcPr>
          <w:p w14:paraId="6827757F" w14:textId="77777777" w:rsidR="0034191C" w:rsidRPr="00E2673C" w:rsidRDefault="0034191C" w:rsidP="0039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51" w:type="pct"/>
            <w:gridSpan w:val="7"/>
          </w:tcPr>
          <w:p w14:paraId="4CD365BF" w14:textId="77777777" w:rsidR="0034191C" w:rsidRPr="00E2673C" w:rsidRDefault="0034191C" w:rsidP="0034191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1AB9" w:rsidRPr="00E2673C" w14:paraId="3251F924" w14:textId="77777777" w:rsidTr="005E1AB9">
        <w:trPr>
          <w:tblHeader/>
        </w:trPr>
        <w:tc>
          <w:tcPr>
            <w:tcW w:w="2149" w:type="pct"/>
            <w:shd w:val="clear" w:color="auto" w:fill="FFFFFF"/>
          </w:tcPr>
          <w:p w14:paraId="35250606" w14:textId="104EBE49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633" w:type="pct"/>
          </w:tcPr>
          <w:p w14:paraId="6864D344" w14:textId="27393B03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29" w:type="pct"/>
          </w:tcPr>
          <w:p w14:paraId="7F09D5A7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75674D5" w14:textId="7703AF34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0ACCF150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73524D0C" w14:textId="50337979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129" w:type="pct"/>
            <w:shd w:val="clear" w:color="auto" w:fill="FFFFFF"/>
          </w:tcPr>
          <w:p w14:paraId="3762AE09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  <w:vAlign w:val="bottom"/>
          </w:tcPr>
          <w:p w14:paraId="5FBB5FAA" w14:textId="50701CA2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E1AB9" w:rsidRPr="00E2673C" w14:paraId="1890F25F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7B4CBEF5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</w:tcPr>
          <w:p w14:paraId="4A46B809" w14:textId="2F87E145" w:rsidR="005E1AB9" w:rsidRPr="00E2673C" w:rsidRDefault="00E80F30" w:rsidP="009678C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60F1501" w14:textId="77777777" w:rsidR="005E1AB9" w:rsidRPr="00E2673C" w:rsidRDefault="005E1AB9" w:rsidP="005E1AB9">
            <w:pPr>
              <w:pStyle w:val="acctfourfigures"/>
              <w:shd w:val="clear" w:color="auto" w:fill="FFFFFF"/>
              <w:tabs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A571C5" w14:textId="629EB28A" w:rsidR="005E1AB9" w:rsidRPr="00E2673C" w:rsidRDefault="00E80F30" w:rsidP="00E80F30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750A8B6C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3093ADEA" w14:textId="49B463E1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29" w:type="pct"/>
            <w:shd w:val="clear" w:color="auto" w:fill="FFFFFF"/>
          </w:tcPr>
          <w:p w14:paraId="2C83B144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53344D93" w14:textId="4E7759FD" w:rsidR="005E1AB9" w:rsidRPr="00E2673C" w:rsidRDefault="005E1AB9" w:rsidP="008A0C83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(213)</w:t>
            </w:r>
          </w:p>
        </w:tc>
      </w:tr>
      <w:tr w:rsidR="005E1AB9" w:rsidRPr="00E2673C" w14:paraId="260EE609" w14:textId="77777777" w:rsidTr="00396BFC">
        <w:trPr>
          <w:tblHeader/>
        </w:trPr>
        <w:tc>
          <w:tcPr>
            <w:tcW w:w="2149" w:type="pct"/>
            <w:shd w:val="clear" w:color="auto" w:fill="FFFFFF"/>
          </w:tcPr>
          <w:p w14:paraId="0BAEE48E" w14:textId="77777777" w:rsidR="005E1AB9" w:rsidRPr="00E2673C" w:rsidRDefault="005E1AB9" w:rsidP="005E1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F82DE59" w14:textId="634727F2" w:rsidR="005E1AB9" w:rsidRPr="00E2673C" w:rsidRDefault="00E80F30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29" w:type="pct"/>
          </w:tcPr>
          <w:p w14:paraId="6A98D019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3745223" w14:textId="103DD821" w:rsidR="005E1AB9" w:rsidRPr="00E2673C" w:rsidRDefault="00E80F30" w:rsidP="00E80F30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207FB047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9A6A09" w14:textId="23E81B95" w:rsidR="005E1AB9" w:rsidRPr="00E2673C" w:rsidRDefault="005E1AB9" w:rsidP="005E1AB9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129" w:type="pct"/>
            <w:shd w:val="clear" w:color="auto" w:fill="FFFFFF"/>
          </w:tcPr>
          <w:p w14:paraId="07E2B7BC" w14:textId="77777777" w:rsidR="005E1AB9" w:rsidRPr="00E2673C" w:rsidRDefault="005E1AB9" w:rsidP="005E1AB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AF6052" w14:textId="5C92444A" w:rsidR="005E1AB9" w:rsidRPr="00E2673C" w:rsidRDefault="005E1AB9" w:rsidP="008A0C83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(213)</w:t>
            </w:r>
          </w:p>
        </w:tc>
      </w:tr>
    </w:tbl>
    <w:p w14:paraId="3081E3CF" w14:textId="77777777" w:rsidR="003262E2" w:rsidRPr="00E2673C" w:rsidRDefault="003262E2" w:rsidP="008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84DDC25" w14:textId="56CDCEC3" w:rsidR="008A0C83" w:rsidRPr="00E2673C" w:rsidRDefault="008A0C83" w:rsidP="008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lastRenderedPageBreak/>
        <w:t>ณ วันที่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30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E2673C">
        <w:rPr>
          <w:rFonts w:ascii="Angsana New" w:hAnsi="Angsana New" w:cs="Angsana New"/>
          <w:sz w:val="30"/>
          <w:szCs w:val="30"/>
        </w:rPr>
        <w:t>2564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กลุ่มบริษัทเช่า อาคารสำนักงาน อพาร์ทเม้นท์ ยานพาหนะ ซอฟท์แวร์ เครื่องตกแต่งและอุปกรณ์สำนักงานเป็นระยะเวลา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3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-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30 </w:t>
      </w:r>
      <w:r w:rsidRPr="00E2673C">
        <w:rPr>
          <w:rFonts w:ascii="Angsana New" w:hAnsi="Angsana New" w:cs="Angsana New" w:hint="cs"/>
          <w:sz w:val="30"/>
          <w:szCs w:val="30"/>
          <w:cs/>
        </w:rPr>
        <w:t>ปี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โดยมีค่าเช่าคงที่และค่าเช่าผันแปรตามปริมาณการใช้สินทรัพย์ตลอด</w:t>
      </w:r>
      <w:r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อายุสัญญา</w:t>
      </w:r>
    </w:p>
    <w:p w14:paraId="3D9B2DD5" w14:textId="77777777" w:rsidR="008D067B" w:rsidRPr="00E2673C" w:rsidRDefault="008D067B" w:rsidP="007518A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7FBD63" w14:textId="4FC46D1F" w:rsidR="00874EE6" w:rsidRPr="00E2673C" w:rsidRDefault="00874EE6" w:rsidP="007518A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4B0D10F9" w14:textId="77777777" w:rsidR="008A0C83" w:rsidRPr="00E2673C" w:rsidRDefault="008A0C83" w:rsidP="007518A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17"/>
        <w:gridCol w:w="990"/>
        <w:gridCol w:w="990"/>
        <w:gridCol w:w="183"/>
        <w:gridCol w:w="1080"/>
        <w:gridCol w:w="180"/>
        <w:gridCol w:w="990"/>
        <w:gridCol w:w="182"/>
        <w:gridCol w:w="988"/>
        <w:gridCol w:w="180"/>
        <w:gridCol w:w="900"/>
      </w:tblGrid>
      <w:tr w:rsidR="008A0C83" w:rsidRPr="00E2673C" w14:paraId="442E1876" w14:textId="77777777" w:rsidTr="005F23DE">
        <w:trPr>
          <w:trHeight w:val="20"/>
          <w:tblHeader/>
        </w:trPr>
        <w:tc>
          <w:tcPr>
            <w:tcW w:w="2517" w:type="dxa"/>
            <w:vAlign w:val="bottom"/>
          </w:tcPr>
          <w:p w14:paraId="1950D706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D55C36B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73" w:type="dxa"/>
            <w:gridSpan w:val="9"/>
            <w:vAlign w:val="bottom"/>
          </w:tcPr>
          <w:p w14:paraId="6E36B797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A0C83" w:rsidRPr="00E2673C" w14:paraId="1AA85079" w14:textId="77777777" w:rsidTr="005F23DE">
        <w:trPr>
          <w:trHeight w:val="20"/>
          <w:tblHeader/>
        </w:trPr>
        <w:tc>
          <w:tcPr>
            <w:tcW w:w="2517" w:type="dxa"/>
            <w:vAlign w:val="bottom"/>
            <w:hideMark/>
          </w:tcPr>
          <w:p w14:paraId="376D4368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bookmarkStart w:id="1" w:name="_Hlk39441208"/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5BFACC4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553E00D" w14:textId="77777777" w:rsidR="008A0C83" w:rsidRPr="00E2673C" w:rsidRDefault="008A0C83" w:rsidP="005F23D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3" w:type="dxa"/>
            <w:vAlign w:val="bottom"/>
          </w:tcPr>
          <w:p w14:paraId="0DC72E83" w14:textId="77777777" w:rsidR="008A0C83" w:rsidRPr="00E2673C" w:rsidRDefault="008A0C83" w:rsidP="005F23D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D501EA0" w14:textId="77777777" w:rsidR="008A0C83" w:rsidRPr="00E2673C" w:rsidRDefault="008A0C83" w:rsidP="005F23DE">
            <w:pPr>
              <w:pStyle w:val="Pa47"/>
              <w:ind w:left="-75" w:right="-7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 w:bidi="ar-SA"/>
              </w:rPr>
            </w:pPr>
            <w:r w:rsidRPr="00E2673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เครื่องตกแต่ง</w:t>
            </w:r>
            <w:r w:rsidRPr="00E267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ติดตั้ง</w:t>
            </w:r>
            <w:r w:rsidRPr="00E2673C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</w:t>
            </w:r>
            <w:r w:rsidRPr="00E267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ะ</w:t>
            </w:r>
            <w:r w:rsidRPr="00E2673C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  <w:t>อุปกรณ</w:t>
            </w:r>
            <w:r w:rsidRPr="00E267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์</w:t>
            </w:r>
            <w:r w:rsidRPr="00E2673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80" w:type="dxa"/>
            <w:vAlign w:val="bottom"/>
          </w:tcPr>
          <w:p w14:paraId="75B39B17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651BFB0" w14:textId="77777777" w:rsidR="008A0C83" w:rsidRPr="00E2673C" w:rsidRDefault="008A0C83" w:rsidP="005F23DE">
            <w:pPr>
              <w:pStyle w:val="Pa47"/>
              <w:ind w:left="-75" w:right="-7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  <w:vAlign w:val="bottom"/>
          </w:tcPr>
          <w:p w14:paraId="09338002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8" w:type="dxa"/>
            <w:vAlign w:val="bottom"/>
            <w:hideMark/>
          </w:tcPr>
          <w:p w14:paraId="17C281A1" w14:textId="77777777" w:rsidR="008A0C83" w:rsidRPr="00E2673C" w:rsidRDefault="008A0C83" w:rsidP="005F23DE">
            <w:pPr>
              <w:pStyle w:val="Pa47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ซอฟท์แวร์</w:t>
            </w:r>
          </w:p>
        </w:tc>
        <w:tc>
          <w:tcPr>
            <w:tcW w:w="180" w:type="dxa"/>
            <w:vAlign w:val="bottom"/>
          </w:tcPr>
          <w:p w14:paraId="1BF3BA1C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  <w:hideMark/>
          </w:tcPr>
          <w:p w14:paraId="7037759F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A0C83" w:rsidRPr="00E2673C" w14:paraId="55EAE36A" w14:textId="77777777" w:rsidTr="005F23DE">
        <w:trPr>
          <w:trHeight w:val="20"/>
          <w:tblHeader/>
        </w:trPr>
        <w:tc>
          <w:tcPr>
            <w:tcW w:w="2517" w:type="dxa"/>
            <w:vAlign w:val="bottom"/>
          </w:tcPr>
          <w:p w14:paraId="4623E13D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984AC3C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73" w:type="dxa"/>
            <w:gridSpan w:val="9"/>
            <w:vAlign w:val="bottom"/>
          </w:tcPr>
          <w:p w14:paraId="21D07A27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8A0C83" w:rsidRPr="00E2673C" w14:paraId="744605F2" w14:textId="77777777" w:rsidTr="005F23DE">
        <w:trPr>
          <w:trHeight w:val="20"/>
        </w:trPr>
        <w:tc>
          <w:tcPr>
            <w:tcW w:w="2517" w:type="dxa"/>
            <w:hideMark/>
          </w:tcPr>
          <w:p w14:paraId="2F232AA8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73283E01" w14:textId="77777777" w:rsidR="008A0C83" w:rsidRPr="00E2673C" w:rsidRDefault="008A0C83" w:rsidP="005F23D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DF976F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12,021</w:t>
            </w:r>
          </w:p>
        </w:tc>
        <w:tc>
          <w:tcPr>
            <w:tcW w:w="183" w:type="dxa"/>
          </w:tcPr>
          <w:p w14:paraId="41C16CE5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B526D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5,767</w:t>
            </w:r>
          </w:p>
        </w:tc>
        <w:tc>
          <w:tcPr>
            <w:tcW w:w="180" w:type="dxa"/>
          </w:tcPr>
          <w:p w14:paraId="7A15F324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D9A39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9,726</w:t>
            </w:r>
          </w:p>
        </w:tc>
        <w:tc>
          <w:tcPr>
            <w:tcW w:w="182" w:type="dxa"/>
          </w:tcPr>
          <w:p w14:paraId="05B25726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5C60980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  <w:tc>
          <w:tcPr>
            <w:tcW w:w="180" w:type="dxa"/>
          </w:tcPr>
          <w:p w14:paraId="39672BEC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0CCDF5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28,119</w:t>
            </w:r>
          </w:p>
        </w:tc>
      </w:tr>
      <w:tr w:rsidR="000577F1" w:rsidRPr="00E2673C" w14:paraId="5DC86C60" w14:textId="77777777" w:rsidTr="005F23DE">
        <w:trPr>
          <w:trHeight w:val="20"/>
        </w:trPr>
        <w:tc>
          <w:tcPr>
            <w:tcW w:w="2517" w:type="dxa"/>
          </w:tcPr>
          <w:p w14:paraId="3D5EFBDE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FF13D4D" w14:textId="77777777" w:rsidR="000577F1" w:rsidRPr="00E2673C" w:rsidRDefault="000577F1" w:rsidP="000577F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9A204" w14:textId="46EF0EA8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4,049</w:t>
            </w:r>
          </w:p>
        </w:tc>
        <w:tc>
          <w:tcPr>
            <w:tcW w:w="183" w:type="dxa"/>
          </w:tcPr>
          <w:p w14:paraId="265954C9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67AFC" w14:textId="207DBC76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8F8D4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EEAA57" w14:textId="643DD672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B09B6D4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EB7BA15" w14:textId="4C5DA6DA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6A9403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BD35DF" w14:textId="3690BE74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4,049</w:t>
            </w:r>
          </w:p>
        </w:tc>
      </w:tr>
      <w:tr w:rsidR="000577F1" w:rsidRPr="00E2673C" w14:paraId="724C24EC" w14:textId="77777777" w:rsidTr="005F23DE">
        <w:trPr>
          <w:trHeight w:val="20"/>
        </w:trPr>
        <w:tc>
          <w:tcPr>
            <w:tcW w:w="2517" w:type="dxa"/>
            <w:hideMark/>
          </w:tcPr>
          <w:p w14:paraId="6CF279D6" w14:textId="77777777" w:rsidR="000577F1" w:rsidRPr="00E2673C" w:rsidRDefault="000577F1" w:rsidP="000577F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2D38F437" w14:textId="77777777" w:rsidR="000577F1" w:rsidRPr="00E2673C" w:rsidRDefault="000577F1" w:rsidP="000577F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DA3FD" w14:textId="2F0B0455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(2,97</w:t>
            </w:r>
            <w:r w:rsidR="003A2E6A" w:rsidRPr="00E2673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29892217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D8587" w14:textId="1A8D3D39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(1,157)</w:t>
            </w:r>
          </w:p>
        </w:tc>
        <w:tc>
          <w:tcPr>
            <w:tcW w:w="180" w:type="dxa"/>
          </w:tcPr>
          <w:p w14:paraId="0F28563A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09BCE" w14:textId="304C3E54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(2,62</w:t>
            </w:r>
            <w:r w:rsidR="003A2E6A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5E5F22B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84EA4" w14:textId="5EC6A2B2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(55)</w:t>
            </w:r>
          </w:p>
        </w:tc>
        <w:tc>
          <w:tcPr>
            <w:tcW w:w="180" w:type="dxa"/>
          </w:tcPr>
          <w:p w14:paraId="353D9629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67FA9" w14:textId="6F62C48F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(6,810)</w:t>
            </w:r>
          </w:p>
        </w:tc>
      </w:tr>
      <w:tr w:rsidR="000577F1" w:rsidRPr="00E2673C" w14:paraId="777918D8" w14:textId="77777777" w:rsidTr="005F23DE">
        <w:trPr>
          <w:trHeight w:val="20"/>
        </w:trPr>
        <w:tc>
          <w:tcPr>
            <w:tcW w:w="2517" w:type="dxa"/>
            <w:vAlign w:val="bottom"/>
            <w:hideMark/>
          </w:tcPr>
          <w:p w14:paraId="6E316A37" w14:textId="6AC58BEE" w:rsidR="000577F1" w:rsidRPr="00E2673C" w:rsidRDefault="000577F1" w:rsidP="000577F1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990" w:type="dxa"/>
          </w:tcPr>
          <w:p w14:paraId="78C4C32D" w14:textId="77777777" w:rsidR="000577F1" w:rsidRPr="00E2673C" w:rsidRDefault="000577F1" w:rsidP="000577F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097A6" w14:textId="4DCDA0F4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13,09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73469058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1C8663" w14:textId="109419DE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4,610</w:t>
            </w:r>
          </w:p>
        </w:tc>
        <w:tc>
          <w:tcPr>
            <w:tcW w:w="180" w:type="dxa"/>
          </w:tcPr>
          <w:p w14:paraId="625C7F12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3C02A" w14:textId="2D7EC211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7,10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066FD0F2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F848C" w14:textId="62EA2358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80" w:type="dxa"/>
          </w:tcPr>
          <w:p w14:paraId="0A7C9DEB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2F68B" w14:textId="59B6E6B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25,358</w:t>
            </w:r>
          </w:p>
        </w:tc>
      </w:tr>
    </w:tbl>
    <w:p w14:paraId="42915C7A" w14:textId="77777777" w:rsidR="00874EE6" w:rsidRPr="00E2673C" w:rsidRDefault="00874EE6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48"/>
        <w:gridCol w:w="972"/>
        <w:gridCol w:w="1277"/>
        <w:gridCol w:w="183"/>
        <w:gridCol w:w="1616"/>
        <w:gridCol w:w="181"/>
        <w:gridCol w:w="1350"/>
        <w:gridCol w:w="183"/>
        <w:gridCol w:w="1181"/>
      </w:tblGrid>
      <w:tr w:rsidR="008A0C83" w:rsidRPr="00E2673C" w14:paraId="40F01D5C" w14:textId="77777777" w:rsidTr="008A0C83">
        <w:trPr>
          <w:trHeight w:val="20"/>
          <w:tblHeader/>
        </w:trPr>
        <w:tc>
          <w:tcPr>
            <w:tcW w:w="2248" w:type="dxa"/>
            <w:vAlign w:val="bottom"/>
            <w:hideMark/>
          </w:tcPr>
          <w:p w14:paraId="7F84BC2F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E2673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Pr="00E2673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Pr="00E2673C">
              <w:br w:type="page"/>
            </w:r>
            <w:r w:rsidRPr="00E2673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Pr="00E2673C">
              <w:rPr>
                <w:sz w:val="30"/>
                <w:szCs w:val="30"/>
              </w:rPr>
              <w:br w:type="page"/>
            </w:r>
            <w:r w:rsidRPr="00E2673C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</w:p>
        </w:tc>
        <w:tc>
          <w:tcPr>
            <w:tcW w:w="972" w:type="dxa"/>
          </w:tcPr>
          <w:p w14:paraId="22344D17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1" w:type="dxa"/>
            <w:gridSpan w:val="7"/>
          </w:tcPr>
          <w:p w14:paraId="4B7E2221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E2673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E267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A0C83" w:rsidRPr="00E2673C" w14:paraId="2740C12C" w14:textId="77777777" w:rsidTr="008A0C83">
        <w:trPr>
          <w:trHeight w:val="20"/>
          <w:tblHeader/>
        </w:trPr>
        <w:tc>
          <w:tcPr>
            <w:tcW w:w="2248" w:type="dxa"/>
            <w:vAlign w:val="bottom"/>
            <w:hideMark/>
          </w:tcPr>
          <w:p w14:paraId="56A3364D" w14:textId="77777777" w:rsidR="008A0C83" w:rsidRPr="00E2673C" w:rsidRDefault="008A0C83" w:rsidP="005F23D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2" w:type="dxa"/>
          </w:tcPr>
          <w:p w14:paraId="4E6706AE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  <w:hideMark/>
          </w:tcPr>
          <w:p w14:paraId="617831D4" w14:textId="77777777" w:rsidR="008A0C83" w:rsidRPr="00E2673C" w:rsidRDefault="008A0C83" w:rsidP="005F23D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3" w:type="dxa"/>
            <w:vAlign w:val="bottom"/>
          </w:tcPr>
          <w:p w14:paraId="5B1C6C14" w14:textId="77777777" w:rsidR="008A0C83" w:rsidRPr="00E2673C" w:rsidRDefault="008A0C83" w:rsidP="005F23D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16" w:type="dxa"/>
            <w:vAlign w:val="bottom"/>
            <w:hideMark/>
          </w:tcPr>
          <w:p w14:paraId="6C6B21D7" w14:textId="77777777" w:rsidR="008A0C83" w:rsidRPr="00E2673C" w:rsidRDefault="008A0C83" w:rsidP="005F23D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เครื่องตกแต่ง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ติดตั้ง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และอุปกรณ์สำนักงาน</w:t>
            </w:r>
          </w:p>
        </w:tc>
        <w:tc>
          <w:tcPr>
            <w:tcW w:w="181" w:type="dxa"/>
            <w:vAlign w:val="bottom"/>
          </w:tcPr>
          <w:p w14:paraId="64FE287E" w14:textId="77777777" w:rsidR="008A0C83" w:rsidRPr="00E2673C" w:rsidRDefault="008A0C83" w:rsidP="005F23D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5645F7D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2673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3" w:type="dxa"/>
            <w:vAlign w:val="bottom"/>
          </w:tcPr>
          <w:p w14:paraId="76AFFF98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vAlign w:val="bottom"/>
            <w:hideMark/>
          </w:tcPr>
          <w:p w14:paraId="58ED6B78" w14:textId="77777777" w:rsidR="008A0C83" w:rsidRPr="00E2673C" w:rsidRDefault="008A0C83" w:rsidP="005F23D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2673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A0C83" w:rsidRPr="00E2673C" w14:paraId="48F22AFE" w14:textId="77777777" w:rsidTr="008A0C83">
        <w:trPr>
          <w:trHeight w:val="80"/>
          <w:tblHeader/>
        </w:trPr>
        <w:tc>
          <w:tcPr>
            <w:tcW w:w="2248" w:type="dxa"/>
          </w:tcPr>
          <w:p w14:paraId="7A3F8202" w14:textId="77777777" w:rsidR="008A0C83" w:rsidRPr="00E2673C" w:rsidRDefault="008A0C83" w:rsidP="005F23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16B7C70" w14:textId="77777777" w:rsidR="008A0C83" w:rsidRPr="00E2673C" w:rsidRDefault="008A0C83" w:rsidP="005F23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1" w:type="dxa"/>
            <w:gridSpan w:val="7"/>
            <w:hideMark/>
          </w:tcPr>
          <w:p w14:paraId="4391BC50" w14:textId="77777777" w:rsidR="008A0C83" w:rsidRPr="00E2673C" w:rsidRDefault="008A0C83" w:rsidP="005F23D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A0C83" w:rsidRPr="00E2673C" w14:paraId="02E66D66" w14:textId="77777777" w:rsidTr="008A0C83">
        <w:trPr>
          <w:trHeight w:val="20"/>
        </w:trPr>
        <w:tc>
          <w:tcPr>
            <w:tcW w:w="2248" w:type="dxa"/>
            <w:hideMark/>
          </w:tcPr>
          <w:p w14:paraId="0D683BA0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72" w:type="dxa"/>
          </w:tcPr>
          <w:p w14:paraId="72C42B6F" w14:textId="77777777" w:rsidR="008A0C83" w:rsidRPr="00E2673C" w:rsidRDefault="008A0C83" w:rsidP="005F23D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6AC33802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12,021</w:t>
            </w:r>
          </w:p>
        </w:tc>
        <w:tc>
          <w:tcPr>
            <w:tcW w:w="183" w:type="dxa"/>
          </w:tcPr>
          <w:p w14:paraId="5E489A23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24E22C2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2,361</w:t>
            </w:r>
          </w:p>
        </w:tc>
        <w:tc>
          <w:tcPr>
            <w:tcW w:w="181" w:type="dxa"/>
          </w:tcPr>
          <w:p w14:paraId="2A98317D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AF470D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9,630</w:t>
            </w:r>
          </w:p>
        </w:tc>
        <w:tc>
          <w:tcPr>
            <w:tcW w:w="183" w:type="dxa"/>
          </w:tcPr>
          <w:p w14:paraId="7E4591DD" w14:textId="77777777" w:rsidR="008A0C83" w:rsidRPr="00E2673C" w:rsidRDefault="008A0C83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F9CAD0" w14:textId="77777777" w:rsidR="008A0C83" w:rsidRPr="00E2673C" w:rsidRDefault="008A0C83" w:rsidP="003A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24,012</w:t>
            </w:r>
          </w:p>
        </w:tc>
      </w:tr>
      <w:tr w:rsidR="000577F1" w:rsidRPr="00E2673C" w14:paraId="1C172EC8" w14:textId="77777777" w:rsidTr="008A0C83">
        <w:trPr>
          <w:trHeight w:val="20"/>
        </w:trPr>
        <w:tc>
          <w:tcPr>
            <w:tcW w:w="2248" w:type="dxa"/>
          </w:tcPr>
          <w:p w14:paraId="5CFFA1BE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72" w:type="dxa"/>
          </w:tcPr>
          <w:p w14:paraId="55ECDF00" w14:textId="77777777" w:rsidR="000577F1" w:rsidRPr="00E2673C" w:rsidRDefault="000577F1" w:rsidP="000577F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7B33DFD5" w14:textId="5D916302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4,049</w:t>
            </w:r>
          </w:p>
        </w:tc>
        <w:tc>
          <w:tcPr>
            <w:tcW w:w="183" w:type="dxa"/>
          </w:tcPr>
          <w:p w14:paraId="101EF09C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E013876" w14:textId="570FE368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FDFCBA6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495C5" w14:textId="704D3ABC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A4260B7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F84FE29" w14:textId="6463A526" w:rsidR="000577F1" w:rsidRPr="00E2673C" w:rsidRDefault="000577F1" w:rsidP="003A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4,049</w:t>
            </w:r>
          </w:p>
        </w:tc>
      </w:tr>
      <w:tr w:rsidR="000577F1" w:rsidRPr="00E2673C" w14:paraId="54E8E8AA" w14:textId="77777777" w:rsidTr="008A0C83">
        <w:trPr>
          <w:trHeight w:val="20"/>
        </w:trPr>
        <w:tc>
          <w:tcPr>
            <w:tcW w:w="2248" w:type="dxa"/>
            <w:hideMark/>
          </w:tcPr>
          <w:p w14:paraId="406A77DD" w14:textId="77777777" w:rsidR="000577F1" w:rsidRPr="00E2673C" w:rsidRDefault="000577F1" w:rsidP="000577F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2" w:type="dxa"/>
          </w:tcPr>
          <w:p w14:paraId="4F851E85" w14:textId="77777777" w:rsidR="000577F1" w:rsidRPr="00E2673C" w:rsidRDefault="000577F1" w:rsidP="000577F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0A7DD" w14:textId="408A792A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(2,97</w:t>
            </w:r>
            <w:r w:rsidR="003A2E6A" w:rsidRPr="00E2673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B649110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E1378" w14:textId="72C6A3CC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75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(46</w:t>
            </w:r>
            <w:r w:rsidR="00544DC3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8DD916C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0CA3A" w14:textId="4C148416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(2,52</w:t>
            </w:r>
            <w:r w:rsidR="003A2E6A" w:rsidRPr="00E2673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FFB05C8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9CD62" w14:textId="0B5034FC" w:rsidR="000577F1" w:rsidRPr="00E2673C" w:rsidRDefault="000577F1" w:rsidP="003A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(5,96</w:t>
            </w:r>
            <w:r w:rsidR="003A2E6A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77F1" w:rsidRPr="00E2673C" w14:paraId="6A9EF412" w14:textId="77777777" w:rsidTr="008A0C83">
        <w:trPr>
          <w:trHeight w:hRule="exact" w:val="432"/>
        </w:trPr>
        <w:tc>
          <w:tcPr>
            <w:tcW w:w="2248" w:type="dxa"/>
            <w:vAlign w:val="bottom"/>
            <w:hideMark/>
          </w:tcPr>
          <w:p w14:paraId="0632A737" w14:textId="211F1176" w:rsidR="000577F1" w:rsidRPr="00E2673C" w:rsidRDefault="000577F1" w:rsidP="000577F1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972" w:type="dxa"/>
          </w:tcPr>
          <w:p w14:paraId="60459A35" w14:textId="77777777" w:rsidR="000577F1" w:rsidRPr="00E2673C" w:rsidRDefault="000577F1" w:rsidP="000577F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39CA0E" w14:textId="78E9F33B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13,09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3" w:type="dxa"/>
          </w:tcPr>
          <w:p w14:paraId="69095D04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24BCE" w14:textId="514226B1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544DC3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1" w:type="dxa"/>
          </w:tcPr>
          <w:p w14:paraId="3562E026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DE221" w14:textId="33FDC7B5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7,10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3" w:type="dxa"/>
          </w:tcPr>
          <w:p w14:paraId="3A18DB0A" w14:textId="77777777" w:rsidR="000577F1" w:rsidRPr="00E2673C" w:rsidRDefault="000577F1" w:rsidP="00057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97DA4F" w14:textId="601333B6" w:rsidR="000577F1" w:rsidRPr="00E2673C" w:rsidRDefault="000577F1" w:rsidP="003A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22,09</w:t>
            </w:r>
            <w:r w:rsidR="003A2E6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70D9165" w14:textId="77777777" w:rsidR="00A54747" w:rsidRPr="00E2673C" w:rsidRDefault="00A54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E2673C">
        <w:rPr>
          <w:rFonts w:cstheme="minorBidi"/>
        </w:rPr>
        <w:br w:type="page"/>
      </w:r>
    </w:p>
    <w:p w14:paraId="7D89F1CD" w14:textId="3314F353" w:rsidR="00DD57E6" w:rsidRPr="00E2673C" w:rsidRDefault="008A0C83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  <w:u w:val="none"/>
        </w:rPr>
        <w:lastRenderedPageBreak/>
        <w:t>8</w:t>
      </w:r>
      <w:r w:rsidR="00EA65FF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DD57E6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00E3E69" w14:textId="77777777" w:rsidR="004562AF" w:rsidRPr="00E2673C" w:rsidRDefault="004562AF" w:rsidP="004562AF">
      <w:pPr>
        <w:rPr>
          <w:rFonts w:cs="Cordia New"/>
          <w:sz w:val="30"/>
          <w:szCs w:val="30"/>
          <w:cs/>
          <w:lang w:val="th-TH"/>
        </w:rPr>
      </w:pPr>
    </w:p>
    <w:tbl>
      <w:tblPr>
        <w:tblW w:w="9334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11"/>
        <w:gridCol w:w="806"/>
        <w:gridCol w:w="1083"/>
        <w:gridCol w:w="202"/>
        <w:gridCol w:w="1142"/>
        <w:gridCol w:w="217"/>
        <w:gridCol w:w="1129"/>
        <w:gridCol w:w="207"/>
        <w:gridCol w:w="1137"/>
      </w:tblGrid>
      <w:tr w:rsidR="00874EE6" w:rsidRPr="00E2673C" w14:paraId="72A51CF8" w14:textId="77777777" w:rsidTr="00083DD4">
        <w:trPr>
          <w:trHeight w:val="416"/>
          <w:tblHeader/>
        </w:trPr>
        <w:tc>
          <w:tcPr>
            <w:tcW w:w="1827" w:type="pct"/>
            <w:hideMark/>
          </w:tcPr>
          <w:p w14:paraId="2D7CFC37" w14:textId="77777777" w:rsidR="00874EE6" w:rsidRPr="00E2673C" w:rsidRDefault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E2673C">
              <w:rPr>
                <w:rFonts w:ascii="Angsana New" w:hAnsi="Angsana New" w:cs="Angsana New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2" w:type="pct"/>
          </w:tcPr>
          <w:p w14:paraId="2EE49B0E" w14:textId="77777777" w:rsidR="00874EE6" w:rsidRPr="00E2673C" w:rsidRDefault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hideMark/>
          </w:tcPr>
          <w:p w14:paraId="131D3018" w14:textId="77777777" w:rsidR="00874EE6" w:rsidRPr="00E2673C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6" w:type="pct"/>
          </w:tcPr>
          <w:p w14:paraId="61CAD18C" w14:textId="77777777" w:rsidR="00874EE6" w:rsidRPr="00E2673C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hideMark/>
          </w:tcPr>
          <w:p w14:paraId="3CD5D6FB" w14:textId="77777777" w:rsidR="00874EE6" w:rsidRPr="00E2673C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681653" w:rsidRPr="00E2673C" w14:paraId="32AB4A08" w14:textId="77777777" w:rsidTr="004902C8">
        <w:trPr>
          <w:trHeight w:val="722"/>
          <w:tblHeader/>
        </w:trPr>
        <w:tc>
          <w:tcPr>
            <w:tcW w:w="1827" w:type="pct"/>
          </w:tcPr>
          <w:p w14:paraId="4355425E" w14:textId="77777777" w:rsidR="00681653" w:rsidRPr="00E2673C" w:rsidRDefault="00681653" w:rsidP="0068165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  <w:hideMark/>
          </w:tcPr>
          <w:p w14:paraId="38DFD5C2" w14:textId="77777777" w:rsidR="00681653" w:rsidRPr="00E2673C" w:rsidRDefault="00681653" w:rsidP="0068165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hideMark/>
          </w:tcPr>
          <w:p w14:paraId="7E18437F" w14:textId="6EB0B6AF" w:rsidR="00681653" w:rsidRPr="00E2673C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8" w:type="pct"/>
          </w:tcPr>
          <w:p w14:paraId="03E25F0B" w14:textId="77777777" w:rsidR="00681653" w:rsidRPr="00E2673C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1E64DEDF" w14:textId="737BE4EE" w:rsidR="00681653" w:rsidRPr="00E2673C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6" w:type="pct"/>
          </w:tcPr>
          <w:p w14:paraId="1EC6DB7E" w14:textId="77777777" w:rsidR="00681653" w:rsidRPr="00E2673C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hideMark/>
          </w:tcPr>
          <w:p w14:paraId="4DDF3961" w14:textId="75BB254A" w:rsidR="00681653" w:rsidRPr="00E2673C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1" w:type="pct"/>
          </w:tcPr>
          <w:p w14:paraId="07A91875" w14:textId="77777777" w:rsidR="00681653" w:rsidRPr="00E2673C" w:rsidRDefault="00681653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7D1BE84A" w14:textId="3C55FBE9" w:rsidR="00681653" w:rsidRPr="00E2673C" w:rsidRDefault="006E763D" w:rsidP="006816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1653"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E1AB9"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874EE6" w:rsidRPr="00E2673C" w14:paraId="2F50C332" w14:textId="77777777" w:rsidTr="004902C8">
        <w:trPr>
          <w:trHeight w:val="371"/>
          <w:tblHeader/>
        </w:trPr>
        <w:tc>
          <w:tcPr>
            <w:tcW w:w="1827" w:type="pct"/>
          </w:tcPr>
          <w:p w14:paraId="7043E527" w14:textId="77777777" w:rsidR="00874EE6" w:rsidRPr="00E2673C" w:rsidRDefault="00874EE6" w:rsidP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7BAF79C" w14:textId="77777777" w:rsidR="00874EE6" w:rsidRPr="00E2673C" w:rsidRDefault="00A4479A" w:rsidP="00A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41" w:type="pct"/>
            <w:gridSpan w:val="7"/>
            <w:hideMark/>
          </w:tcPr>
          <w:p w14:paraId="5ABA11FB" w14:textId="77777777" w:rsidR="00874EE6" w:rsidRPr="00E2673C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4EE6" w:rsidRPr="00E2673C" w14:paraId="3168E5DB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485D160D" w14:textId="77777777" w:rsidR="00874EE6" w:rsidRPr="00E2673C" w:rsidRDefault="00874EE6" w:rsidP="00874E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2" w:type="pct"/>
          </w:tcPr>
          <w:p w14:paraId="3623D61A" w14:textId="77777777" w:rsidR="00874EE6" w:rsidRPr="00E2673C" w:rsidRDefault="00874EE6" w:rsidP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D97412" w14:textId="77777777" w:rsidR="00874EE6" w:rsidRPr="00E2673C" w:rsidRDefault="00874EE6" w:rsidP="00874EE6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" w:type="pct"/>
          </w:tcPr>
          <w:p w14:paraId="0C469B1A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BB8EFA4" w14:textId="77777777" w:rsidR="00874EE6" w:rsidRPr="00E2673C" w:rsidRDefault="00874EE6" w:rsidP="004E6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50CE2D16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A47BEA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11326819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5D04160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EE6" w:rsidRPr="00E2673C" w14:paraId="0EE61731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046BE34" w14:textId="77777777" w:rsidR="00874EE6" w:rsidRPr="00E2673C" w:rsidRDefault="00874EE6" w:rsidP="00874E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432" w:type="pct"/>
          </w:tcPr>
          <w:p w14:paraId="54FB9AD8" w14:textId="77777777" w:rsidR="00874EE6" w:rsidRPr="00E2673C" w:rsidRDefault="00874EE6" w:rsidP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53703506" w14:textId="77777777" w:rsidR="00874EE6" w:rsidRPr="00E2673C" w:rsidRDefault="00874EE6" w:rsidP="00874EE6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" w:type="pct"/>
          </w:tcPr>
          <w:p w14:paraId="12AEF7E1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D683E44" w14:textId="77777777" w:rsidR="00874EE6" w:rsidRPr="00E2673C" w:rsidRDefault="00874EE6" w:rsidP="004E6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03299425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4EFF5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3D1683C4" w14:textId="77777777" w:rsidR="00874EE6" w:rsidRPr="00E2673C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3C9C70E" w14:textId="77777777" w:rsidR="00874EE6" w:rsidRPr="00E2673C" w:rsidRDefault="00874EE6" w:rsidP="00874EE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AB9" w:rsidRPr="00E2673C" w14:paraId="224D450D" w14:textId="77777777" w:rsidTr="00083DD4">
        <w:trPr>
          <w:trHeight w:val="404"/>
        </w:trPr>
        <w:tc>
          <w:tcPr>
            <w:tcW w:w="1827" w:type="pct"/>
            <w:hideMark/>
          </w:tcPr>
          <w:p w14:paraId="2C1461A2" w14:textId="77777777" w:rsidR="005E1AB9" w:rsidRPr="00E2673C" w:rsidRDefault="005E1AB9" w:rsidP="00D7761D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24F24B7C" w14:textId="77777777" w:rsidR="005E1AB9" w:rsidRPr="00E2673C" w:rsidRDefault="005E1AB9" w:rsidP="005E1AB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46A065" w14:textId="024CCCC8" w:rsidR="005E1AB9" w:rsidRPr="00E2673C" w:rsidRDefault="000577F1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50,719</w:t>
            </w:r>
          </w:p>
        </w:tc>
        <w:tc>
          <w:tcPr>
            <w:tcW w:w="108" w:type="pct"/>
          </w:tcPr>
          <w:p w14:paraId="7684466A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4B8E36EF" w14:textId="74A218B4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54,082</w:t>
            </w:r>
          </w:p>
        </w:tc>
        <w:tc>
          <w:tcPr>
            <w:tcW w:w="116" w:type="pct"/>
          </w:tcPr>
          <w:p w14:paraId="29DE545B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156DF41" w14:textId="3A52E08B" w:rsidR="005E1AB9" w:rsidRPr="00E2673C" w:rsidRDefault="000577F1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22,699</w:t>
            </w:r>
          </w:p>
        </w:tc>
        <w:tc>
          <w:tcPr>
            <w:tcW w:w="111" w:type="pct"/>
          </w:tcPr>
          <w:p w14:paraId="0CBFA34C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2EE8568E" w14:textId="7FE93B21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20,740</w:t>
            </w:r>
          </w:p>
        </w:tc>
      </w:tr>
      <w:tr w:rsidR="005E1AB9" w:rsidRPr="00E2673C" w14:paraId="0195BD23" w14:textId="77777777" w:rsidTr="00083DD4">
        <w:trPr>
          <w:trHeight w:val="392"/>
        </w:trPr>
        <w:tc>
          <w:tcPr>
            <w:tcW w:w="1827" w:type="pct"/>
            <w:hideMark/>
          </w:tcPr>
          <w:p w14:paraId="095ED7CC" w14:textId="77777777" w:rsidR="005E1AB9" w:rsidRPr="00E2673C" w:rsidRDefault="005E1AB9" w:rsidP="005E1AB9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432" w:type="pct"/>
          </w:tcPr>
          <w:p w14:paraId="168958F2" w14:textId="77777777" w:rsidR="005E1AB9" w:rsidRPr="00E2673C" w:rsidRDefault="005E1AB9" w:rsidP="005E1AB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2E25F95B" w14:textId="77777777" w:rsidR="005E1AB9" w:rsidRPr="00E2673C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" w:type="pct"/>
          </w:tcPr>
          <w:p w14:paraId="01DBEFCE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8B59D8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1602B387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0ADF66C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2CD33F70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F3579FD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AB9" w:rsidRPr="00E2673C" w14:paraId="13169B72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688597D1" w14:textId="77777777" w:rsidR="005E1AB9" w:rsidRPr="00E2673C" w:rsidRDefault="005E1AB9" w:rsidP="005E1AB9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681E1E4B" w14:textId="77777777" w:rsidR="005E1AB9" w:rsidRPr="00E2673C" w:rsidRDefault="005E1AB9" w:rsidP="005E1AB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67D01BB" w14:textId="7F95C1AC" w:rsidR="005E1AB9" w:rsidRPr="00E2673C" w:rsidRDefault="000577F1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108" w:type="pct"/>
          </w:tcPr>
          <w:p w14:paraId="64B83EA5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  <w:hideMark/>
          </w:tcPr>
          <w:p w14:paraId="0B48265F" w14:textId="0EC9E3E6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16" w:type="pct"/>
          </w:tcPr>
          <w:p w14:paraId="69F4C999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EE6F089" w14:textId="31FD65FE" w:rsidR="005E1AB9" w:rsidRPr="00E2673C" w:rsidRDefault="000577F1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11" w:type="pct"/>
          </w:tcPr>
          <w:p w14:paraId="2CA69E93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0F1E28F9" w14:textId="3D02B442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5E1AB9" w:rsidRPr="00E2673C" w14:paraId="1F78E965" w14:textId="77777777" w:rsidTr="00083DD4">
        <w:trPr>
          <w:trHeight w:val="821"/>
        </w:trPr>
        <w:tc>
          <w:tcPr>
            <w:tcW w:w="1827" w:type="pct"/>
            <w:vAlign w:val="bottom"/>
            <w:hideMark/>
          </w:tcPr>
          <w:p w14:paraId="655626B9" w14:textId="77777777" w:rsidR="005E1AB9" w:rsidRPr="00E2673C" w:rsidRDefault="005E1AB9" w:rsidP="005E1AB9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5187DE5" w14:textId="77777777" w:rsidR="005E1AB9" w:rsidRPr="00E2673C" w:rsidRDefault="005E1AB9" w:rsidP="005E1AB9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32" w:type="pct"/>
          </w:tcPr>
          <w:p w14:paraId="07A2893F" w14:textId="77777777" w:rsidR="005E1AB9" w:rsidRPr="00E2673C" w:rsidRDefault="005E1AB9" w:rsidP="005E1AB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7DB35" w14:textId="1F969B8A" w:rsidR="005E1AB9" w:rsidRPr="00E2673C" w:rsidRDefault="000577F1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125,719</w:t>
            </w:r>
          </w:p>
        </w:tc>
        <w:tc>
          <w:tcPr>
            <w:tcW w:w="108" w:type="pct"/>
          </w:tcPr>
          <w:p w14:paraId="6E211EE6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B4290" w14:textId="0444E0B5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119,082</w:t>
            </w:r>
          </w:p>
        </w:tc>
        <w:tc>
          <w:tcPr>
            <w:tcW w:w="116" w:type="pct"/>
          </w:tcPr>
          <w:p w14:paraId="502547A2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9E9F8" w14:textId="6AE5C7C8" w:rsidR="005E1AB9" w:rsidRPr="00E2673C" w:rsidRDefault="000577F1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42,699</w:t>
            </w:r>
          </w:p>
        </w:tc>
        <w:tc>
          <w:tcPr>
            <w:tcW w:w="111" w:type="pct"/>
          </w:tcPr>
          <w:p w14:paraId="65D199F2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BC45D" w14:textId="01F39DF5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40,740</w:t>
            </w:r>
          </w:p>
        </w:tc>
      </w:tr>
      <w:tr w:rsidR="005E1AB9" w:rsidRPr="00E2673C" w14:paraId="05076DF6" w14:textId="77777777" w:rsidTr="00681653">
        <w:trPr>
          <w:trHeight w:val="80"/>
        </w:trPr>
        <w:tc>
          <w:tcPr>
            <w:tcW w:w="1827" w:type="pct"/>
            <w:vAlign w:val="bottom"/>
          </w:tcPr>
          <w:p w14:paraId="2195A6F8" w14:textId="77777777" w:rsidR="005E1AB9" w:rsidRPr="00E2673C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1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432" w:type="pct"/>
          </w:tcPr>
          <w:p w14:paraId="05333C5B" w14:textId="77777777" w:rsidR="005E1AB9" w:rsidRPr="00E2673C" w:rsidRDefault="005E1AB9" w:rsidP="005E1AB9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bidi="ar-SA"/>
              </w:rPr>
            </w:pPr>
          </w:p>
        </w:tc>
        <w:tc>
          <w:tcPr>
            <w:tcW w:w="580" w:type="pct"/>
          </w:tcPr>
          <w:p w14:paraId="199F34BF" w14:textId="77777777" w:rsidR="005E1AB9" w:rsidRPr="00E2673C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pct"/>
          </w:tcPr>
          <w:p w14:paraId="0BB73405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2" w:type="pct"/>
          </w:tcPr>
          <w:p w14:paraId="0E5352E0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" w:type="pct"/>
          </w:tcPr>
          <w:p w14:paraId="2D9F118D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</w:tcPr>
          <w:p w14:paraId="4A710E36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" w:type="pct"/>
          </w:tcPr>
          <w:p w14:paraId="6E3B0C19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pct"/>
          </w:tcPr>
          <w:p w14:paraId="6A4C1D28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E1AB9" w:rsidRPr="00E2673C" w14:paraId="3D50E18F" w14:textId="77777777" w:rsidTr="00083DD4">
        <w:trPr>
          <w:trHeight w:val="404"/>
        </w:trPr>
        <w:tc>
          <w:tcPr>
            <w:tcW w:w="1827" w:type="pct"/>
            <w:vAlign w:val="bottom"/>
          </w:tcPr>
          <w:p w14:paraId="06560D0D" w14:textId="0AABC787" w:rsidR="005E1AB9" w:rsidRPr="00E2673C" w:rsidRDefault="005E1AB9" w:rsidP="005E1AB9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 w:rsidR="00AE73A9" w:rsidRPr="00E2673C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2E3F6771" w14:textId="77777777" w:rsidR="005E1AB9" w:rsidRPr="00E2673C" w:rsidRDefault="005E1AB9" w:rsidP="005E1AB9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51702AF9" w14:textId="77777777" w:rsidR="005E1AB9" w:rsidRPr="00E2673C" w:rsidRDefault="005E1AB9" w:rsidP="005E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572D72E3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59D65E8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025B16EE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B8B4AED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29C65538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8C01E22" w14:textId="77777777" w:rsidR="005E1AB9" w:rsidRPr="00E2673C" w:rsidRDefault="005E1AB9" w:rsidP="005E1AB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3A9" w:rsidRPr="00E2673C" w14:paraId="2401629B" w14:textId="77777777" w:rsidTr="005E1AB9">
        <w:trPr>
          <w:trHeight w:val="404"/>
        </w:trPr>
        <w:tc>
          <w:tcPr>
            <w:tcW w:w="1827" w:type="pct"/>
            <w:vAlign w:val="bottom"/>
          </w:tcPr>
          <w:p w14:paraId="2CA05A62" w14:textId="32AEE493" w:rsidR="00AE73A9" w:rsidRPr="00E2673C" w:rsidRDefault="00AE73A9" w:rsidP="00D7761D">
            <w:pPr>
              <w:tabs>
                <w:tab w:val="clear" w:pos="227"/>
                <w:tab w:val="clear" w:pos="454"/>
                <w:tab w:val="clear" w:pos="680"/>
                <w:tab w:val="left" w:pos="286"/>
              </w:tabs>
              <w:spacing w:line="240" w:lineRule="auto"/>
              <w:ind w:left="560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ไม่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32" w:type="pct"/>
          </w:tcPr>
          <w:p w14:paraId="1EB82317" w14:textId="2A9BD3E3" w:rsidR="00AE73A9" w:rsidRPr="00E2673C" w:rsidRDefault="00AE73A9" w:rsidP="00AE73A9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580" w:type="pct"/>
            <w:vAlign w:val="bottom"/>
          </w:tcPr>
          <w:p w14:paraId="1926F9C2" w14:textId="788B01C3" w:rsidR="00AE73A9" w:rsidRPr="00E2673C" w:rsidRDefault="000577F1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14:paraId="07483722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877DAE8" w14:textId="26B47DDE" w:rsidR="00AE73A9" w:rsidRPr="00E2673C" w:rsidRDefault="00AE73A9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2915E208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78D082D" w14:textId="2255B6D4" w:rsidR="00AE73A9" w:rsidRPr="00E2673C" w:rsidRDefault="000577F1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78,700</w:t>
            </w:r>
          </w:p>
        </w:tc>
        <w:tc>
          <w:tcPr>
            <w:tcW w:w="111" w:type="pct"/>
            <w:vAlign w:val="bottom"/>
          </w:tcPr>
          <w:p w14:paraId="087F73D4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C8B3873" w14:textId="64F1C87C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45,000</w:t>
            </w:r>
          </w:p>
        </w:tc>
      </w:tr>
      <w:tr w:rsidR="00AE73A9" w:rsidRPr="00E2673C" w14:paraId="4AF65C85" w14:textId="77777777" w:rsidTr="00083DD4">
        <w:trPr>
          <w:trHeight w:val="404"/>
        </w:trPr>
        <w:tc>
          <w:tcPr>
            <w:tcW w:w="1827" w:type="pct"/>
            <w:vAlign w:val="bottom"/>
          </w:tcPr>
          <w:p w14:paraId="6131D0D5" w14:textId="043FC1E2" w:rsidR="00AE73A9" w:rsidRPr="00E2673C" w:rsidRDefault="00AE73A9" w:rsidP="00AE73A9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pct"/>
          </w:tcPr>
          <w:p w14:paraId="4F256062" w14:textId="77777777" w:rsidR="00AE73A9" w:rsidRPr="00E2673C" w:rsidRDefault="00AE73A9" w:rsidP="00AE73A9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67EF63BE" w14:textId="77777777" w:rsidR="00AE73A9" w:rsidRPr="00E2673C" w:rsidRDefault="00AE73A9" w:rsidP="00AE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65D26F8D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50E53E8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21B5C366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15EAE8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44E1B1BA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16C188B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3A9" w:rsidRPr="00E2673C" w14:paraId="2A385B8B" w14:textId="77777777" w:rsidTr="00083DD4">
        <w:trPr>
          <w:trHeight w:val="392"/>
        </w:trPr>
        <w:tc>
          <w:tcPr>
            <w:tcW w:w="1827" w:type="pct"/>
            <w:vAlign w:val="bottom"/>
            <w:hideMark/>
          </w:tcPr>
          <w:p w14:paraId="235EC56D" w14:textId="77777777" w:rsidR="00AE73A9" w:rsidRPr="00E2673C" w:rsidRDefault="00AE73A9" w:rsidP="00AE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32" w:type="pct"/>
          </w:tcPr>
          <w:p w14:paraId="05C8B3A1" w14:textId="77777777" w:rsidR="00AE73A9" w:rsidRPr="00E2673C" w:rsidRDefault="00AE73A9" w:rsidP="00AE73A9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9FD078" w14:textId="77777777" w:rsidR="00AE73A9" w:rsidRPr="00E2673C" w:rsidRDefault="00AE73A9" w:rsidP="00AE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310D9982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C6EB43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773C5DC6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1E67F9F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62BAD8FE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5236722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3A9" w:rsidRPr="00E2673C" w14:paraId="08723496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4F1CB551" w14:textId="77777777" w:rsidR="00AE73A9" w:rsidRPr="00E2673C" w:rsidRDefault="00AE73A9" w:rsidP="00D7761D">
            <w:pPr>
              <w:tabs>
                <w:tab w:val="clear" w:pos="227"/>
                <w:tab w:val="left" w:pos="290"/>
              </w:tabs>
              <w:spacing w:line="240" w:lineRule="auto"/>
              <w:ind w:left="731" w:hanging="45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1B64CBC1" w14:textId="77777777" w:rsidR="00AE73A9" w:rsidRPr="00E2673C" w:rsidRDefault="00AE73A9" w:rsidP="00AE73A9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4E9711A" w14:textId="5B121AF2" w:rsidR="00AE73A9" w:rsidRPr="00E2673C" w:rsidRDefault="000577F1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114,371</w:t>
            </w:r>
          </w:p>
        </w:tc>
        <w:tc>
          <w:tcPr>
            <w:tcW w:w="108" w:type="pct"/>
          </w:tcPr>
          <w:p w14:paraId="0AA49896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2" w:type="pct"/>
            <w:hideMark/>
          </w:tcPr>
          <w:p w14:paraId="677E776D" w14:textId="3811D214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56,038</w:t>
            </w:r>
          </w:p>
        </w:tc>
        <w:tc>
          <w:tcPr>
            <w:tcW w:w="116" w:type="pct"/>
          </w:tcPr>
          <w:p w14:paraId="79B86EA1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379151E" w14:textId="5C6C43AC" w:rsidR="00AE73A9" w:rsidRPr="00E2673C" w:rsidRDefault="000577F1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pct"/>
            <w:vAlign w:val="bottom"/>
          </w:tcPr>
          <w:p w14:paraId="472BF8D7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7CF61AE1" w14:textId="1C9F3ACB" w:rsidR="00AE73A9" w:rsidRPr="00E2673C" w:rsidRDefault="00AE73A9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E73A9" w:rsidRPr="00E2673C" w14:paraId="4A0EBBCB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05801EF" w14:textId="77777777" w:rsidR="00AE73A9" w:rsidRPr="00E2673C" w:rsidRDefault="00AE73A9" w:rsidP="00AE73A9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432" w:type="pct"/>
          </w:tcPr>
          <w:p w14:paraId="6B4F0470" w14:textId="77777777" w:rsidR="00AE73A9" w:rsidRPr="00E2673C" w:rsidRDefault="00AE73A9" w:rsidP="00AE73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6A3BFD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38C4A20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8049912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" w:type="pct"/>
          </w:tcPr>
          <w:p w14:paraId="137133AA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8D7B85A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" w:type="pct"/>
          </w:tcPr>
          <w:p w14:paraId="06C84C5C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D261C0B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3A9" w:rsidRPr="00E2673C" w14:paraId="202E89DB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324746DE" w14:textId="77777777" w:rsidR="00AE73A9" w:rsidRPr="00E2673C" w:rsidRDefault="00AE73A9" w:rsidP="00AE73A9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432" w:type="pct"/>
          </w:tcPr>
          <w:p w14:paraId="7376909B" w14:textId="77777777" w:rsidR="00AE73A9" w:rsidRPr="00E2673C" w:rsidRDefault="00AE73A9" w:rsidP="00AE73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69681F9" w14:textId="66E309FA" w:rsidR="00AE73A9" w:rsidRPr="00E2673C" w:rsidRDefault="000577F1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7,457</w:t>
            </w:r>
          </w:p>
        </w:tc>
        <w:tc>
          <w:tcPr>
            <w:tcW w:w="108" w:type="pct"/>
          </w:tcPr>
          <w:p w14:paraId="7704E414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11AEBD11" w14:textId="23A97029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9,694</w:t>
            </w:r>
          </w:p>
        </w:tc>
        <w:tc>
          <w:tcPr>
            <w:tcW w:w="116" w:type="pct"/>
          </w:tcPr>
          <w:p w14:paraId="7797FAEE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1C8280C9" w14:textId="153ADFE6" w:rsidR="00AE73A9" w:rsidRPr="00E2673C" w:rsidRDefault="000577F1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6,200</w:t>
            </w:r>
          </w:p>
        </w:tc>
        <w:tc>
          <w:tcPr>
            <w:tcW w:w="111" w:type="pct"/>
          </w:tcPr>
          <w:p w14:paraId="55937077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144E7015" w14:textId="2CCE6DC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6,279</w:t>
            </w:r>
          </w:p>
        </w:tc>
      </w:tr>
      <w:tr w:rsidR="00AE73A9" w:rsidRPr="00E2673C" w14:paraId="78E7A1F8" w14:textId="77777777" w:rsidTr="005E1AB9">
        <w:trPr>
          <w:trHeight w:val="416"/>
        </w:trPr>
        <w:tc>
          <w:tcPr>
            <w:tcW w:w="1827" w:type="pct"/>
            <w:vAlign w:val="bottom"/>
            <w:hideMark/>
          </w:tcPr>
          <w:p w14:paraId="346B6130" w14:textId="77777777" w:rsidR="00AE73A9" w:rsidRPr="00E2673C" w:rsidRDefault="00AE73A9" w:rsidP="00AE73A9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32" w:type="pct"/>
          </w:tcPr>
          <w:p w14:paraId="167C44FC" w14:textId="77777777" w:rsidR="00AE73A9" w:rsidRPr="00E2673C" w:rsidRDefault="00AE73A9" w:rsidP="00AE73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F2328" w14:textId="0E0750A0" w:rsidR="00AE73A9" w:rsidRPr="00E2673C" w:rsidRDefault="000577F1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121,828</w:t>
            </w:r>
          </w:p>
        </w:tc>
        <w:tc>
          <w:tcPr>
            <w:tcW w:w="108" w:type="pct"/>
            <w:vAlign w:val="bottom"/>
          </w:tcPr>
          <w:p w14:paraId="1AA4846F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795411" w14:textId="6499F7BC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184,814</w:t>
            </w:r>
          </w:p>
        </w:tc>
        <w:tc>
          <w:tcPr>
            <w:tcW w:w="116" w:type="pct"/>
            <w:vAlign w:val="bottom"/>
          </w:tcPr>
          <w:p w14:paraId="2D9ADD6E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D82DA" w14:textId="0E1E5657" w:rsidR="00AE73A9" w:rsidRPr="00E2673C" w:rsidRDefault="000577F1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84,900</w:t>
            </w:r>
          </w:p>
        </w:tc>
        <w:tc>
          <w:tcPr>
            <w:tcW w:w="111" w:type="pct"/>
            <w:vAlign w:val="bottom"/>
          </w:tcPr>
          <w:p w14:paraId="5201C062" w14:textId="77777777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3E4B9E" w14:textId="349612D2" w:rsidR="00AE73A9" w:rsidRPr="00E2673C" w:rsidRDefault="00AE73A9" w:rsidP="00AE73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92,019</w:t>
            </w:r>
          </w:p>
        </w:tc>
      </w:tr>
      <w:tr w:rsidR="00AE73A9" w:rsidRPr="00E2673C" w14:paraId="4DE685CA" w14:textId="77777777" w:rsidTr="004902C8">
        <w:trPr>
          <w:trHeight w:hRule="exact" w:val="117"/>
        </w:trPr>
        <w:tc>
          <w:tcPr>
            <w:tcW w:w="1827" w:type="pct"/>
          </w:tcPr>
          <w:p w14:paraId="693DA26C" w14:textId="77777777" w:rsidR="00AE73A9" w:rsidRPr="00E2673C" w:rsidRDefault="00AE73A9" w:rsidP="0049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1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432" w:type="pct"/>
          </w:tcPr>
          <w:p w14:paraId="7C8D08D5" w14:textId="77777777" w:rsidR="00AE73A9" w:rsidRPr="00E2673C" w:rsidRDefault="00AE73A9" w:rsidP="004902C8">
            <w:pPr>
              <w:pStyle w:val="acctfourfigures"/>
              <w:tabs>
                <w:tab w:val="left" w:pos="720"/>
              </w:tabs>
              <w:spacing w:line="240" w:lineRule="auto"/>
              <w:ind w:left="-79" w:right="-79"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580" w:type="pct"/>
          </w:tcPr>
          <w:p w14:paraId="4998E065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08" w:type="pct"/>
          </w:tcPr>
          <w:p w14:paraId="08E556D7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612" w:type="pct"/>
          </w:tcPr>
          <w:p w14:paraId="614128E8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85" w:firstLine="11"/>
              <w:rPr>
                <w:rFonts w:ascii="Angsana New" w:hAnsi="Angsana New" w:cs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6" w:type="pct"/>
          </w:tcPr>
          <w:p w14:paraId="1BCB2BF8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605" w:type="pct"/>
          </w:tcPr>
          <w:p w14:paraId="5C627AD8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5"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1" w:type="pct"/>
          </w:tcPr>
          <w:p w14:paraId="490FA1AF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609" w:type="pct"/>
          </w:tcPr>
          <w:p w14:paraId="77BAA205" w14:textId="77777777" w:rsidR="00AE73A9" w:rsidRPr="00E2673C" w:rsidRDefault="00AE73A9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 w:firstLine="11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4902C8" w:rsidRPr="00E2673C" w14:paraId="2DC1A5BB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49F070CE" w14:textId="7EC9F897" w:rsidR="004902C8" w:rsidRPr="00E2673C" w:rsidRDefault="004902C8" w:rsidP="00AE73A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267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2" w:type="pct"/>
          </w:tcPr>
          <w:p w14:paraId="282472DE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95774EF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4B2DB6D6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33CC0A8E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35BDC91F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4CD97471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D54E625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4D0E0424" w14:textId="77777777" w:rsidR="004902C8" w:rsidRPr="00E2673C" w:rsidRDefault="004902C8" w:rsidP="00AE73A9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2C8" w:rsidRPr="00E2673C" w14:paraId="78B808C4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7808F3BC" w14:textId="2552AC19" w:rsidR="004902C8" w:rsidRPr="00E2673C" w:rsidRDefault="004902C8" w:rsidP="00AE73A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pct"/>
          </w:tcPr>
          <w:p w14:paraId="0A7B5D8C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9C08D37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2AF64A27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5878579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7B183B7C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6BAEFDA7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3345E861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1BF09CB2" w14:textId="77777777" w:rsidR="004902C8" w:rsidRPr="00E2673C" w:rsidRDefault="004902C8" w:rsidP="00AE73A9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5F37" w:rsidRPr="00E2673C" w14:paraId="5D4C592F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400009DE" w14:textId="20A60509" w:rsidR="00615F37" w:rsidRPr="00E2673C" w:rsidRDefault="00615F37" w:rsidP="00D7761D">
            <w:pPr>
              <w:tabs>
                <w:tab w:val="clear" w:pos="227"/>
              </w:tabs>
              <w:ind w:left="38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5C876549" w14:textId="77777777" w:rsidR="00615F37" w:rsidRPr="00E2673C" w:rsidRDefault="00615F37" w:rsidP="00615F3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4580FA" w14:textId="0E091D50" w:rsidR="00615F37" w:rsidRPr="00E2673C" w:rsidRDefault="00615F37" w:rsidP="00615F37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1,922,878</w:t>
            </w:r>
          </w:p>
        </w:tc>
        <w:tc>
          <w:tcPr>
            <w:tcW w:w="108" w:type="pct"/>
          </w:tcPr>
          <w:p w14:paraId="7271E064" w14:textId="77777777" w:rsidR="00615F37" w:rsidRPr="00E2673C" w:rsidRDefault="00615F37" w:rsidP="00615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15BA59E9" w14:textId="0EB631C0" w:rsidR="00615F37" w:rsidRPr="00E2673C" w:rsidRDefault="00615F37" w:rsidP="00615F3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1,806,420</w:t>
            </w:r>
          </w:p>
        </w:tc>
        <w:tc>
          <w:tcPr>
            <w:tcW w:w="116" w:type="pct"/>
          </w:tcPr>
          <w:p w14:paraId="2918039B" w14:textId="77777777" w:rsidR="00615F37" w:rsidRPr="00E2673C" w:rsidRDefault="00615F37" w:rsidP="00615F3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194F217C" w14:textId="7E9F4240" w:rsidR="00615F37" w:rsidRPr="00E2673C" w:rsidRDefault="00615F37" w:rsidP="00615F3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1" w:type="pct"/>
            <w:vAlign w:val="bottom"/>
          </w:tcPr>
          <w:p w14:paraId="0BC4532A" w14:textId="77777777" w:rsidR="00615F37" w:rsidRPr="00E2673C" w:rsidRDefault="00615F37" w:rsidP="00615F3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14:paraId="05B71FD1" w14:textId="3EBD9799" w:rsidR="00615F37" w:rsidRPr="00E2673C" w:rsidRDefault="00615F37" w:rsidP="00615F3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02C8" w:rsidRPr="00E2673C" w14:paraId="5C9B95C4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39B499A6" w14:textId="0A6D9649" w:rsidR="004902C8" w:rsidRPr="00E2673C" w:rsidRDefault="004902C8" w:rsidP="00AE73A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เงินกู้ยืมระยะยาวจากบุคคลหรือกิจการที่</w:t>
            </w:r>
          </w:p>
        </w:tc>
        <w:tc>
          <w:tcPr>
            <w:tcW w:w="432" w:type="pct"/>
          </w:tcPr>
          <w:p w14:paraId="60775AFB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DEA3BAE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E005CA5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EEF2F5B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68F8BB5B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2938714B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755F1EEA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5D31DA96" w14:textId="77777777" w:rsidR="004902C8" w:rsidRPr="00E2673C" w:rsidRDefault="004902C8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2C8" w:rsidRPr="00E2673C" w14:paraId="2469A1AD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649FB3BE" w14:textId="29312E26" w:rsidR="004902C8" w:rsidRPr="00E2673C" w:rsidRDefault="00E95518" w:rsidP="00AE73A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902C8"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432" w:type="pct"/>
          </w:tcPr>
          <w:p w14:paraId="5DBF7F1A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67BE4AF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2A00D80E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7D6D59B0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6716B583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6D3E571A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26"/>
                <w:tab w:val="decimal" w:pos="873"/>
              </w:tabs>
              <w:spacing w:line="240" w:lineRule="atLeast"/>
              <w:ind w:right="-9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0BA06B99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244C7678" w14:textId="77777777" w:rsidR="004902C8" w:rsidRPr="00E2673C" w:rsidRDefault="004902C8" w:rsidP="00AE73A9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2C8" w:rsidRPr="00E2673C" w14:paraId="4DC9B083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39A7D686" w14:textId="78D7CD61" w:rsidR="004902C8" w:rsidRPr="00E2673C" w:rsidRDefault="004902C8" w:rsidP="00D7761D">
            <w:pPr>
              <w:tabs>
                <w:tab w:val="clear" w:pos="227"/>
              </w:tabs>
              <w:ind w:left="38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pct"/>
          </w:tcPr>
          <w:p w14:paraId="76DD9357" w14:textId="09EF06DD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580" w:type="pct"/>
            <w:vAlign w:val="bottom"/>
          </w:tcPr>
          <w:p w14:paraId="2D6A6771" w14:textId="31E7133E" w:rsidR="004902C8" w:rsidRPr="00E2673C" w:rsidRDefault="004902C8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14:paraId="660F372F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0C4FDCF" w14:textId="08DA0BE4" w:rsidR="004902C8" w:rsidRPr="00E2673C" w:rsidRDefault="004902C8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5049D214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3B0D280D" w14:textId="3006DF8E" w:rsidR="004902C8" w:rsidRPr="00E2673C" w:rsidRDefault="004902C8" w:rsidP="004902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97,706</w:t>
            </w:r>
          </w:p>
        </w:tc>
        <w:tc>
          <w:tcPr>
            <w:tcW w:w="111" w:type="pct"/>
            <w:vAlign w:val="bottom"/>
          </w:tcPr>
          <w:p w14:paraId="02C64BF3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0C5C58DC" w14:textId="12BB0722" w:rsidR="004902C8" w:rsidRPr="00E2673C" w:rsidRDefault="004902C8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194,446</w:t>
            </w:r>
          </w:p>
        </w:tc>
      </w:tr>
      <w:tr w:rsidR="004902C8" w:rsidRPr="00E2673C" w14:paraId="459BCBAD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19608500" w14:textId="46CC8329" w:rsidR="004902C8" w:rsidRPr="00E2673C" w:rsidRDefault="004902C8" w:rsidP="007749F8">
            <w:pPr>
              <w:ind w:left="180" w:right="-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เงินกู้ยืมระยะยาวจากบุคคลหรือกิจการ</w:t>
            </w:r>
            <w:r w:rsidR="007749F8" w:rsidRPr="00E26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32" w:type="pct"/>
          </w:tcPr>
          <w:p w14:paraId="26DB0CF2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C8C5F61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" w:type="pct"/>
          </w:tcPr>
          <w:p w14:paraId="7033E04E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113108E6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212F1D13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277B1A40" w14:textId="77777777" w:rsidR="004902C8" w:rsidRPr="00E2673C" w:rsidRDefault="004902C8" w:rsidP="004902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" w:type="pct"/>
          </w:tcPr>
          <w:p w14:paraId="38AAD381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0C80D5EE" w14:textId="77777777" w:rsidR="004902C8" w:rsidRPr="00E2673C" w:rsidRDefault="004902C8" w:rsidP="00AE73A9">
            <w:pPr>
              <w:pStyle w:val="acctfourfigures"/>
              <w:tabs>
                <w:tab w:val="decimal" w:pos="727"/>
                <w:tab w:val="decimal" w:pos="9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2C8" w:rsidRPr="00E2673C" w14:paraId="02FFA65F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783A724E" w14:textId="156FE436" w:rsidR="004902C8" w:rsidRPr="00E2673C" w:rsidRDefault="004902C8" w:rsidP="00D7761D">
            <w:pPr>
              <w:tabs>
                <w:tab w:val="clear" w:pos="227"/>
              </w:tabs>
              <w:ind w:left="38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pct"/>
          </w:tcPr>
          <w:p w14:paraId="754005B5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427D5D5" w14:textId="4A377339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522,96</w:t>
            </w:r>
            <w:r w:rsidR="00883686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" w:type="pct"/>
          </w:tcPr>
          <w:p w14:paraId="77432790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</w:tcPr>
          <w:p w14:paraId="6651C1B0" w14:textId="133BF569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417,</w:t>
            </w: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689</w:t>
            </w:r>
          </w:p>
        </w:tc>
        <w:tc>
          <w:tcPr>
            <w:tcW w:w="116" w:type="pct"/>
          </w:tcPr>
          <w:p w14:paraId="698058DF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vAlign w:val="bottom"/>
          </w:tcPr>
          <w:p w14:paraId="7BDE5E57" w14:textId="7E42897F" w:rsidR="004902C8" w:rsidRPr="00E2673C" w:rsidRDefault="004902C8" w:rsidP="004902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102,272</w:t>
            </w:r>
          </w:p>
        </w:tc>
        <w:tc>
          <w:tcPr>
            <w:tcW w:w="111" w:type="pct"/>
            <w:vAlign w:val="bottom"/>
          </w:tcPr>
          <w:p w14:paraId="1CD62F10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  <w:vAlign w:val="bottom"/>
          </w:tcPr>
          <w:p w14:paraId="5FD82B3D" w14:textId="59A1B5FF" w:rsidR="004902C8" w:rsidRPr="00E2673C" w:rsidRDefault="004902C8" w:rsidP="004902C8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02C8" w:rsidRPr="00E2673C" w14:paraId="779D151A" w14:textId="77777777" w:rsidTr="005D183A">
        <w:trPr>
          <w:trHeight w:hRule="exact" w:val="419"/>
        </w:trPr>
        <w:tc>
          <w:tcPr>
            <w:tcW w:w="1827" w:type="pct"/>
            <w:vAlign w:val="bottom"/>
          </w:tcPr>
          <w:p w14:paraId="5BD60B40" w14:textId="2BCFEC9A" w:rsidR="004902C8" w:rsidRPr="00E2673C" w:rsidRDefault="004902C8" w:rsidP="00AE73A9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32" w:type="pct"/>
          </w:tcPr>
          <w:p w14:paraId="3D7A70D7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D47BE33" w14:textId="62B4982D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183,503</w:t>
            </w:r>
          </w:p>
        </w:tc>
        <w:tc>
          <w:tcPr>
            <w:tcW w:w="108" w:type="pct"/>
          </w:tcPr>
          <w:p w14:paraId="6458790D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14:paraId="3128CF5A" w14:textId="453ED415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115,567</w:t>
            </w:r>
          </w:p>
        </w:tc>
        <w:tc>
          <w:tcPr>
            <w:tcW w:w="116" w:type="pct"/>
          </w:tcPr>
          <w:p w14:paraId="05A76B31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left w:val="nil"/>
              <w:bottom w:val="single" w:sz="4" w:space="0" w:color="auto"/>
              <w:right w:val="nil"/>
            </w:tcBorders>
          </w:tcPr>
          <w:p w14:paraId="02C7F2D3" w14:textId="165B0C63" w:rsidR="004902C8" w:rsidRPr="00E2673C" w:rsidRDefault="004902C8" w:rsidP="004902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17,405</w:t>
            </w:r>
          </w:p>
        </w:tc>
        <w:tc>
          <w:tcPr>
            <w:tcW w:w="111" w:type="pct"/>
          </w:tcPr>
          <w:p w14:paraId="4BBB28B9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tcBorders>
              <w:left w:val="nil"/>
              <w:bottom w:val="single" w:sz="4" w:space="0" w:color="auto"/>
              <w:right w:val="nil"/>
            </w:tcBorders>
          </w:tcPr>
          <w:p w14:paraId="66161128" w14:textId="3DF6F4E0" w:rsidR="004902C8" w:rsidRPr="00E2673C" w:rsidRDefault="004902C8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18,542</w:t>
            </w:r>
          </w:p>
        </w:tc>
      </w:tr>
      <w:tr w:rsidR="004902C8" w:rsidRPr="00E2673C" w14:paraId="60FD5FCE" w14:textId="77777777" w:rsidTr="005D183A">
        <w:trPr>
          <w:trHeight w:val="416"/>
        </w:trPr>
        <w:tc>
          <w:tcPr>
            <w:tcW w:w="1827" w:type="pct"/>
            <w:vAlign w:val="bottom"/>
            <w:hideMark/>
          </w:tcPr>
          <w:p w14:paraId="2A51DCC3" w14:textId="650B5512" w:rsidR="004902C8" w:rsidRPr="00E2673C" w:rsidRDefault="004902C8" w:rsidP="00AE73A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32" w:type="pct"/>
          </w:tcPr>
          <w:p w14:paraId="218EE594" w14:textId="77777777" w:rsidR="004902C8" w:rsidRPr="00E2673C" w:rsidRDefault="004902C8" w:rsidP="00AE73A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A3636" w14:textId="1ED9866F" w:rsidR="004902C8" w:rsidRPr="00E2673C" w:rsidRDefault="004902C8" w:rsidP="00AE73A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2,629,34</w:t>
            </w:r>
            <w:r w:rsidR="00883686" w:rsidRPr="00E2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" w:type="pct"/>
            <w:vAlign w:val="bottom"/>
          </w:tcPr>
          <w:p w14:paraId="5CCE681E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3112" w14:textId="614364F7" w:rsidR="004902C8" w:rsidRPr="00E2673C" w:rsidRDefault="004902C8" w:rsidP="00AE73A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2,339,676</w:t>
            </w:r>
          </w:p>
        </w:tc>
        <w:tc>
          <w:tcPr>
            <w:tcW w:w="116" w:type="pct"/>
            <w:vAlign w:val="bottom"/>
          </w:tcPr>
          <w:p w14:paraId="5ED07F24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AA6ECD" w14:textId="7185316B" w:rsidR="004902C8" w:rsidRPr="00E2673C" w:rsidRDefault="004902C8" w:rsidP="004902C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67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217,383</w:t>
            </w:r>
          </w:p>
        </w:tc>
        <w:tc>
          <w:tcPr>
            <w:tcW w:w="111" w:type="pct"/>
            <w:vAlign w:val="bottom"/>
          </w:tcPr>
          <w:p w14:paraId="4869AFCC" w14:textId="77777777" w:rsidR="004902C8" w:rsidRPr="00E2673C" w:rsidRDefault="004902C8" w:rsidP="00AE73A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A12BB" w14:textId="1DC5BFF9" w:rsidR="004902C8" w:rsidRPr="00E2673C" w:rsidRDefault="004902C8" w:rsidP="004902C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212,988</w:t>
            </w:r>
          </w:p>
        </w:tc>
      </w:tr>
    </w:tbl>
    <w:p w14:paraId="171D125E" w14:textId="77777777" w:rsidR="006504F0" w:rsidRPr="00E2673C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lastRenderedPageBreak/>
        <w:t>เงินกู้ยืมระยะยาวจากกิจการอื่น และดอกเบี้ยค้างจ่ายจะถึงกำหนดชำระเต็มจำนวนในกรณีดังต่อไปนี้</w:t>
      </w:r>
    </w:p>
    <w:p w14:paraId="51564D41" w14:textId="77777777" w:rsidR="006504F0" w:rsidRPr="00E2673C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76DE9DC9" w14:textId="5FA0FB62" w:rsidR="006504F0" w:rsidRPr="00E2673C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ก)</w:t>
      </w:r>
      <w:r w:rsidRPr="00E2673C">
        <w:rPr>
          <w:rFonts w:ascii="Angsana New" w:hAnsi="Angsana New" w:cs="Angsana New"/>
          <w:sz w:val="30"/>
          <w:szCs w:val="30"/>
        </w:rPr>
        <w:t>   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เมื่อมีเงินสดส่วนเกินที่เกิดจากการขายของผู้กู้หรือของบริษัทย่อยหรือการขายทรัพย์สินใด</w:t>
      </w:r>
      <w:r w:rsidR="00A06BB3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ๆ </w:t>
      </w:r>
      <w:r w:rsidRPr="00E2673C">
        <w:rPr>
          <w:rFonts w:ascii="Angsana New" w:hAnsi="Angsana New" w:cs="Angsana New"/>
          <w:sz w:val="30"/>
          <w:szCs w:val="30"/>
        </w:rPr>
        <w:t> </w:t>
      </w:r>
      <w:r w:rsidRPr="00E2673C">
        <w:rPr>
          <w:rFonts w:ascii="Angsana New" w:hAnsi="Angsana New" w:cs="Angsana New"/>
          <w:sz w:val="30"/>
          <w:szCs w:val="30"/>
          <w:cs/>
        </w:rPr>
        <w:t>หรือ</w:t>
      </w:r>
    </w:p>
    <w:p w14:paraId="32BB3C7E" w14:textId="77777777" w:rsidR="006504F0" w:rsidRPr="00E2673C" w:rsidRDefault="006504F0" w:rsidP="00083DD4">
      <w:pPr>
        <w:tabs>
          <w:tab w:val="clear" w:pos="454"/>
          <w:tab w:val="clear" w:pos="907"/>
          <w:tab w:val="left" w:pos="900"/>
        </w:tabs>
        <w:ind w:left="900" w:hanging="36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ข)</w:t>
      </w:r>
      <w:r w:rsidRPr="00E2673C">
        <w:rPr>
          <w:rFonts w:ascii="Angsana New" w:hAnsi="Angsana New" w:cs="Angsana New"/>
          <w:sz w:val="30"/>
          <w:szCs w:val="30"/>
        </w:rPr>
        <w:t>   </w:t>
      </w:r>
      <w:r w:rsidRPr="00E2673C">
        <w:rPr>
          <w:rFonts w:ascii="Angsana New" w:hAnsi="Angsana New" w:cs="Angsana New"/>
          <w:sz w:val="30"/>
          <w:szCs w:val="30"/>
          <w:cs/>
        </w:rPr>
        <w:t>เงินสดส่วนเกินหรือส่วนเกินกำไรจากความต้องการใช้เงินลงทุนที่เกิดขึ้นจากผู้กู้หรือบริษัทย่อยที่เกี่ยวข้อง หรือ</w:t>
      </w:r>
    </w:p>
    <w:p w14:paraId="7C7CA914" w14:textId="77777777" w:rsidR="006504F0" w:rsidRPr="00E2673C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ค)</w:t>
      </w:r>
      <w:r w:rsidRPr="00E2673C">
        <w:rPr>
          <w:rFonts w:ascii="Angsana New" w:hAnsi="Angsana New" w:cs="Angsana New"/>
          <w:sz w:val="30"/>
          <w:szCs w:val="30"/>
        </w:rPr>
        <w:t>   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ส่วนเกินความต้องการใช้เงินลงทุนซึ่งเกิดจากการรีไฟแนนซ์หนี้ของผู้กู้หรือของบริษัทย่อยที่เกี่ยวข้อง</w:t>
      </w:r>
    </w:p>
    <w:p w14:paraId="556F65BE" w14:textId="77777777" w:rsidR="006504F0" w:rsidRPr="00E2673C" w:rsidRDefault="006504F0" w:rsidP="006504F0">
      <w:pPr>
        <w:ind w:left="547"/>
        <w:jc w:val="thaiDistribute"/>
        <w:rPr>
          <w:rFonts w:ascii="Angsana New" w:hAnsi="Angsana New" w:cs="Angsana New"/>
        </w:rPr>
      </w:pPr>
    </w:p>
    <w:p w14:paraId="2D9EFF12" w14:textId="189A7407" w:rsidR="0056035D" w:rsidRPr="00E2673C" w:rsidRDefault="006504F0" w:rsidP="006504F0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34191C" w:rsidRPr="00E2673C">
        <w:rPr>
          <w:rFonts w:ascii="Angsana New" w:hAnsi="Angsana New" w:cs="Angsana New"/>
          <w:sz w:val="30"/>
          <w:szCs w:val="30"/>
        </w:rPr>
        <w:t xml:space="preserve"> </w:t>
      </w:r>
      <w:r w:rsidR="00681653" w:rsidRPr="00E2673C">
        <w:rPr>
          <w:rFonts w:ascii="Angsana New" w:hAnsi="Angsana New" w:cs="Angsana New" w:hint="cs"/>
          <w:sz w:val="30"/>
          <w:szCs w:val="30"/>
          <w:cs/>
        </w:rPr>
        <w:t>กันย</w:t>
      </w:r>
      <w:r w:rsidR="0034191C" w:rsidRPr="00E2673C">
        <w:rPr>
          <w:rFonts w:ascii="Angsana New" w:hAnsi="Angsana New" w:cs="Angsana New"/>
          <w:sz w:val="30"/>
          <w:szCs w:val="30"/>
          <w:cs/>
        </w:rPr>
        <w:t>ายน</w:t>
      </w:r>
      <w:r w:rsidR="0034191C" w:rsidRPr="00E2673C">
        <w:rPr>
          <w:rFonts w:ascii="Angsana New" w:hAnsi="Angsana New" w:cs="Angsana New"/>
          <w:sz w:val="30"/>
          <w:szCs w:val="30"/>
        </w:rPr>
        <w:t xml:space="preserve"> </w:t>
      </w:r>
      <w:r w:rsidR="005E1AB9" w:rsidRPr="00E2673C">
        <w:rPr>
          <w:rFonts w:ascii="Angsana New" w:hAnsi="Angsana New" w:cs="Angsana New"/>
          <w:sz w:val="30"/>
          <w:szCs w:val="30"/>
        </w:rPr>
        <w:t>2564</w:t>
      </w:r>
      <w:r w:rsidR="004F62DB" w:rsidRPr="00E2673C">
        <w:rPr>
          <w:rFonts w:ascii="Angsana New" w:hAnsi="Angsana New" w:cs="Angsana New"/>
          <w:sz w:val="30"/>
          <w:szCs w:val="30"/>
        </w:rPr>
        <w:t xml:space="preserve"> </w:t>
      </w:r>
      <w:r w:rsidR="004F62DB" w:rsidRPr="00E2673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E2673C">
        <w:rPr>
          <w:rFonts w:ascii="Angsana New" w:hAnsi="Angsana New" w:cs="Angsana New"/>
          <w:sz w:val="30"/>
          <w:szCs w:val="30"/>
        </w:rPr>
        <w:t>31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ธันวาคม</w:t>
      </w:r>
      <w:r w:rsidR="00112640" w:rsidRPr="00E2673C">
        <w:rPr>
          <w:rFonts w:ascii="Angsana New" w:hAnsi="Angsana New" w:cs="Angsana New"/>
          <w:sz w:val="30"/>
          <w:szCs w:val="30"/>
        </w:rPr>
        <w:t xml:space="preserve"> </w:t>
      </w:r>
      <w:r w:rsidR="005E1AB9" w:rsidRPr="00E2673C">
        <w:rPr>
          <w:rFonts w:ascii="Angsana New" w:hAnsi="Angsana New" w:cs="Angsana New"/>
          <w:sz w:val="30"/>
          <w:szCs w:val="30"/>
        </w:rPr>
        <w:t>2563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ED14564" w14:textId="0501D927" w:rsidR="0056035D" w:rsidRPr="00E2673C" w:rsidRDefault="0056035D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72"/>
        <w:gridCol w:w="270"/>
        <w:gridCol w:w="1174"/>
        <w:gridCol w:w="268"/>
        <w:gridCol w:w="1172"/>
        <w:gridCol w:w="276"/>
        <w:gridCol w:w="1249"/>
      </w:tblGrid>
      <w:tr w:rsidR="006504F0" w:rsidRPr="00E2673C" w14:paraId="39C17675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D5FE9F1" w14:textId="77777777" w:rsidR="006504F0" w:rsidRPr="00E2673C" w:rsidRDefault="006504F0" w:rsidP="0056035D">
            <w:pPr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539E8982" w14:textId="77777777" w:rsidR="006504F0" w:rsidRPr="00E2673C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40E1A98" w14:textId="77777777" w:rsidR="006504F0" w:rsidRPr="00E2673C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2C1EEEF2" w14:textId="77777777" w:rsidR="006504F0" w:rsidRPr="00E2673C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AB9" w:rsidRPr="00E2673C" w14:paraId="0782625C" w14:textId="77777777" w:rsidTr="00681653">
        <w:trPr>
          <w:tblHeader/>
        </w:trPr>
        <w:tc>
          <w:tcPr>
            <w:tcW w:w="2024" w:type="pct"/>
          </w:tcPr>
          <w:p w14:paraId="6969B188" w14:textId="77777777" w:rsidR="005E1AB9" w:rsidRPr="00E2673C" w:rsidRDefault="005E1AB9" w:rsidP="005E1AB9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6CCA997" w14:textId="6160C3DD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492D102" w14:textId="77777777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691AAF" w14:textId="2FE0CC29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E318711" w14:textId="77777777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174256" w14:textId="6590EE1B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058A8B2" w14:textId="77777777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44C8B23" w14:textId="4728CE8A" w:rsidR="005E1AB9" w:rsidRPr="00E2673C" w:rsidRDefault="005E1AB9" w:rsidP="005E1AB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E1AB9" w:rsidRPr="00E2673C" w14:paraId="44CC1A5B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517DDD6" w14:textId="77777777" w:rsidR="005E1AB9" w:rsidRPr="00E2673C" w:rsidRDefault="005E1AB9" w:rsidP="005E1AB9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14:paraId="1FA62AFE" w14:textId="77777777" w:rsidR="005E1AB9" w:rsidRPr="00E2673C" w:rsidRDefault="005E1AB9" w:rsidP="005E1AB9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577F1" w:rsidRPr="00E2673C" w14:paraId="05EA0D13" w14:textId="77777777" w:rsidTr="0079053A">
        <w:trPr>
          <w:trHeight w:val="288"/>
        </w:trPr>
        <w:tc>
          <w:tcPr>
            <w:tcW w:w="2024" w:type="pct"/>
          </w:tcPr>
          <w:p w14:paraId="651BE4DB" w14:textId="77777777" w:rsidR="000577F1" w:rsidRPr="00E2673C" w:rsidRDefault="000577F1" w:rsidP="000577F1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E2673C">
              <w:rPr>
                <w:rFonts w:ascii="Angsana New" w:hAnsi="Angsana New" w:cs="Angsana New"/>
                <w:cs/>
              </w:rPr>
              <w:t>เงินเบิกเกินบัญช</w:t>
            </w:r>
            <w:r w:rsidRPr="00E2673C">
              <w:rPr>
                <w:rFonts w:ascii="Angsana New" w:hAnsi="Angsana New" w:cs="Angsana New"/>
                <w:cs/>
                <w:lang w:val="en-US"/>
              </w:rPr>
              <w:t>ี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A27908E" w14:textId="588670A0" w:rsidR="000577F1" w:rsidRPr="00E2673C" w:rsidRDefault="000577F1" w:rsidP="00C9561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 xml:space="preserve">5.84 </w:t>
            </w:r>
            <w:r w:rsidR="00C9561C"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 xml:space="preserve"> 5.85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E1801C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7FC9B00" w14:textId="7C66DE18" w:rsidR="000577F1" w:rsidRPr="00E2673C" w:rsidRDefault="000577F1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5.25 - 6.87</w:t>
            </w:r>
          </w:p>
        </w:tc>
        <w:tc>
          <w:tcPr>
            <w:tcW w:w="143" w:type="pct"/>
            <w:vAlign w:val="bottom"/>
          </w:tcPr>
          <w:p w14:paraId="50D306E5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ABC6C5D" w14:textId="1E5F920B" w:rsidR="000577F1" w:rsidRPr="00E2673C" w:rsidRDefault="000577F1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5.84 - 5.85</w:t>
            </w:r>
          </w:p>
        </w:tc>
        <w:tc>
          <w:tcPr>
            <w:tcW w:w="147" w:type="pct"/>
            <w:vAlign w:val="bottom"/>
          </w:tcPr>
          <w:p w14:paraId="3995F836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96013F2" w14:textId="500AB1C7" w:rsidR="000577F1" w:rsidRPr="00E2673C" w:rsidRDefault="000577F1" w:rsidP="000577F1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5.25 - 6.87</w:t>
            </w:r>
          </w:p>
        </w:tc>
      </w:tr>
      <w:tr w:rsidR="000577F1" w:rsidRPr="00E2673C" w14:paraId="2E4D4420" w14:textId="77777777" w:rsidTr="0079053A">
        <w:trPr>
          <w:trHeight w:val="288"/>
        </w:trPr>
        <w:tc>
          <w:tcPr>
            <w:tcW w:w="2024" w:type="pct"/>
          </w:tcPr>
          <w:p w14:paraId="52D6DBF5" w14:textId="2DD47924" w:rsidR="000577F1" w:rsidRPr="00E2673C" w:rsidRDefault="000577F1" w:rsidP="000577F1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</w:rPr>
            </w:pPr>
            <w:r w:rsidRPr="00E2673C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7C126D0" w14:textId="4C720995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FAC71C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AB57D4D" w14:textId="11632B5E" w:rsidR="000577F1" w:rsidRPr="00E2673C" w:rsidRDefault="000577F1" w:rsidP="000577F1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4.25 - 4.78</w:t>
            </w:r>
          </w:p>
        </w:tc>
        <w:tc>
          <w:tcPr>
            <w:tcW w:w="143" w:type="pct"/>
            <w:vAlign w:val="bottom"/>
          </w:tcPr>
          <w:p w14:paraId="3F94BDAD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83D735C" w14:textId="344DEFAF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</w:t>
            </w:r>
          </w:p>
        </w:tc>
        <w:tc>
          <w:tcPr>
            <w:tcW w:w="147" w:type="pct"/>
            <w:vAlign w:val="bottom"/>
          </w:tcPr>
          <w:p w14:paraId="787F5E45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95072B4" w14:textId="45530CB0" w:rsidR="000577F1" w:rsidRPr="00E2673C" w:rsidRDefault="000577F1" w:rsidP="000577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4.25 - 4.78</w:t>
            </w:r>
          </w:p>
        </w:tc>
      </w:tr>
      <w:tr w:rsidR="000577F1" w:rsidRPr="00E2673C" w14:paraId="78255EFD" w14:textId="77777777" w:rsidTr="0099717F">
        <w:trPr>
          <w:trHeight w:val="288"/>
        </w:trPr>
        <w:tc>
          <w:tcPr>
            <w:tcW w:w="2024" w:type="pct"/>
          </w:tcPr>
          <w:p w14:paraId="5C57509C" w14:textId="4BEA8F1C" w:rsidR="000577F1" w:rsidRPr="00E2673C" w:rsidRDefault="000577F1" w:rsidP="000577F1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</w:rPr>
            </w:pPr>
            <w:r w:rsidRPr="00E2673C">
              <w:rPr>
                <w:rFonts w:ascii="Angsana New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CBC4E2F" w14:textId="15DD5F7C" w:rsidR="000577F1" w:rsidRPr="00E2673C" w:rsidRDefault="000577F1" w:rsidP="00C9561C">
            <w:pPr>
              <w:pStyle w:val="acctfourfigures"/>
              <w:tabs>
                <w:tab w:val="clear" w:pos="765"/>
                <w:tab w:val="decimal" w:pos="231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102EEC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AE50960" w14:textId="24837750" w:rsidR="000577F1" w:rsidRPr="00E2673C" w:rsidRDefault="000577F1" w:rsidP="00C9561C">
            <w:pPr>
              <w:pStyle w:val="acctfourfigures"/>
              <w:tabs>
                <w:tab w:val="clear" w:pos="765"/>
                <w:tab w:val="decimal" w:pos="231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2FA5623F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25" w:type="pct"/>
            <w:vAlign w:val="bottom"/>
          </w:tcPr>
          <w:p w14:paraId="76B6D177" w14:textId="72D2B8A8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</w:t>
            </w:r>
          </w:p>
        </w:tc>
        <w:tc>
          <w:tcPr>
            <w:tcW w:w="147" w:type="pct"/>
          </w:tcPr>
          <w:p w14:paraId="5E8EC67A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66" w:type="pct"/>
            <w:vAlign w:val="bottom"/>
          </w:tcPr>
          <w:p w14:paraId="26612717" w14:textId="1E1A9D46" w:rsidR="000577F1" w:rsidRPr="00E2673C" w:rsidRDefault="000577F1" w:rsidP="000577F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4.25 - 4.78</w:t>
            </w:r>
          </w:p>
        </w:tc>
      </w:tr>
      <w:tr w:rsidR="000577F1" w:rsidRPr="00E2673C" w14:paraId="63022F64" w14:textId="77777777" w:rsidTr="0079053A">
        <w:trPr>
          <w:trHeight w:val="288"/>
        </w:trPr>
        <w:tc>
          <w:tcPr>
            <w:tcW w:w="2024" w:type="pct"/>
          </w:tcPr>
          <w:p w14:paraId="34FE08AE" w14:textId="77777777" w:rsidR="000577F1" w:rsidRPr="00E2673C" w:rsidRDefault="000577F1" w:rsidP="000577F1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09FC877" w14:textId="52A89AA7" w:rsidR="000577F1" w:rsidRPr="00E2673C" w:rsidRDefault="00F55254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3.50 - 5.47</w:t>
            </w:r>
          </w:p>
        </w:tc>
        <w:tc>
          <w:tcPr>
            <w:tcW w:w="144" w:type="pct"/>
            <w:vAlign w:val="bottom"/>
          </w:tcPr>
          <w:p w14:paraId="5CDA3B1F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3B1AEF73" w14:textId="6284FA72" w:rsidR="000577F1" w:rsidRPr="00E2673C" w:rsidRDefault="000577F1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3.50 - 5.78</w:t>
            </w:r>
          </w:p>
        </w:tc>
        <w:tc>
          <w:tcPr>
            <w:tcW w:w="143" w:type="pct"/>
            <w:vAlign w:val="bottom"/>
          </w:tcPr>
          <w:p w14:paraId="1360EACB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081C2353" w14:textId="0986CCA3" w:rsidR="000577F1" w:rsidRPr="00E2673C" w:rsidRDefault="000577F1" w:rsidP="000577F1">
            <w:pPr>
              <w:pStyle w:val="acctfourfigures"/>
              <w:tabs>
                <w:tab w:val="clear" w:pos="765"/>
                <w:tab w:val="decimal" w:pos="323"/>
              </w:tabs>
              <w:spacing w:line="240" w:lineRule="atLeast"/>
              <w:ind w:right="16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3A83D5C2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6EAC4C90" w14:textId="7E103807" w:rsidR="000577F1" w:rsidRPr="00E2673C" w:rsidRDefault="000577F1" w:rsidP="004B4646">
            <w:pPr>
              <w:pStyle w:val="acctfourfigures"/>
              <w:tabs>
                <w:tab w:val="clear" w:pos="765"/>
                <w:tab w:val="decimal" w:pos="135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0577F1" w:rsidRPr="00E2673C" w14:paraId="128AF8FA" w14:textId="77777777" w:rsidTr="00B87645">
        <w:trPr>
          <w:trHeight w:val="288"/>
        </w:trPr>
        <w:tc>
          <w:tcPr>
            <w:tcW w:w="2024" w:type="pct"/>
          </w:tcPr>
          <w:p w14:paraId="65E0EB90" w14:textId="77777777" w:rsidR="000577F1" w:rsidRPr="00E2673C" w:rsidRDefault="000577F1" w:rsidP="000577F1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00B9E429" w14:textId="17FDA460" w:rsidR="000577F1" w:rsidRPr="00E2673C" w:rsidRDefault="000577F1" w:rsidP="00C9561C">
            <w:pPr>
              <w:pStyle w:val="acctfourfigures"/>
              <w:tabs>
                <w:tab w:val="clear" w:pos="765"/>
                <w:tab w:val="decimal" w:pos="231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76729B22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25B667EE" w14:textId="2288E512" w:rsidR="000577F1" w:rsidRPr="00E2673C" w:rsidRDefault="000577F1" w:rsidP="00C9561C">
            <w:pPr>
              <w:pStyle w:val="acctfourfigures"/>
              <w:tabs>
                <w:tab w:val="clear" w:pos="765"/>
                <w:tab w:val="decimal" w:pos="231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61BDEF26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E8C6EE7" w14:textId="2983F4ED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</w:t>
            </w:r>
          </w:p>
        </w:tc>
        <w:tc>
          <w:tcPr>
            <w:tcW w:w="147" w:type="pct"/>
            <w:vAlign w:val="bottom"/>
          </w:tcPr>
          <w:p w14:paraId="7C87758C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3B56FB2" w14:textId="4F426E30" w:rsidR="000577F1" w:rsidRPr="00E2673C" w:rsidRDefault="000577F1" w:rsidP="000577F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 w:cs="Angsana New"/>
                <w:sz w:val="30"/>
                <w:szCs w:val="38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4.25 - 4.78</w:t>
            </w:r>
          </w:p>
        </w:tc>
      </w:tr>
      <w:tr w:rsidR="000577F1" w:rsidRPr="00E2673C" w14:paraId="427BFE72" w14:textId="77777777" w:rsidTr="00B87645">
        <w:trPr>
          <w:trHeight w:val="288"/>
        </w:trPr>
        <w:tc>
          <w:tcPr>
            <w:tcW w:w="2024" w:type="pct"/>
          </w:tcPr>
          <w:p w14:paraId="787E454A" w14:textId="77777777" w:rsidR="000577F1" w:rsidRPr="00E2673C" w:rsidRDefault="000577F1" w:rsidP="000577F1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625" w:type="pct"/>
            <w:vAlign w:val="bottom"/>
          </w:tcPr>
          <w:p w14:paraId="1F352A1C" w14:textId="22769797" w:rsidR="000577F1" w:rsidRPr="00E2673C" w:rsidRDefault="00F55254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4.25 - 8.5</w:t>
            </w:r>
            <w:r w:rsidR="000577F1"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44" w:type="pct"/>
            <w:vAlign w:val="bottom"/>
          </w:tcPr>
          <w:p w14:paraId="559D4252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0D062EF1" w14:textId="78C8AE77" w:rsidR="000577F1" w:rsidRPr="00E2673C" w:rsidRDefault="000577F1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4.25 - 6.00</w:t>
            </w:r>
          </w:p>
        </w:tc>
        <w:tc>
          <w:tcPr>
            <w:tcW w:w="143" w:type="pct"/>
            <w:vAlign w:val="bottom"/>
          </w:tcPr>
          <w:p w14:paraId="41437D49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552A3A07" w14:textId="240F6815" w:rsidR="000577F1" w:rsidRPr="00E2673C" w:rsidRDefault="000577F1" w:rsidP="000577F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6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8.50</w:t>
            </w:r>
          </w:p>
        </w:tc>
        <w:tc>
          <w:tcPr>
            <w:tcW w:w="147" w:type="pct"/>
            <w:vAlign w:val="bottom"/>
          </w:tcPr>
          <w:p w14:paraId="5000F695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50009C60" w14:textId="4289F4D7" w:rsidR="000577F1" w:rsidRPr="00E2673C" w:rsidRDefault="000577F1" w:rsidP="004B4646">
            <w:pPr>
              <w:pStyle w:val="acctfourfigures"/>
              <w:tabs>
                <w:tab w:val="clear" w:pos="765"/>
                <w:tab w:val="decimal" w:pos="135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0577F1" w:rsidRPr="00E2673C" w14:paraId="1DEBFFA5" w14:textId="77777777" w:rsidTr="00B87645">
        <w:trPr>
          <w:trHeight w:val="288"/>
        </w:trPr>
        <w:tc>
          <w:tcPr>
            <w:tcW w:w="2024" w:type="pct"/>
          </w:tcPr>
          <w:p w14:paraId="29DD20A6" w14:textId="77777777" w:rsidR="000577F1" w:rsidRPr="00E2673C" w:rsidRDefault="000577F1" w:rsidP="000577F1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33A53DA" w14:textId="2464D469" w:rsidR="000577F1" w:rsidRPr="00E2673C" w:rsidRDefault="00F55254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5.47</w:t>
            </w:r>
            <w:r w:rsidR="000577F1"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 xml:space="preserve"> - 9.52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FAF99FB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5EB2E61B" w14:textId="45D9FDA5" w:rsidR="000577F1" w:rsidRPr="00E2673C" w:rsidRDefault="000577F1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5.48 - 9.52</w:t>
            </w:r>
          </w:p>
        </w:tc>
        <w:tc>
          <w:tcPr>
            <w:tcW w:w="143" w:type="pct"/>
            <w:vAlign w:val="bottom"/>
          </w:tcPr>
          <w:p w14:paraId="1032954B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7F961EE8" w14:textId="76178C5B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5.55 - 9.52</w:t>
            </w:r>
          </w:p>
        </w:tc>
        <w:tc>
          <w:tcPr>
            <w:tcW w:w="147" w:type="pct"/>
            <w:vAlign w:val="bottom"/>
          </w:tcPr>
          <w:p w14:paraId="3D2CA11E" w14:textId="77777777" w:rsidR="000577F1" w:rsidRPr="00E2673C" w:rsidRDefault="000577F1" w:rsidP="000577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42DD908" w14:textId="4182A7EF" w:rsidR="000577F1" w:rsidRPr="00E2673C" w:rsidRDefault="000577F1" w:rsidP="000577F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93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eastAsia="ko-KR"/>
              </w:rPr>
              <w:t>5.48 - 9.52</w:t>
            </w:r>
          </w:p>
        </w:tc>
      </w:tr>
    </w:tbl>
    <w:p w14:paraId="01BB1A9D" w14:textId="77777777" w:rsidR="00874EE6" w:rsidRPr="00E2673C" w:rsidRDefault="00874EE6" w:rsidP="004B4646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F898F5" w14:textId="60B30D6E" w:rsidR="006504F0" w:rsidRPr="00E2673C" w:rsidRDefault="006504F0" w:rsidP="004B4646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 ณ วันที่</w:t>
      </w:r>
      <w:r w:rsidR="004F62DB" w:rsidRPr="00E267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8C2705"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81653" w:rsidRPr="00E2673C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</w:t>
      </w:r>
      <w:r w:rsidR="008C2705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ยน </w:t>
      </w:r>
      <w:r w:rsidR="005E1AB9" w:rsidRPr="00E2673C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4F62DB"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4F62DB"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4F62DB" w:rsidRPr="00E2673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E1AB9" w:rsidRPr="00E2673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 xml:space="preserve"> มีรายละเอียด</w:t>
      </w:r>
      <w:r w:rsidR="008525A4" w:rsidRPr="00E2673C">
        <w:rPr>
          <w:rFonts w:ascii="Angsana New" w:hAnsi="Angsana New" w:cs="Angsana New"/>
          <w:sz w:val="30"/>
          <w:szCs w:val="30"/>
          <w:lang w:bidi="th-TH"/>
        </w:rPr>
        <w:br/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ของหลักประกันซึ่งเป็นสินทรัพย์ดังนี้</w:t>
      </w:r>
    </w:p>
    <w:p w14:paraId="3910B105" w14:textId="77777777" w:rsidR="00874EE6" w:rsidRPr="00E2673C" w:rsidRDefault="00874EE6" w:rsidP="004B4646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15" w:type="dxa"/>
        <w:tblInd w:w="54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241"/>
        <w:gridCol w:w="902"/>
        <w:gridCol w:w="1120"/>
        <w:gridCol w:w="166"/>
        <w:gridCol w:w="1185"/>
        <w:gridCol w:w="164"/>
        <w:gridCol w:w="1185"/>
        <w:gridCol w:w="171"/>
        <w:gridCol w:w="1181"/>
      </w:tblGrid>
      <w:tr w:rsidR="00AE73A9" w:rsidRPr="00E2673C" w14:paraId="30E33E0F" w14:textId="77777777" w:rsidTr="005F23DE">
        <w:trPr>
          <w:tblHeader/>
        </w:trPr>
        <w:tc>
          <w:tcPr>
            <w:tcW w:w="1740" w:type="pct"/>
            <w:hideMark/>
          </w:tcPr>
          <w:p w14:paraId="12B4116F" w14:textId="77777777" w:rsidR="00AE73A9" w:rsidRPr="00E2673C" w:rsidRDefault="00AE73A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E2673C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84" w:type="pct"/>
          </w:tcPr>
          <w:p w14:paraId="210D8919" w14:textId="77777777" w:rsidR="00AE73A9" w:rsidRPr="00E2673C" w:rsidRDefault="00AE73A9" w:rsidP="005F23D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1F513949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0A0F57A6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hideMark/>
          </w:tcPr>
          <w:p w14:paraId="09A242A4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73A9" w:rsidRPr="00E2673C" w14:paraId="262FAB9D" w14:textId="77777777" w:rsidTr="005F23DE">
        <w:trPr>
          <w:trHeight w:val="308"/>
          <w:tblHeader/>
        </w:trPr>
        <w:tc>
          <w:tcPr>
            <w:tcW w:w="1740" w:type="pct"/>
          </w:tcPr>
          <w:p w14:paraId="18D08CEF" w14:textId="77777777" w:rsidR="00AE73A9" w:rsidRPr="00E2673C" w:rsidRDefault="00AE73A9" w:rsidP="005F23D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  <w:hideMark/>
          </w:tcPr>
          <w:p w14:paraId="13BB6B3E" w14:textId="77777777" w:rsidR="00AE73A9" w:rsidRPr="00E2673C" w:rsidRDefault="00AE73A9" w:rsidP="005F23DE">
            <w:pPr>
              <w:pStyle w:val="acctfourfigures"/>
              <w:tabs>
                <w:tab w:val="decimal" w:pos="551"/>
              </w:tabs>
              <w:spacing w:line="240" w:lineRule="auto"/>
              <w:ind w:left="-70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hideMark/>
          </w:tcPr>
          <w:p w14:paraId="180DE8C4" w14:textId="2348AB22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9" w:type="pct"/>
          </w:tcPr>
          <w:p w14:paraId="68A7665E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790F02B4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8" w:type="pct"/>
          </w:tcPr>
          <w:p w14:paraId="4FE7BC6F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0834D0B5" w14:textId="091A7DDD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ายน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2" w:type="pct"/>
          </w:tcPr>
          <w:p w14:paraId="6D37762F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hideMark/>
          </w:tcPr>
          <w:p w14:paraId="03BDDF64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E73A9" w:rsidRPr="00E2673C" w14:paraId="12A56775" w14:textId="77777777" w:rsidTr="005F23DE">
        <w:trPr>
          <w:trHeight w:val="344"/>
          <w:tblHeader/>
        </w:trPr>
        <w:tc>
          <w:tcPr>
            <w:tcW w:w="1740" w:type="pct"/>
          </w:tcPr>
          <w:p w14:paraId="0DD766ED" w14:textId="77777777" w:rsidR="00AE73A9" w:rsidRPr="00E2673C" w:rsidRDefault="00AE73A9" w:rsidP="005F23DE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1B94511D" w14:textId="77777777" w:rsidR="00AE73A9" w:rsidRPr="00E2673C" w:rsidRDefault="00AE73A9" w:rsidP="005F23DE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6" w:type="pct"/>
            <w:gridSpan w:val="7"/>
            <w:hideMark/>
          </w:tcPr>
          <w:p w14:paraId="23F89629" w14:textId="77777777" w:rsidR="00AE73A9" w:rsidRPr="00E2673C" w:rsidRDefault="00AE73A9" w:rsidP="005F23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55254" w:rsidRPr="00E2673C" w14:paraId="59A2D720" w14:textId="77777777" w:rsidTr="005F23DE">
        <w:tc>
          <w:tcPr>
            <w:tcW w:w="1740" w:type="pct"/>
            <w:hideMark/>
          </w:tcPr>
          <w:p w14:paraId="6E7EAEB2" w14:textId="77777777" w:rsidR="00F55254" w:rsidRPr="00E2673C" w:rsidRDefault="00F55254" w:rsidP="00F55254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484" w:type="pct"/>
          </w:tcPr>
          <w:p w14:paraId="0D00CF8A" w14:textId="77777777" w:rsidR="00F55254" w:rsidRPr="00E2673C" w:rsidRDefault="00F55254" w:rsidP="00F552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732691C2" w14:textId="2D66BE71" w:rsidR="00F55254" w:rsidRPr="00E2673C" w:rsidRDefault="00F55254" w:rsidP="00F552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34,559</w:t>
            </w:r>
          </w:p>
        </w:tc>
        <w:tc>
          <w:tcPr>
            <w:tcW w:w="89" w:type="pct"/>
          </w:tcPr>
          <w:p w14:paraId="29B2BB43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8C6AF83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34,497</w:t>
            </w:r>
          </w:p>
        </w:tc>
        <w:tc>
          <w:tcPr>
            <w:tcW w:w="88" w:type="pct"/>
          </w:tcPr>
          <w:p w14:paraId="09481AF2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3E6E09" w14:textId="7221788C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92" w:type="pct"/>
          </w:tcPr>
          <w:p w14:paraId="2C102AFC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34DC59D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</w:tr>
      <w:tr w:rsidR="00F55254" w:rsidRPr="00E2673C" w14:paraId="15DF7453" w14:textId="77777777" w:rsidTr="005F23DE">
        <w:tc>
          <w:tcPr>
            <w:tcW w:w="1740" w:type="pct"/>
          </w:tcPr>
          <w:p w14:paraId="5723BE38" w14:textId="77777777" w:rsidR="00F55254" w:rsidRPr="00E2673C" w:rsidRDefault="00F55254" w:rsidP="00F5525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4" w:type="pct"/>
          </w:tcPr>
          <w:p w14:paraId="114541CA" w14:textId="77777777" w:rsidR="00F55254" w:rsidRPr="00E2673C" w:rsidRDefault="00F55254" w:rsidP="00F552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28F994E3" w14:textId="59A4B50A" w:rsidR="00F55254" w:rsidRPr="00E2673C" w:rsidRDefault="00F55254" w:rsidP="00F552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2,967,804</w:t>
            </w:r>
          </w:p>
        </w:tc>
        <w:tc>
          <w:tcPr>
            <w:tcW w:w="89" w:type="pct"/>
          </w:tcPr>
          <w:p w14:paraId="09D18C47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6FF4208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2,800,157</w:t>
            </w:r>
          </w:p>
        </w:tc>
        <w:tc>
          <w:tcPr>
            <w:tcW w:w="88" w:type="pct"/>
          </w:tcPr>
          <w:p w14:paraId="4994F643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2B83B82" w14:textId="091A98AF" w:rsidR="00F55254" w:rsidRPr="00E2673C" w:rsidRDefault="00F55254" w:rsidP="00F552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0CFDBE5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133A8CC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254" w:rsidRPr="00E2673C" w14:paraId="41A23F9C" w14:textId="77777777" w:rsidTr="005F23DE">
        <w:tc>
          <w:tcPr>
            <w:tcW w:w="1740" w:type="pct"/>
          </w:tcPr>
          <w:p w14:paraId="387E624E" w14:textId="77777777" w:rsidR="00F55254" w:rsidRPr="00E2673C" w:rsidRDefault="00F55254" w:rsidP="00F55254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84" w:type="pct"/>
          </w:tcPr>
          <w:p w14:paraId="638E0F1E" w14:textId="77777777" w:rsidR="00F55254" w:rsidRPr="00E2673C" w:rsidRDefault="00F55254" w:rsidP="00F5525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5BE6E85C" w14:textId="1EC21F1F" w:rsidR="00F55254" w:rsidRPr="00E2673C" w:rsidRDefault="00F55254" w:rsidP="00F552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395,205</w:t>
            </w:r>
          </w:p>
        </w:tc>
        <w:tc>
          <w:tcPr>
            <w:tcW w:w="89" w:type="pct"/>
          </w:tcPr>
          <w:p w14:paraId="446CF1EE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28A0F81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333,464</w:t>
            </w:r>
          </w:p>
        </w:tc>
        <w:tc>
          <w:tcPr>
            <w:tcW w:w="88" w:type="pct"/>
          </w:tcPr>
          <w:p w14:paraId="25818BC0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5DB0DF4" w14:textId="5C6034EF" w:rsidR="00F55254" w:rsidRPr="00E2673C" w:rsidRDefault="00F55254" w:rsidP="00F552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6FB3353C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90E38B4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5254" w:rsidRPr="00E2673C" w14:paraId="74379523" w14:textId="77777777" w:rsidTr="005F23DE">
        <w:tc>
          <w:tcPr>
            <w:tcW w:w="1740" w:type="pct"/>
            <w:shd w:val="clear" w:color="auto" w:fill="FFFFFF"/>
            <w:hideMark/>
          </w:tcPr>
          <w:p w14:paraId="086F24EF" w14:textId="77777777" w:rsidR="00F55254" w:rsidRPr="00E2673C" w:rsidRDefault="00F55254" w:rsidP="00F5525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shd w:val="clear" w:color="auto" w:fill="FFFFFF"/>
          </w:tcPr>
          <w:p w14:paraId="2AE88F76" w14:textId="77777777" w:rsidR="00F55254" w:rsidRPr="00E2673C" w:rsidRDefault="00F55254" w:rsidP="00F55254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462E8" w14:textId="6C8686DB" w:rsidR="00F55254" w:rsidRPr="00E2673C" w:rsidRDefault="00F55254" w:rsidP="00F5525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3,397,568</w:t>
            </w:r>
          </w:p>
        </w:tc>
        <w:tc>
          <w:tcPr>
            <w:tcW w:w="89" w:type="pct"/>
          </w:tcPr>
          <w:p w14:paraId="0CE32B3C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  <w:tab w:val="decimal" w:pos="8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E652F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3,168,118</w:t>
            </w:r>
          </w:p>
        </w:tc>
        <w:tc>
          <w:tcPr>
            <w:tcW w:w="88" w:type="pct"/>
          </w:tcPr>
          <w:p w14:paraId="177C5B06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CA956" w14:textId="71DB99FA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92" w:type="pct"/>
          </w:tcPr>
          <w:p w14:paraId="18B8FC8B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D3219" w14:textId="77777777" w:rsidR="00F55254" w:rsidRPr="00E2673C" w:rsidRDefault="00F55254" w:rsidP="00F5525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6065FCBB" w14:textId="77777777" w:rsidR="00332F17" w:rsidRPr="00E2673C" w:rsidRDefault="00332F17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4B3B59A8" w14:textId="77777777" w:rsidR="00B73FAD" w:rsidRPr="00E2673C" w:rsidRDefault="00B73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5AE45C1" w14:textId="1F3B9121" w:rsidR="006504F0" w:rsidRPr="00E2673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 บูทิค เซอร์วิสท์ อพาร์ทเม้นท์ส จำกัด</w:t>
      </w:r>
    </w:p>
    <w:p w14:paraId="29B6CF16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65334DE4" w14:textId="77777777" w:rsidR="006504F0" w:rsidRPr="00E2673C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ab/>
        <w:t>เงินกู้</w:t>
      </w:r>
      <w:r w:rsidR="00457DE7"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ระยะยาวจากสถาบันการเงินของบริษัทย่อยค้ำประกันโดยที่ดินของบริษัทที่เกี่ยวข้องกันอื่นแห่งหนึ่ง โดยเป็นสินทรัพย์ค้ำประกันลำดับรอง </w:t>
      </w:r>
    </w:p>
    <w:p w14:paraId="7C4007EE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F7D2913" w14:textId="0717D5E7" w:rsidR="006504F0" w:rsidRPr="00E2673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วัน จำกัด</w:t>
      </w:r>
    </w:p>
    <w:p w14:paraId="3F9DA23B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D659398" w14:textId="01FD887F" w:rsidR="006504F0" w:rsidRPr="00E2673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E2673C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82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57DE7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CDBDFBF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A237EB2" w14:textId="77777777" w:rsidR="006504F0" w:rsidRPr="00E2673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ทู  จำกัด</w:t>
      </w:r>
    </w:p>
    <w:p w14:paraId="3EC06A7A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6C18EE0" w14:textId="24D48AC4" w:rsidR="006504F0" w:rsidRPr="00E2673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E2673C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70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7A932F4B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B8A3D43" w14:textId="77777777" w:rsidR="006504F0" w:rsidRPr="00E2673C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ทรี จำกัด</w:t>
      </w:r>
    </w:p>
    <w:p w14:paraId="015D3EA3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1389A1A" w14:textId="3B90BFDF" w:rsidR="006504F0" w:rsidRPr="00E2673C" w:rsidRDefault="006504F0" w:rsidP="007301FD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E2673C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237CBBB4" w14:textId="77777777" w:rsidR="0056035D" w:rsidRPr="00E2673C" w:rsidRDefault="0056035D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339A8C2" w14:textId="5FC2BCC5" w:rsidR="00513E37" w:rsidRPr="00E2673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บริษัท บูทิค กมลา </w:t>
      </w:r>
      <w:r w:rsidR="006E763D" w:rsidRPr="00E2673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60BCF13" w14:textId="77777777" w:rsidR="00513E37" w:rsidRPr="00E2673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E13F961" w14:textId="0492B53B" w:rsidR="00513E37" w:rsidRPr="00E2673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E2673C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7F52B0D0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2560CB5" w14:textId="26DF802B" w:rsidR="00513E37" w:rsidRPr="00E2673C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บริษัท บูทิค แบ็งค็อก สุขุมวิท </w:t>
      </w:r>
      <w:r w:rsidR="006E763D" w:rsidRPr="00E2673C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A323A05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3509FDA" w14:textId="1F0EB5BF" w:rsidR="004902C8" w:rsidRPr="00E2673C" w:rsidRDefault="00513E37" w:rsidP="00C9561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E2673C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E2673C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บริษัทที่เกี่ยวข้องกัน</w:t>
      </w:r>
      <w:r w:rsidRPr="00E2673C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38</w:t>
      </w:r>
      <w:r w:rsidR="00C711F1" w:rsidRPr="00E2673C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28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4902C8" w:rsidRPr="00E2673C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451DBBC" w14:textId="46EB7E14" w:rsidR="001B5881" w:rsidRPr="00E2673C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 บูทิค พระโขนง </w:t>
      </w:r>
      <w:r w:rsidR="007A4950"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ทรี</w:t>
      </w:r>
      <w:r w:rsidRPr="00E2673C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E2673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จำกัด</w:t>
      </w:r>
    </w:p>
    <w:p w14:paraId="7963CC4C" w14:textId="04A18429" w:rsidR="001B5881" w:rsidRPr="00E2673C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4357D8CF" w14:textId="7505BA13" w:rsidR="001B5881" w:rsidRPr="00E2673C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ซึ่งถือโดยบริษัท</w:t>
      </w:r>
      <w:r w:rsidR="00AE73A9" w:rsidRPr="00E2673C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ที่เกี่ยวข้องกันจำนวน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E2673C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 (มูลค่าหุ้นละ </w:t>
      </w:r>
      <w:r w:rsidR="006E763D" w:rsidRPr="00E2673C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E267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บาท)</w:t>
      </w:r>
    </w:p>
    <w:p w14:paraId="64AB3884" w14:textId="77777777" w:rsidR="001B5881" w:rsidRPr="00E2673C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5A9C5CF3" w14:textId="4AE595E8" w:rsidR="006504F0" w:rsidRPr="00E2673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กลุ่มบริษัทลงนามในสัญญาเงินกู้กับธนาคารเพื่อจัดหาเงินทุนสำหรับต้นทุนโครงการหลายโครงการ ภายใต้สัญญาเงินกู้ กลุ่มบริษัทต้องปฏิบัติตามเงื่อนไขตามที่ระบุไว้ในสัญญา เช่น การดำรงอัตราส่วนทางการเงิน การดำรงสัดส่วนของผู้ถือหุ้น และการโอนสิทธิตามสัญญาประกันภัยในทรัพย์สินโครงการให้แก่ธนาคาร </w:t>
      </w:r>
    </w:p>
    <w:p w14:paraId="3BA6C000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cs/>
          <w:lang w:val="en-US" w:bidi="th-TH"/>
        </w:rPr>
      </w:pPr>
    </w:p>
    <w:p w14:paraId="0720A528" w14:textId="03619B12" w:rsidR="006504F0" w:rsidRPr="00E2673C" w:rsidRDefault="006504F0" w:rsidP="006504F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ณ วันที่</w:t>
      </w:r>
      <w:r w:rsidR="004F62DB"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6B7969" w:rsidRPr="00E2673C">
        <w:rPr>
          <w:rFonts w:ascii="Angsana New" w:hAnsi="Angsana New" w:cs="Angsana New"/>
          <w:sz w:val="30"/>
          <w:szCs w:val="30"/>
        </w:rPr>
        <w:t xml:space="preserve"> </w:t>
      </w:r>
      <w:r w:rsidR="00C711F1" w:rsidRPr="00E2673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711F1" w:rsidRPr="00E2673C">
        <w:rPr>
          <w:rFonts w:ascii="Angsana New" w:hAnsi="Angsana New" w:cs="Angsana New"/>
          <w:sz w:val="30"/>
          <w:szCs w:val="30"/>
          <w:cs/>
        </w:rPr>
        <w:t>ยน</w:t>
      </w:r>
      <w:r w:rsidR="006B7969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AE73A9" w:rsidRPr="00E2673C">
        <w:rPr>
          <w:rFonts w:ascii="Angsana New" w:hAnsi="Angsana New" w:cs="Angsana New"/>
          <w:sz w:val="30"/>
          <w:szCs w:val="30"/>
        </w:rPr>
        <w:t>4</w:t>
      </w:r>
      <w:r w:rsidR="004F62DB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บริษัทต้องให้การสนับสนุนทางการเงินแก่ผู้กู้ซึ่งเป็นบริษัทที่เกี่ยวข้องกันตามที่ระบุไว้</w:t>
      </w:r>
      <w:r w:rsidR="008525A4"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ในสัญญาเงินกู้ (ดูหมายเหตุข้อ </w:t>
      </w:r>
      <w:r w:rsidR="006E763D" w:rsidRPr="00E2673C">
        <w:rPr>
          <w:rFonts w:ascii="Angsana New" w:hAnsi="Angsana New" w:cs="Angsana New"/>
          <w:sz w:val="30"/>
          <w:szCs w:val="30"/>
        </w:rPr>
        <w:t>1</w:t>
      </w:r>
      <w:r w:rsidR="007749F8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</w:rPr>
        <w:t>)</w:t>
      </w:r>
    </w:p>
    <w:p w14:paraId="0A6CAB41" w14:textId="77777777" w:rsidR="00161B13" w:rsidRPr="00E2673C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05F2872D" w14:textId="01A23A5F" w:rsidR="006504F0" w:rsidRPr="00E2673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6B7969" w:rsidRPr="00E2673C">
        <w:rPr>
          <w:rFonts w:ascii="Angsana New" w:hAnsi="Angsana New" w:cs="Angsana New"/>
          <w:sz w:val="30"/>
          <w:szCs w:val="30"/>
        </w:rPr>
        <w:t xml:space="preserve"> </w:t>
      </w:r>
      <w:r w:rsidR="00813E9E" w:rsidRPr="00E2673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B7969" w:rsidRPr="00E2673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05899" w:rsidRPr="00E2673C">
        <w:rPr>
          <w:rFonts w:ascii="Angsana New" w:hAnsi="Angsana New" w:cs="Angsana New"/>
          <w:sz w:val="30"/>
          <w:szCs w:val="30"/>
        </w:rPr>
        <w:t>2564</w:t>
      </w:r>
      <w:r w:rsidR="004F62DB" w:rsidRPr="00E2673C">
        <w:rPr>
          <w:rFonts w:ascii="Angsana New" w:hAnsi="Angsana New" w:cs="Angsana New"/>
          <w:sz w:val="30"/>
          <w:szCs w:val="30"/>
        </w:rPr>
        <w:t xml:space="preserve"> </w:t>
      </w:r>
      <w:r w:rsidR="00D12BDC" w:rsidRPr="00E2673C">
        <w:rPr>
          <w:rFonts w:ascii="Angsana New" w:hAnsi="Angsana New" w:cs="Angsana New"/>
          <w:sz w:val="30"/>
          <w:szCs w:val="30"/>
          <w:cs/>
        </w:rPr>
        <w:t>บริษัทและ</w:t>
      </w:r>
      <w:r w:rsidRPr="00E2673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12BDC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มีวงเงินสินเชื่อที่ยังไม่เบิกใช้รวมเป็นเงินทั้งสิ้น</w:t>
      </w:r>
      <w:r w:rsidR="00D12BDC" w:rsidRPr="00E2673C">
        <w:rPr>
          <w:rFonts w:ascii="Angsana New" w:hAnsi="Angsana New" w:cs="Angsana New"/>
          <w:sz w:val="30"/>
          <w:szCs w:val="30"/>
        </w:rPr>
        <w:t xml:space="preserve"> </w:t>
      </w:r>
      <w:r w:rsidR="002F26F7" w:rsidRPr="00E2673C">
        <w:rPr>
          <w:rFonts w:ascii="Angsana New" w:hAnsi="Angsana New" w:cs="Angsana New"/>
          <w:sz w:val="30"/>
          <w:szCs w:val="30"/>
        </w:rPr>
        <w:t>7</w:t>
      </w:r>
      <w:r w:rsidR="00D12BDC" w:rsidRPr="00E2673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12BDC" w:rsidRPr="00E2673C">
        <w:rPr>
          <w:rFonts w:ascii="Angsana New" w:hAnsi="Angsana New" w:cs="Angsana New"/>
          <w:sz w:val="30"/>
          <w:szCs w:val="30"/>
          <w:cs/>
        </w:rPr>
        <w:br/>
      </w:r>
      <w:r w:rsidR="00D12BDC" w:rsidRPr="00E2673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E763D" w:rsidRPr="00E2673C">
        <w:rPr>
          <w:rFonts w:ascii="Angsana New" w:hAnsi="Angsana New" w:cs="Angsana New"/>
          <w:i/>
          <w:iCs/>
          <w:sz w:val="30"/>
          <w:szCs w:val="30"/>
        </w:rPr>
        <w:t>31</w:t>
      </w:r>
      <w:r w:rsidR="00D12BDC" w:rsidRPr="00E267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12BDC"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E763D" w:rsidRPr="00E2673C">
        <w:rPr>
          <w:rFonts w:ascii="Angsana New" w:hAnsi="Angsana New" w:cs="Angsana New"/>
          <w:i/>
          <w:iCs/>
          <w:sz w:val="30"/>
          <w:szCs w:val="30"/>
        </w:rPr>
        <w:t>256</w:t>
      </w:r>
      <w:r w:rsidR="00105899" w:rsidRPr="00E2673C">
        <w:rPr>
          <w:rFonts w:ascii="Angsana New" w:hAnsi="Angsana New" w:cs="Angsana New"/>
          <w:i/>
          <w:iCs/>
          <w:sz w:val="30"/>
          <w:szCs w:val="30"/>
        </w:rPr>
        <w:t>3</w:t>
      </w:r>
      <w:r w:rsidR="00D12BDC" w:rsidRPr="00E2673C">
        <w:rPr>
          <w:rFonts w:ascii="Angsana New" w:hAnsi="Angsana New" w:cs="Angsana New"/>
          <w:i/>
          <w:iCs/>
          <w:sz w:val="30"/>
          <w:szCs w:val="30"/>
        </w:rPr>
        <w:t>:</w:t>
      </w:r>
      <w:r w:rsidR="00D12BDC"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E73A9" w:rsidRPr="00E2673C">
        <w:rPr>
          <w:rFonts w:ascii="Angsana New" w:hAnsi="Angsana New" w:cs="Angsana New"/>
          <w:i/>
          <w:iCs/>
          <w:sz w:val="30"/>
          <w:szCs w:val="30"/>
        </w:rPr>
        <w:t>9</w:t>
      </w:r>
      <w:r w:rsidR="00D12BDC"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="00D12BDC" w:rsidRPr="00E2673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F26F7" w:rsidRPr="00E2673C">
        <w:rPr>
          <w:rFonts w:ascii="Angsana New" w:hAnsi="Angsana New" w:cs="Angsana New"/>
          <w:sz w:val="30"/>
          <w:szCs w:val="30"/>
        </w:rPr>
        <w:t>1,557</w:t>
      </w:r>
      <w:r w:rsidR="00AE73A9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6E763D" w:rsidRPr="00E2673C">
        <w:rPr>
          <w:rFonts w:ascii="Angsana New" w:hAnsi="Angsana New" w:cs="Angsana New"/>
          <w:i/>
          <w:iCs/>
          <w:sz w:val="30"/>
          <w:szCs w:val="30"/>
        </w:rPr>
        <w:t>31</w:t>
      </w:r>
      <w:r w:rsidR="004F62DB" w:rsidRPr="00E2673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F62DB"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E763D" w:rsidRPr="00E2673C">
        <w:rPr>
          <w:rFonts w:ascii="Angsana New" w:hAnsi="Angsana New" w:cs="Angsana New"/>
          <w:i/>
          <w:iCs/>
          <w:sz w:val="30"/>
          <w:szCs w:val="30"/>
        </w:rPr>
        <w:t>256</w:t>
      </w:r>
      <w:r w:rsidR="00105899" w:rsidRPr="00E2673C">
        <w:rPr>
          <w:rFonts w:ascii="Angsana New" w:hAnsi="Angsana New" w:cs="Angsana New"/>
          <w:i/>
          <w:iCs/>
          <w:sz w:val="30"/>
          <w:szCs w:val="30"/>
        </w:rPr>
        <w:t>3</w:t>
      </w:r>
      <w:r w:rsidRPr="00E2673C">
        <w:rPr>
          <w:rFonts w:ascii="Angsana New" w:hAnsi="Angsana New" w:cs="Angsana New"/>
          <w:i/>
          <w:iCs/>
          <w:sz w:val="30"/>
          <w:szCs w:val="30"/>
        </w:rPr>
        <w:t>: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E73A9" w:rsidRPr="00E2673C">
        <w:rPr>
          <w:rFonts w:ascii="Angsana New" w:hAnsi="Angsana New" w:cs="Angsana New"/>
          <w:i/>
          <w:iCs/>
          <w:sz w:val="30"/>
          <w:szCs w:val="30"/>
        </w:rPr>
        <w:t>1,689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="00D12BDC"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12BDC" w:rsidRPr="00E2673C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47A5F985" w14:textId="77777777" w:rsidR="007749F8" w:rsidRPr="00E2673C" w:rsidRDefault="007749F8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523356" w14:textId="60791D03" w:rsidR="007749F8" w:rsidRDefault="0026026D" w:rsidP="006D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2673C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460191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749F8" w:rsidRPr="00023DE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ทุนเรือนหุ้น</w:t>
      </w:r>
      <w:r w:rsidR="00007514" w:rsidRPr="00023DE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และใบแสดงสำคัญสิทธิ</w:t>
      </w:r>
    </w:p>
    <w:p w14:paraId="215ADFBF" w14:textId="77777777" w:rsidR="006D2B96" w:rsidRPr="00E2673C" w:rsidRDefault="006D2B96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726A732" w14:textId="46564820" w:rsidR="006D2B96" w:rsidRDefault="006D2B96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Pr="006D2B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การเพิ่ม</w:t>
      </w:r>
      <w:r w:rsidR="008B2BD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ขึ้นของ</w:t>
      </w:r>
      <w:r w:rsidRPr="006D2B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ทุน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จดทะเบียน</w:t>
      </w:r>
    </w:p>
    <w:p w14:paraId="69644344" w14:textId="40E8D958" w:rsidR="006D2B96" w:rsidRPr="006D2B96" w:rsidRDefault="006D2B96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</w:p>
    <w:p w14:paraId="72C96B27" w14:textId="4CC58684" w:rsidR="006D2B96" w:rsidRPr="006D2B96" w:rsidRDefault="008B2BDA" w:rsidP="006D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ในการประชุมวิสามัญผู้ถือหุ้นของบริษัทเมื่อวันที่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14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กรกฎาคม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2564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ผู้ถือหุ้นของบริษัทได้มีมติอนุมัติการเพิ่มทุนจดทะเบียนจำนวน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267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023DEC" w:rsidRPr="00023DEC">
        <w:rPr>
          <w:rFonts w:ascii="Angsana New" w:hAnsi="Angsana New" w:cs="Angsana New"/>
          <w:sz w:val="30"/>
          <w:szCs w:val="30"/>
        </w:rPr>
        <w:t>1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ล้านหุ้น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หุ้นละ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1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บาท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บริษัทได้จดทะเบียนเพิ่มทุนในเดือนสิงหาคม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2564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ทำให้บริษัท</w:t>
      </w:r>
      <w:r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มีทุนจดทะเบียนจำนวน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774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023DEC" w:rsidRPr="00023DEC">
        <w:rPr>
          <w:rFonts w:ascii="Angsana New" w:hAnsi="Angsana New" w:cs="Angsana New"/>
          <w:sz w:val="30"/>
          <w:szCs w:val="30"/>
        </w:rPr>
        <w:t>1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ล้านหุ้น</w:t>
      </w:r>
    </w:p>
    <w:p w14:paraId="24FF1CBB" w14:textId="1760A2A5" w:rsidR="002E29D7" w:rsidRDefault="002E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6B16A6B" w14:textId="6A7D8D35" w:rsidR="006D2B96" w:rsidRPr="006D2B96" w:rsidRDefault="006D2B96" w:rsidP="006D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ab/>
      </w:r>
      <w:r w:rsidRPr="006D2B9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การออกใบแสดงสำคัญสิทธิที่จะซื้อหุ้นสามัญ</w:t>
      </w:r>
    </w:p>
    <w:p w14:paraId="4DE64CD7" w14:textId="77777777" w:rsidR="006D2B96" w:rsidRPr="00E2673C" w:rsidRDefault="006D2B96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5A19019" w14:textId="46923707" w:rsidR="007749F8" w:rsidRPr="00E2673C" w:rsidRDefault="008B2BDA" w:rsidP="00F9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ในการประชุมวิสามัญผู้ถือหุ้นของบริษัทเมื่อวันที่</w:t>
      </w:r>
      <w:r w:rsidR="00023D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 w:hint="cs"/>
          <w:sz w:val="30"/>
          <w:szCs w:val="30"/>
        </w:rPr>
        <w:t>14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กรกฎาคม</w:t>
      </w:r>
      <w:r w:rsidR="00023D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023DEC" w:rsidRPr="00023DEC">
        <w:rPr>
          <w:rFonts w:ascii="Angsana New" w:hAnsi="Angsana New" w:cs="Angsana New" w:hint="cs"/>
          <w:sz w:val="30"/>
          <w:szCs w:val="30"/>
        </w:rPr>
        <w:t>2564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ผู้ถือหุ้นของบริษัทได้มีมติอนุมัติการออก</w:t>
      </w:r>
      <w:r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และจัดสรรใบสำคัญแสดงสิทธิที่จะซื้อหุ้นสามัญ</w:t>
      </w:r>
      <w:r w:rsidRPr="008B2BD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  <w:lang w:val="th-TH"/>
        </w:rPr>
        <w:t>ดังนี้</w:t>
      </w:r>
    </w:p>
    <w:p w14:paraId="21549E4B" w14:textId="46495CA4" w:rsidR="00F90914" w:rsidRPr="00E2673C" w:rsidRDefault="00F90914" w:rsidP="00F9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2124BF34" w14:textId="77777777" w:rsidR="00023DEC" w:rsidRDefault="008B2BDA" w:rsidP="008B2BDA">
      <w:pPr>
        <w:numPr>
          <w:ilvl w:val="0"/>
          <w:numId w:val="14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B2BDA">
        <w:rPr>
          <w:rFonts w:ascii="Angsana New" w:hAnsi="Angsana New" w:cs="Angsana New" w:hint="cs"/>
          <w:sz w:val="30"/>
          <w:szCs w:val="30"/>
          <w:cs/>
        </w:rPr>
        <w:t>ออกและจัดสรรใบสำคัญแสดงสิทธิ</w:t>
      </w:r>
      <w:r w:rsidR="00F90914" w:rsidRPr="008B2BDA">
        <w:rPr>
          <w:rFonts w:ascii="Angsana New" w:hAnsi="Angsana New" w:cs="Angsana New"/>
          <w:sz w:val="30"/>
          <w:szCs w:val="30"/>
          <w:cs/>
        </w:rPr>
        <w:t xml:space="preserve">ที่จะซื้อหุ้นสามัญเพิ่มทุนของบริษัท </w:t>
      </w:r>
      <w:r w:rsidR="00F90914" w:rsidRPr="008B2BDA">
        <w:rPr>
          <w:rFonts w:ascii="Angsana New" w:hAnsi="Angsana New" w:cs="Angsana New"/>
          <w:sz w:val="30"/>
          <w:szCs w:val="30"/>
        </w:rPr>
        <w:t>(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>“ใบสำคัญแสดงสิทธิ</w:t>
      </w:r>
      <w:r w:rsidR="00F90914" w:rsidRPr="008B2BDA">
        <w:rPr>
          <w:rFonts w:ascii="Angsana New" w:hAnsi="Angsana New" w:cs="Angsana New"/>
          <w:sz w:val="30"/>
          <w:szCs w:val="30"/>
        </w:rPr>
        <w:t xml:space="preserve"> BC-W1”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8B2BDA">
        <w:rPr>
          <w:rFonts w:ascii="Angsana New" w:hAnsi="Angsana New" w:cs="Angsana New" w:hint="cs"/>
          <w:sz w:val="30"/>
          <w:szCs w:val="30"/>
          <w:cs/>
        </w:rPr>
        <w:t>โดยไม่คิดมูลค่า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0914" w:rsidRPr="008B2BDA">
        <w:rPr>
          <w:rFonts w:ascii="Angsana New" w:hAnsi="Angsana New" w:cs="Angsana New"/>
          <w:sz w:val="30"/>
          <w:szCs w:val="30"/>
        </w:rPr>
        <w:t>101.4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8B2BDA">
        <w:rPr>
          <w:rFonts w:ascii="Angsana New" w:hAnsi="Angsana New" w:cs="Angsana New" w:hint="cs"/>
          <w:sz w:val="30"/>
          <w:szCs w:val="30"/>
          <w:cs/>
        </w:rPr>
        <w:t>หน่วย ต่อผู้ถือหุ้นเดิมของบริษัทตามสัดส่วนการถือหุ้น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ในอัตราส่วนการจัดสรรที่หุ้นสามัญเดิม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 xml:space="preserve">มูลค่าหุ้นที่ตราไว้หุ้นละ </w:t>
      </w:r>
      <w:r w:rsidRPr="008B2BDA">
        <w:rPr>
          <w:rFonts w:ascii="Angsana New" w:hAnsi="Angsana New" w:cs="Angsana New"/>
          <w:sz w:val="30"/>
          <w:szCs w:val="30"/>
        </w:rPr>
        <w:t>1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บาท จำนวน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0914" w:rsidRPr="008B2BDA">
        <w:rPr>
          <w:rFonts w:ascii="Angsana New" w:hAnsi="Angsana New" w:cs="Angsana New"/>
          <w:sz w:val="30"/>
          <w:szCs w:val="30"/>
        </w:rPr>
        <w:t>5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หุ้น</w:t>
      </w:r>
      <w:r w:rsidRPr="008B2B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ต่อ </w:t>
      </w:r>
      <w:r w:rsidR="00F90914" w:rsidRPr="008B2BDA">
        <w:rPr>
          <w:rFonts w:ascii="Angsana New" w:hAnsi="Angsana New" w:cs="Angsana New"/>
          <w:sz w:val="30"/>
          <w:szCs w:val="30"/>
        </w:rPr>
        <w:t>1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หน่วยใบสำคัญแสดงสิทธิ</w:t>
      </w:r>
      <w:r w:rsidRPr="008B2BDA">
        <w:rPr>
          <w:rFonts w:ascii="Angsana New" w:hAnsi="Angsana New" w:cs="Angsana New"/>
          <w:sz w:val="30"/>
          <w:szCs w:val="30"/>
        </w:rPr>
        <w:t xml:space="preserve"> BC-W1 (5:1) </w:t>
      </w:r>
      <w:r w:rsidRPr="008B2BD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อัตราการใช้สิทธิคือ</w:t>
      </w:r>
      <w:r w:rsidRPr="008B2BDA">
        <w:rPr>
          <w:rFonts w:ascii="Angsana New" w:hAnsi="Angsana New" w:cs="Angsana New"/>
          <w:sz w:val="30"/>
          <w:szCs w:val="30"/>
        </w:rPr>
        <w:t xml:space="preserve"> BC-W1 1</w:t>
      </w:r>
      <w:r w:rsidRPr="008B2BDA">
        <w:rPr>
          <w:rFonts w:ascii="Angsana New" w:hAnsi="Angsana New" w:cs="Angsana New" w:hint="cs"/>
          <w:sz w:val="30"/>
          <w:szCs w:val="30"/>
          <w:cs/>
        </w:rPr>
        <w:t xml:space="preserve"> หน่วย</w:t>
      </w:r>
      <w:r w:rsidRPr="008B2BDA">
        <w:rPr>
          <w:rFonts w:ascii="Angsana New" w:hAnsi="Angsana New" w:cs="Angsana New"/>
          <w:sz w:val="30"/>
          <w:szCs w:val="30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มีสิทธิซื้อหุ้นสามัญของบริษัทได้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0914" w:rsidRPr="008B2BDA">
        <w:rPr>
          <w:rFonts w:ascii="Angsana New" w:hAnsi="Angsana New" w:cs="Angsana New"/>
          <w:sz w:val="30"/>
          <w:szCs w:val="30"/>
        </w:rPr>
        <w:t>1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หุ้น </w:t>
      </w:r>
      <w:r w:rsidRPr="008B2BDA">
        <w:rPr>
          <w:rFonts w:ascii="Angsana New" w:hAnsi="Angsana New" w:cs="Angsana New" w:hint="cs"/>
          <w:sz w:val="30"/>
          <w:szCs w:val="30"/>
          <w:cs/>
        </w:rPr>
        <w:t>และ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 w:cs="Angsana New"/>
          <w:sz w:val="30"/>
          <w:szCs w:val="30"/>
          <w:cs/>
        </w:rPr>
        <w:br/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F90914" w:rsidRPr="008B2BDA">
        <w:rPr>
          <w:rFonts w:ascii="Angsana New" w:hAnsi="Angsana New" w:cs="Angsana New"/>
          <w:sz w:val="30"/>
          <w:szCs w:val="30"/>
        </w:rPr>
        <w:t>3.2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บาทต่อหุ้น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B2BDA">
        <w:rPr>
          <w:rFonts w:ascii="Angsana New" w:hAnsi="Angsana New" w:cs="Angsana New" w:hint="cs"/>
          <w:sz w:val="30"/>
          <w:szCs w:val="30"/>
          <w:cs/>
        </w:rPr>
        <w:t>เว้นแต่ในกรณีมีการปรับสิทธิ</w:t>
      </w:r>
      <w:r w:rsidRPr="008B2BDA">
        <w:rPr>
          <w:rFonts w:ascii="Angsana New" w:hAnsi="Angsana New" w:cs="Angsana New"/>
          <w:sz w:val="30"/>
          <w:szCs w:val="30"/>
          <w:cs/>
        </w:rPr>
        <w:t>)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BC-W1 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มีอายุ </w:t>
      </w:r>
      <w:r w:rsidR="00F90914" w:rsidRPr="008B2BDA">
        <w:rPr>
          <w:rFonts w:ascii="Angsana New" w:hAnsi="Angsana New" w:cs="Angsana New"/>
          <w:sz w:val="30"/>
          <w:szCs w:val="30"/>
        </w:rPr>
        <w:t>2</w:t>
      </w:r>
      <w:r w:rsidR="00F90914" w:rsidRPr="008B2BDA">
        <w:rPr>
          <w:rFonts w:ascii="Angsana New" w:hAnsi="Angsana New" w:cs="Angsana New" w:hint="cs"/>
          <w:sz w:val="30"/>
          <w:szCs w:val="30"/>
          <w:cs/>
        </w:rPr>
        <w:t xml:space="preserve"> ปี นับแต่วันที่ออก </w:t>
      </w:r>
      <w:r w:rsidR="00F90914" w:rsidRPr="008B2BDA">
        <w:rPr>
          <w:rFonts w:ascii="Angsana New" w:hAnsi="Angsana New" w:cs="Angsana New"/>
          <w:sz w:val="30"/>
          <w:szCs w:val="30"/>
        </w:rPr>
        <w:t xml:space="preserve">BC-W1 </w:t>
      </w:r>
      <w:r w:rsidRPr="008B2BDA">
        <w:rPr>
          <w:rFonts w:ascii="Angsana New" w:hAnsi="Angsana New" w:cs="Angsana New" w:hint="cs"/>
          <w:sz w:val="30"/>
          <w:szCs w:val="30"/>
          <w:cs/>
        </w:rPr>
        <w:t>บริษัทได้ออก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B2BDA">
        <w:rPr>
          <w:rFonts w:ascii="Angsana New" w:hAnsi="Angsana New" w:cs="Angsana New"/>
          <w:sz w:val="30"/>
          <w:szCs w:val="30"/>
        </w:rPr>
        <w:t xml:space="preserve">BC-W1 </w:t>
      </w:r>
      <w:r w:rsidRPr="008B2BDA">
        <w:rPr>
          <w:rFonts w:ascii="Angsana New" w:hAnsi="Angsana New" w:cs="Angsana New" w:hint="cs"/>
          <w:sz w:val="30"/>
          <w:szCs w:val="30"/>
          <w:cs/>
        </w:rPr>
        <w:t>แล้วเมื่อวันที่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30 </w:t>
      </w:r>
      <w:r w:rsidRPr="008B2BD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2564 </w:t>
      </w:r>
      <w:r w:rsidRPr="008B2BDA">
        <w:rPr>
          <w:rFonts w:ascii="Angsana New" w:hAnsi="Angsana New" w:cs="Angsana New" w:hint="cs"/>
          <w:sz w:val="30"/>
          <w:szCs w:val="30"/>
          <w:cs/>
        </w:rPr>
        <w:t>โดยมีกำหนดการใช้สิทธิครั้งแรกในวันที่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30 </w:t>
      </w:r>
      <w:r w:rsidRPr="008B2BD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2564 </w:t>
      </w:r>
    </w:p>
    <w:p w14:paraId="290B8C0C" w14:textId="77777777" w:rsidR="00023DEC" w:rsidRDefault="00023DEC" w:rsidP="00023DEC">
      <w:pPr>
        <w:ind w:left="891"/>
        <w:jc w:val="thaiDistribute"/>
        <w:rPr>
          <w:rFonts w:ascii="Angsana New" w:hAnsi="Angsana New" w:cs="Angsana New"/>
          <w:sz w:val="30"/>
          <w:szCs w:val="30"/>
        </w:rPr>
      </w:pPr>
    </w:p>
    <w:p w14:paraId="27151388" w14:textId="19C80243" w:rsidR="00F90914" w:rsidRDefault="008B2BDA" w:rsidP="00023DEC">
      <w:pPr>
        <w:ind w:left="891"/>
        <w:jc w:val="thaiDistribute"/>
        <w:rPr>
          <w:rFonts w:ascii="Angsana New" w:hAnsi="Angsana New" w:cs="Angsana New"/>
          <w:sz w:val="30"/>
          <w:szCs w:val="30"/>
        </w:rPr>
      </w:pPr>
      <w:r w:rsidRPr="008B2BDA">
        <w:rPr>
          <w:rFonts w:ascii="Angsana New" w:hAnsi="Angsana New" w:cs="Angsana New" w:hint="cs"/>
          <w:sz w:val="30"/>
          <w:szCs w:val="30"/>
          <w:cs/>
        </w:rPr>
        <w:t>ณ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30 </w:t>
      </w:r>
      <w:r w:rsidRPr="008B2BD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 xml:space="preserve">2564 </w:t>
      </w:r>
      <w:r w:rsidRPr="008B2BDA">
        <w:rPr>
          <w:rFonts w:ascii="Angsana New" w:hAnsi="Angsana New" w:cs="Angsana New" w:hint="cs"/>
          <w:sz w:val="30"/>
          <w:szCs w:val="30"/>
          <w:cs/>
        </w:rPr>
        <w:t>ไม่มีการใช้ใบสำคัญแสดงสิทธิในระหว่างงวด</w:t>
      </w:r>
    </w:p>
    <w:p w14:paraId="6FD730B2" w14:textId="77777777" w:rsidR="008B2BDA" w:rsidRPr="008B2BDA" w:rsidRDefault="008B2BDA" w:rsidP="008B2BDA">
      <w:pPr>
        <w:ind w:left="891"/>
        <w:jc w:val="thaiDistribute"/>
        <w:rPr>
          <w:rFonts w:ascii="Angsana New" w:hAnsi="Angsana New" w:cs="Angsana New"/>
          <w:sz w:val="30"/>
          <w:szCs w:val="30"/>
        </w:rPr>
      </w:pPr>
    </w:p>
    <w:p w14:paraId="2C41F51A" w14:textId="346BADD0" w:rsidR="00023DEC" w:rsidRDefault="008B2BDA" w:rsidP="00F90914">
      <w:pPr>
        <w:numPr>
          <w:ilvl w:val="0"/>
          <w:numId w:val="14"/>
        </w:numPr>
        <w:jc w:val="thaiDistribute"/>
        <w:rPr>
          <w:rFonts w:ascii="Angsana New" w:hAnsi="Angsana New" w:cs="Angsana New"/>
          <w:sz w:val="30"/>
          <w:szCs w:val="30"/>
        </w:rPr>
      </w:pPr>
      <w:r w:rsidRPr="008B2BDA">
        <w:rPr>
          <w:rFonts w:ascii="Angsana New" w:hAnsi="Angsana New" w:cs="Angsana New" w:hint="cs"/>
          <w:sz w:val="30"/>
          <w:szCs w:val="30"/>
          <w:cs/>
        </w:rPr>
        <w:t>ออกและจัดสรรใบสำคัญแสดงสิทธิที่จะซื้อหุ้นสามัญเพิ่มทุนของบริษัท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("</w:t>
      </w:r>
      <w:r w:rsidRPr="008B2BDA">
        <w:rPr>
          <w:rFonts w:ascii="Angsana New" w:hAnsi="Angsana New" w:cs="Angsana New"/>
          <w:sz w:val="30"/>
          <w:szCs w:val="30"/>
        </w:rPr>
        <w:t>BC-ESOP</w:t>
      </w:r>
      <w:r>
        <w:rPr>
          <w:rFonts w:ascii="Angsana New" w:hAnsi="Angsana New" w:cs="Angsana New"/>
          <w:sz w:val="30"/>
          <w:szCs w:val="30"/>
        </w:rPr>
        <w:t>-</w:t>
      </w:r>
      <w:r w:rsidRPr="008B2BDA">
        <w:rPr>
          <w:rFonts w:ascii="Angsana New" w:hAnsi="Angsana New" w:cs="Angsana New"/>
          <w:sz w:val="30"/>
          <w:szCs w:val="30"/>
        </w:rPr>
        <w:t>W1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") </w:t>
      </w:r>
      <w:r w:rsidRPr="008B2BDA">
        <w:rPr>
          <w:rFonts w:ascii="Angsana New" w:hAnsi="Angsana New" w:cs="Angsana New" w:hint="cs"/>
          <w:sz w:val="30"/>
          <w:szCs w:val="30"/>
          <w:cs/>
        </w:rPr>
        <w:t>โดยไม่คิดมูลค่า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15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ล้านหน่วย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กรรมการ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และพนักงานของบริษัท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อัตราการใช้สิทธิคือ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2E29D7">
        <w:rPr>
          <w:rFonts w:ascii="Angsana New" w:hAnsi="Angsana New" w:cs="Angsana New"/>
          <w:sz w:val="30"/>
          <w:szCs w:val="30"/>
        </w:rPr>
        <w:br/>
      </w:r>
      <w:r w:rsidRPr="008B2BDA">
        <w:rPr>
          <w:rFonts w:ascii="Angsana New" w:hAnsi="Angsana New" w:cs="Angsana New"/>
          <w:sz w:val="30"/>
          <w:szCs w:val="30"/>
        </w:rPr>
        <w:t>BC-ESOP</w:t>
      </w:r>
      <w:r>
        <w:rPr>
          <w:rFonts w:ascii="Angsana New" w:hAnsi="Angsana New" w:cs="Angsana New"/>
          <w:sz w:val="30"/>
          <w:szCs w:val="30"/>
        </w:rPr>
        <w:t>-</w:t>
      </w:r>
      <w:r w:rsidRPr="008B2BDA">
        <w:rPr>
          <w:rFonts w:ascii="Angsana New" w:hAnsi="Angsana New" w:cs="Angsana New"/>
          <w:sz w:val="30"/>
          <w:szCs w:val="30"/>
        </w:rPr>
        <w:t>W1</w:t>
      </w:r>
      <w:r>
        <w:rPr>
          <w:rFonts w:ascii="Angsana New" w:hAnsi="Angsana New" w:cs="Angsana New"/>
          <w:sz w:val="30"/>
          <w:szCs w:val="30"/>
        </w:rPr>
        <w:t xml:space="preserve"> 1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มีสิทธิซื้อหุ้นสามัญของบริษัทได้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และราคาใช้สิทธิคือ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2.0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8B2BDA">
        <w:rPr>
          <w:rFonts w:ascii="Angsana New" w:hAnsi="Angsana New" w:cs="Angsana New" w:hint="cs"/>
          <w:sz w:val="30"/>
          <w:szCs w:val="30"/>
          <w:cs/>
        </w:rPr>
        <w:t>เว้นแต่ในกรณีมีการปรับสิทธิ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B2BDA">
        <w:rPr>
          <w:rFonts w:ascii="Angsana New" w:hAnsi="Angsana New" w:cs="Angsana New"/>
          <w:sz w:val="30"/>
          <w:szCs w:val="30"/>
        </w:rPr>
        <w:t>BC-ESOP</w:t>
      </w:r>
      <w:r>
        <w:rPr>
          <w:rFonts w:ascii="Angsana New" w:hAnsi="Angsana New" w:cs="Angsana New"/>
          <w:sz w:val="30"/>
          <w:szCs w:val="30"/>
        </w:rPr>
        <w:t>-</w:t>
      </w:r>
      <w:r w:rsidRPr="008B2BDA">
        <w:rPr>
          <w:rFonts w:ascii="Angsana New" w:hAnsi="Angsana New" w:cs="Angsana New"/>
          <w:sz w:val="30"/>
          <w:szCs w:val="30"/>
        </w:rPr>
        <w:t>W1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3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ปีนับแต่วันที่ออก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>BC-ESOP</w:t>
      </w:r>
      <w:r>
        <w:rPr>
          <w:rFonts w:ascii="Angsana New" w:hAnsi="Angsana New" w:cs="Angsana New"/>
          <w:sz w:val="30"/>
          <w:szCs w:val="30"/>
        </w:rPr>
        <w:t>-</w:t>
      </w:r>
      <w:r w:rsidRPr="008B2BDA">
        <w:rPr>
          <w:rFonts w:ascii="Angsana New" w:hAnsi="Angsana New" w:cs="Angsana New"/>
          <w:sz w:val="30"/>
          <w:szCs w:val="30"/>
        </w:rPr>
        <w:t>W1</w:t>
      </w:r>
      <w:r w:rsidR="002E29D7">
        <w:rPr>
          <w:rFonts w:ascii="Angsana New" w:hAnsi="Angsana New" w:cs="Angsana New"/>
          <w:sz w:val="30"/>
          <w:szCs w:val="30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บริษัทได้ออก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/>
          <w:sz w:val="30"/>
          <w:szCs w:val="30"/>
        </w:rPr>
        <w:t>BC-ESOP</w:t>
      </w:r>
      <w:r>
        <w:rPr>
          <w:rFonts w:ascii="Angsana New" w:hAnsi="Angsana New" w:cs="Angsana New"/>
          <w:sz w:val="30"/>
          <w:szCs w:val="30"/>
        </w:rPr>
        <w:t>-</w:t>
      </w:r>
      <w:r w:rsidRPr="008B2BDA">
        <w:rPr>
          <w:rFonts w:ascii="Angsana New" w:hAnsi="Angsana New" w:cs="Angsana New"/>
          <w:sz w:val="30"/>
          <w:szCs w:val="30"/>
        </w:rPr>
        <w:t>W1</w:t>
      </w:r>
      <w:r w:rsidR="002E29D7">
        <w:rPr>
          <w:rFonts w:ascii="Angsana New" w:hAnsi="Angsana New" w:cs="Angsana New"/>
          <w:sz w:val="30"/>
          <w:szCs w:val="30"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ครั้งที่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8.37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ล้านหน่วย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023DEC">
        <w:rPr>
          <w:rFonts w:ascii="Angsana New" w:hAnsi="Angsana New" w:cs="Angsana New"/>
          <w:sz w:val="30"/>
          <w:szCs w:val="30"/>
        </w:rPr>
        <w:t>6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023D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711851">
        <w:rPr>
          <w:rFonts w:ascii="Angsana New" w:hAnsi="Angsana New" w:cs="Angsana New"/>
          <w:sz w:val="30"/>
          <w:szCs w:val="30"/>
        </w:rPr>
        <w:t>2564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โดยมีกำหนดการใช้สิทธิครั้งแรกในวันที่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="002E29D7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30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BD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2564</w:t>
      </w:r>
      <w:r w:rsidRPr="008B2BD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964A7B4" w14:textId="77777777" w:rsidR="00023DEC" w:rsidRDefault="00023DEC" w:rsidP="00023DEC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6E9B05D8" w14:textId="6A5DD1AE" w:rsidR="00F90914" w:rsidRPr="00023DEC" w:rsidRDefault="008B2BDA" w:rsidP="00023DEC">
      <w:pPr>
        <w:ind w:left="891"/>
        <w:jc w:val="thaiDistribute"/>
        <w:rPr>
          <w:rFonts w:ascii="Angsana New" w:hAnsi="Angsana New" w:cs="Angsana New"/>
          <w:sz w:val="30"/>
          <w:szCs w:val="30"/>
        </w:rPr>
      </w:pPr>
      <w:r w:rsidRPr="00023DEC">
        <w:rPr>
          <w:rFonts w:ascii="Angsana New" w:hAnsi="Angsana New" w:cs="Angsana New" w:hint="cs"/>
          <w:sz w:val="30"/>
          <w:szCs w:val="30"/>
          <w:cs/>
        </w:rPr>
        <w:t>ณ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/>
          <w:sz w:val="30"/>
          <w:szCs w:val="30"/>
        </w:rPr>
        <w:t>30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/>
          <w:sz w:val="30"/>
          <w:szCs w:val="30"/>
        </w:rPr>
        <w:t>2564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 w:hint="cs"/>
          <w:sz w:val="30"/>
          <w:szCs w:val="30"/>
          <w:cs/>
        </w:rPr>
        <w:t>ไม่มีการใช้ใบสำคัญแสดงสิทธิในระหว่างงวด</w:t>
      </w:r>
    </w:p>
    <w:p w14:paraId="20FE390F" w14:textId="77777777" w:rsidR="002E29D7" w:rsidRPr="00023DEC" w:rsidRDefault="002E29D7" w:rsidP="002E29D7">
      <w:pPr>
        <w:pStyle w:val="ListParagraph"/>
        <w:rPr>
          <w:rFonts w:ascii="Angsana New" w:hAnsi="Angsana New"/>
          <w:sz w:val="30"/>
          <w:szCs w:val="30"/>
        </w:rPr>
      </w:pPr>
    </w:p>
    <w:p w14:paraId="18C6E2F9" w14:textId="740898EA" w:rsidR="002E29D7" w:rsidRPr="00E2673C" w:rsidRDefault="002E29D7" w:rsidP="002E29D7">
      <w:pPr>
        <w:ind w:left="891"/>
        <w:jc w:val="thaiDistribute"/>
        <w:rPr>
          <w:rFonts w:ascii="Angsana New" w:hAnsi="Angsana New" w:cs="Angsana New"/>
          <w:sz w:val="30"/>
          <w:szCs w:val="30"/>
        </w:rPr>
      </w:pPr>
      <w:r w:rsidRPr="00023DEC">
        <w:rPr>
          <w:rFonts w:ascii="Angsana New" w:hAnsi="Angsana New" w:cs="Angsana New" w:hint="cs"/>
          <w:sz w:val="30"/>
          <w:szCs w:val="30"/>
          <w:cs/>
        </w:rPr>
        <w:t>ค่าใช้จ่ายที่เกิดจากรายการจ่ายโดยใช้หุ้นเป็นเกณฑ์สำหรับงวดเก้าเดือนสิ้นสุดวันที่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/>
          <w:sz w:val="30"/>
          <w:szCs w:val="30"/>
        </w:rPr>
        <w:t xml:space="preserve">30 </w:t>
      </w:r>
      <w:r w:rsidRPr="00023D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023DEC" w:rsidRPr="00023DEC">
        <w:rPr>
          <w:rFonts w:ascii="Angsana New" w:hAnsi="Angsana New" w:cs="Angsana New"/>
          <w:sz w:val="30"/>
          <w:szCs w:val="30"/>
        </w:rPr>
        <w:t xml:space="preserve"> 2564 </w:t>
      </w:r>
      <w:r w:rsidRPr="00023DEC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="00023DEC" w:rsidRPr="00023DEC">
        <w:rPr>
          <w:rFonts w:ascii="Angsana New" w:hAnsi="Angsana New" w:cs="Angsana New"/>
          <w:sz w:val="30"/>
          <w:szCs w:val="30"/>
        </w:rPr>
        <w:t>5.44</w:t>
      </w:r>
      <w:r w:rsidRPr="00023DEC">
        <w:rPr>
          <w:rFonts w:ascii="Angsana New" w:hAnsi="Angsana New" w:cs="Angsana New"/>
          <w:sz w:val="30"/>
          <w:szCs w:val="30"/>
        </w:rPr>
        <w:t xml:space="preserve"> </w:t>
      </w:r>
      <w:r w:rsidRPr="00023DEC">
        <w:rPr>
          <w:rFonts w:ascii="Angsana New" w:hAnsi="Angsana New" w:cs="Angsana New" w:hint="cs"/>
          <w:sz w:val="30"/>
          <w:szCs w:val="30"/>
          <w:cs/>
        </w:rPr>
        <w:t>ล้านบาทสำหรับงบการเงินรวมและงบการเงินเฉพาะกิจการ</w:t>
      </w:r>
      <w:r w:rsidRPr="00023D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3DE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76F3E" w:rsidRPr="00023DEC">
        <w:rPr>
          <w:rFonts w:ascii="Angsana New" w:hAnsi="Angsana New" w:cs="Angsana New"/>
          <w:i/>
          <w:iCs/>
          <w:sz w:val="30"/>
          <w:szCs w:val="30"/>
        </w:rPr>
        <w:t>2563</w:t>
      </w:r>
      <w:r w:rsidRPr="00023DE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023DEC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023DE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4C3C2D93" w14:textId="77777777" w:rsidR="00F90914" w:rsidRPr="00E2673C" w:rsidRDefault="00F90914" w:rsidP="00F90914">
      <w:pPr>
        <w:ind w:left="891"/>
        <w:jc w:val="thaiDistribute"/>
        <w:rPr>
          <w:rFonts w:ascii="Angsana New" w:hAnsi="Angsana New" w:cs="Angsana New"/>
          <w:sz w:val="30"/>
          <w:szCs w:val="30"/>
        </w:rPr>
      </w:pPr>
    </w:p>
    <w:p w14:paraId="06BCAC23" w14:textId="77777777" w:rsidR="00DC4E0F" w:rsidRPr="00DC4E0F" w:rsidRDefault="002E29D7" w:rsidP="00445A76">
      <w:pPr>
        <w:numPr>
          <w:ilvl w:val="0"/>
          <w:numId w:val="14"/>
        </w:num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E29D7">
        <w:rPr>
          <w:rFonts w:ascii="Angsana New" w:hAnsi="Angsana New" w:cs="Angsana New" w:hint="cs"/>
          <w:sz w:val="30"/>
          <w:szCs w:val="30"/>
          <w:cs/>
        </w:rPr>
        <w:t>ออกและจัดสรรใบสำคัญแสดงสิทธิที่จะซื้อหุ้นสามัญเพิ่มทุนของบริษัทจำนวนไม่เกิน</w:t>
      </w:r>
      <w:r w:rsidRPr="002E29D7">
        <w:rPr>
          <w:rFonts w:ascii="Angsana New" w:hAnsi="Angsana New" w:cs="Angsana New"/>
          <w:sz w:val="30"/>
          <w:szCs w:val="30"/>
        </w:rPr>
        <w:t xml:space="preserve"> 100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9D7">
        <w:rPr>
          <w:rFonts w:ascii="Angsana New" w:hAnsi="Angsana New" w:cs="Angsana New" w:hint="cs"/>
          <w:sz w:val="30"/>
          <w:szCs w:val="30"/>
          <w:cs/>
        </w:rPr>
        <w:t>ล้านหน่วยให้แก่</w:t>
      </w:r>
      <w:r w:rsidRPr="002E29D7">
        <w:rPr>
          <w:rFonts w:ascii="Angsana New" w:hAnsi="Angsana New" w:cs="Angsana New"/>
          <w:sz w:val="30"/>
          <w:szCs w:val="30"/>
        </w:rPr>
        <w:br/>
      </w:r>
      <w:r w:rsidRPr="002E29D7">
        <w:rPr>
          <w:rFonts w:ascii="Angsana New" w:hAnsi="Angsana New" w:cs="Angsana New" w:hint="cs"/>
          <w:sz w:val="30"/>
          <w:szCs w:val="30"/>
          <w:cs/>
        </w:rPr>
        <w:t>ผู้ถือหุ้นเดิมของบริษัทตามสัดส่วนการถือหุ้น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9D7">
        <w:rPr>
          <w:rFonts w:ascii="Angsana New" w:hAnsi="Angsana New" w:cs="Angsana New" w:hint="cs"/>
          <w:sz w:val="30"/>
          <w:szCs w:val="30"/>
          <w:cs/>
        </w:rPr>
        <w:t>และบุคคลในวงจำกัด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B25352" w14:textId="77777777" w:rsidR="00DC4E0F" w:rsidRPr="00DC4E0F" w:rsidRDefault="00DC4E0F" w:rsidP="00DC4E0F">
      <w:pPr>
        <w:spacing w:line="240" w:lineRule="auto"/>
        <w:ind w:left="891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61EA2A6" w14:textId="4E53868A" w:rsidR="000E7DA5" w:rsidRPr="002E29D7" w:rsidRDefault="00DC4E0F" w:rsidP="00DC4E0F">
      <w:pPr>
        <w:spacing w:line="240" w:lineRule="auto"/>
        <w:ind w:left="89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E29D7">
        <w:rPr>
          <w:rFonts w:ascii="Angsana New" w:hAnsi="Angsana New" w:cs="Angsana New" w:hint="cs"/>
          <w:sz w:val="30"/>
          <w:szCs w:val="30"/>
          <w:cs/>
        </w:rPr>
        <w:t>ณ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9D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9D7">
        <w:rPr>
          <w:rFonts w:ascii="Angsana New" w:hAnsi="Angsana New" w:cs="Angsana New"/>
          <w:sz w:val="30"/>
          <w:szCs w:val="30"/>
        </w:rPr>
        <w:t>30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9D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29D7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2E29D7" w:rsidRPr="002E29D7">
        <w:rPr>
          <w:rFonts w:ascii="Angsana New" w:hAnsi="Angsana New" w:cs="Angsana New" w:hint="cs"/>
          <w:sz w:val="30"/>
          <w:szCs w:val="30"/>
          <w:cs/>
        </w:rPr>
        <w:t>บริษัทยังไม่ได้มีการจัดสรรใบสำคัญแสดงสิทธินี้</w:t>
      </w:r>
      <w:r w:rsidR="002E29D7" w:rsidRPr="002E29D7">
        <w:rPr>
          <w:rFonts w:ascii="Angsana New" w:hAnsi="Angsana New" w:cs="Angsana New"/>
          <w:sz w:val="30"/>
          <w:szCs w:val="30"/>
          <w:cs/>
        </w:rPr>
        <w:t xml:space="preserve"> </w:t>
      </w:r>
      <w:r w:rsidR="000E7DA5" w:rsidRPr="002E29D7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71670F2" w14:textId="6E4DB4D1" w:rsidR="00460191" w:rsidRPr="00E2673C" w:rsidRDefault="007749F8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460191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="002C5EFD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และรายได้</w:t>
      </w:r>
    </w:p>
    <w:p w14:paraId="42F7BBEC" w14:textId="77777777" w:rsidR="00460191" w:rsidRPr="00E2673C" w:rsidRDefault="00460191" w:rsidP="00460191">
      <w:pPr>
        <w:pStyle w:val="Heading1"/>
        <w:numPr>
          <w:ilvl w:val="0"/>
          <w:numId w:val="0"/>
        </w:numPr>
        <w:ind w:left="540"/>
        <w:jc w:val="thaiDistribute"/>
        <w:rPr>
          <w:rFonts w:ascii="Angsana New" w:eastAsia="Calibri" w:hAnsi="Angsana New" w:cs="Angsana New"/>
          <w:b/>
          <w:bCs/>
          <w:sz w:val="24"/>
          <w:szCs w:val="24"/>
          <w:u w:val="none"/>
          <w:lang w:eastAsia="en-GB"/>
        </w:rPr>
      </w:pPr>
    </w:p>
    <w:p w14:paraId="34F11591" w14:textId="66868902" w:rsidR="00935029" w:rsidRPr="00E2673C" w:rsidRDefault="00460191" w:rsidP="00460191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6E763D" w:rsidRPr="00E2673C">
        <w:rPr>
          <w:rFonts w:ascii="Angsana New" w:hAnsi="Angsana New" w:cs="Angsana New"/>
          <w:sz w:val="30"/>
          <w:szCs w:val="30"/>
        </w:rPr>
        <w:t>3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C51464"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โดยสรุปมีดังนี้ </w:t>
      </w:r>
    </w:p>
    <w:p w14:paraId="1FD5246F" w14:textId="77777777" w:rsidR="00935029" w:rsidRPr="00E2673C" w:rsidRDefault="00935029" w:rsidP="00935029">
      <w:pPr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EE3781C" w14:textId="0EC8B74E" w:rsidR="00460191" w:rsidRPr="00E2673C" w:rsidRDefault="00460191" w:rsidP="008C4733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73C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6E763D" w:rsidRPr="00E2673C">
        <w:rPr>
          <w:rFonts w:ascii="Angsana New" w:hAnsi="Angsana New"/>
          <w:i/>
          <w:iCs/>
          <w:sz w:val="30"/>
          <w:szCs w:val="30"/>
        </w:rPr>
        <w:t>1</w:t>
      </w:r>
      <w:r w:rsidR="00C963BD" w:rsidRPr="00E2673C">
        <w:rPr>
          <w:rFonts w:ascii="Angsana New" w:hAnsi="Angsana New"/>
          <w:i/>
          <w:iCs/>
          <w:sz w:val="30"/>
          <w:szCs w:val="30"/>
          <w:cs/>
        </w:rPr>
        <w:tab/>
      </w:r>
      <w:r w:rsidRPr="00E2673C">
        <w:rPr>
          <w:rFonts w:ascii="Angsana New" w:hAnsi="Angsana New"/>
          <w:sz w:val="30"/>
          <w:szCs w:val="30"/>
          <w:cs/>
        </w:rPr>
        <w:t>ให้บริการที่พักโรงแรมและอพาร์ทเม้นท์</w:t>
      </w:r>
    </w:p>
    <w:p w14:paraId="0783B672" w14:textId="35304CFA" w:rsidR="00460191" w:rsidRPr="00E2673C" w:rsidRDefault="00460191" w:rsidP="008C4733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2673C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6E763D" w:rsidRPr="00E2673C">
        <w:rPr>
          <w:rFonts w:ascii="Angsana New" w:hAnsi="Angsana New"/>
          <w:i/>
          <w:iCs/>
          <w:sz w:val="30"/>
          <w:szCs w:val="30"/>
        </w:rPr>
        <w:t>2</w:t>
      </w:r>
      <w:r w:rsidR="00C963BD" w:rsidRPr="00E2673C">
        <w:rPr>
          <w:rFonts w:ascii="Angsana New" w:hAnsi="Angsana New"/>
          <w:sz w:val="30"/>
          <w:szCs w:val="30"/>
          <w:cs/>
        </w:rPr>
        <w:tab/>
      </w:r>
      <w:r w:rsidRPr="00E2673C">
        <w:rPr>
          <w:rFonts w:ascii="Angsana New" w:hAnsi="Angsana New"/>
          <w:sz w:val="30"/>
          <w:szCs w:val="30"/>
          <w:cs/>
        </w:rPr>
        <w:t>ศูนย์การค้าชุมชนและ</w:t>
      </w:r>
      <w:r w:rsidR="00093D38" w:rsidRPr="00E2673C">
        <w:rPr>
          <w:rFonts w:ascii="Angsana New" w:hAnsi="Angsana New"/>
          <w:sz w:val="30"/>
          <w:szCs w:val="30"/>
          <w:cs/>
        </w:rPr>
        <w:t>อาคารสำนักงาน</w:t>
      </w:r>
    </w:p>
    <w:p w14:paraId="62FAF8F2" w14:textId="51D5EC97" w:rsidR="00460191" w:rsidRPr="00E2673C" w:rsidRDefault="00460191" w:rsidP="008C4733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2673C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6E763D" w:rsidRPr="00E2673C">
        <w:rPr>
          <w:rFonts w:ascii="Angsana New" w:hAnsi="Angsana New"/>
          <w:i/>
          <w:iCs/>
          <w:sz w:val="30"/>
          <w:szCs w:val="30"/>
        </w:rPr>
        <w:t>3</w:t>
      </w:r>
      <w:r w:rsidRPr="00E2673C">
        <w:rPr>
          <w:rFonts w:ascii="Angsana New" w:hAnsi="Angsana New"/>
          <w:sz w:val="30"/>
          <w:szCs w:val="30"/>
          <w:cs/>
        </w:rPr>
        <w:t xml:space="preserve"> </w:t>
      </w:r>
      <w:r w:rsidR="00C963BD" w:rsidRPr="00E2673C">
        <w:rPr>
          <w:rFonts w:ascii="Angsana New" w:hAnsi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  <w:cs/>
        </w:rPr>
        <w:t>ให้บริการบริหารจัดการและอื่น</w:t>
      </w:r>
      <w:r w:rsidR="005E299A" w:rsidRPr="00E2673C">
        <w:rPr>
          <w:rFonts w:ascii="Angsana New" w:hAnsi="Angsana New"/>
          <w:sz w:val="30"/>
          <w:szCs w:val="30"/>
        </w:rPr>
        <w:t xml:space="preserve"> </w:t>
      </w:r>
      <w:r w:rsidRPr="00E2673C">
        <w:rPr>
          <w:rFonts w:ascii="Angsana New" w:hAnsi="Angsana New"/>
          <w:sz w:val="30"/>
          <w:szCs w:val="30"/>
          <w:cs/>
        </w:rPr>
        <w:t>ๆ</w:t>
      </w:r>
    </w:p>
    <w:p w14:paraId="512D4B55" w14:textId="77777777" w:rsidR="00460191" w:rsidRPr="00E2673C" w:rsidRDefault="00460191" w:rsidP="00460191">
      <w:pPr>
        <w:pStyle w:val="ListParagraph"/>
        <w:tabs>
          <w:tab w:val="clear" w:pos="907"/>
          <w:tab w:val="left" w:pos="900"/>
        </w:tabs>
        <w:jc w:val="thaiDistribute"/>
        <w:rPr>
          <w:rFonts w:ascii="Angsana New" w:hAnsi="Angsana New"/>
          <w:sz w:val="24"/>
          <w:szCs w:val="24"/>
        </w:rPr>
      </w:pPr>
    </w:p>
    <w:p w14:paraId="51AFD98A" w14:textId="77777777" w:rsidR="00460191" w:rsidRPr="00E2673C" w:rsidRDefault="00460191" w:rsidP="00460191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E2673C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2395EEB" w14:textId="77777777" w:rsidR="001C5310" w:rsidRPr="00E2673C" w:rsidRDefault="001C5310" w:rsidP="001C5310">
      <w:pPr>
        <w:rPr>
          <w:rFonts w:ascii="Angsana New" w:hAnsi="Angsana New" w:cs="Angsana New"/>
          <w:sz w:val="24"/>
          <w:szCs w:val="24"/>
        </w:rPr>
      </w:pPr>
    </w:p>
    <w:p w14:paraId="4DFB4AC4" w14:textId="77777777" w:rsidR="001C5310" w:rsidRPr="00E2673C" w:rsidRDefault="001C5310" w:rsidP="001C5310">
      <w:pPr>
        <w:ind w:left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รายได้หลักของกลุ่มบริษัทได้มาจากสัญญาที่ทำกับลูกค้า</w:t>
      </w:r>
    </w:p>
    <w:p w14:paraId="34E9B9BD" w14:textId="77777777" w:rsidR="00743EE7" w:rsidRPr="00E2673C" w:rsidRDefault="00743EE7" w:rsidP="00C51464">
      <w:pPr>
        <w:rPr>
          <w:rFonts w:ascii="Angsana New" w:hAnsi="Angsana New" w:cs="Angsana New"/>
          <w:i/>
          <w:iCs/>
          <w:sz w:val="30"/>
          <w:szCs w:val="30"/>
          <w:cs/>
          <w:lang w:val="en-AU"/>
        </w:rPr>
        <w:sectPr w:rsidR="00743EE7" w:rsidRPr="00E2673C" w:rsidSect="001A66CE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315EAF18" w14:textId="77777777" w:rsidR="004F62DB" w:rsidRPr="00E2673C" w:rsidRDefault="004F62DB" w:rsidP="004F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230AB4"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3D4FED41" w14:textId="2F7ABE85" w:rsidR="008A3506" w:rsidRPr="00E2673C" w:rsidRDefault="008A3506" w:rsidP="001A627E">
      <w:pPr>
        <w:shd w:val="clear" w:color="auto" w:fill="FFFFFF"/>
        <w:spacing w:line="240" w:lineRule="auto"/>
        <w:ind w:left="180" w:right="-79" w:hanging="180"/>
        <w:rPr>
          <w:rFonts w:ascii="Angsana New" w:hAnsi="Angsana New" w:cs="Angsana New"/>
          <w:sz w:val="30"/>
          <w:szCs w:val="30"/>
        </w:rPr>
      </w:pPr>
    </w:p>
    <w:p w14:paraId="12EBBF9F" w14:textId="157BD783" w:rsidR="00926B0B" w:rsidRPr="00E2673C" w:rsidRDefault="00926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0"/>
          <w:szCs w:val="10"/>
        </w:rPr>
      </w:pPr>
    </w:p>
    <w:tbl>
      <w:tblPr>
        <w:tblW w:w="13941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609"/>
        <w:gridCol w:w="1080"/>
        <w:gridCol w:w="270"/>
        <w:gridCol w:w="1170"/>
        <w:gridCol w:w="270"/>
        <w:gridCol w:w="972"/>
        <w:gridCol w:w="270"/>
        <w:gridCol w:w="990"/>
        <w:gridCol w:w="270"/>
        <w:gridCol w:w="990"/>
        <w:gridCol w:w="270"/>
        <w:gridCol w:w="990"/>
        <w:gridCol w:w="288"/>
        <w:gridCol w:w="1062"/>
        <w:gridCol w:w="270"/>
        <w:gridCol w:w="1170"/>
      </w:tblGrid>
      <w:tr w:rsidR="00EA61E3" w:rsidRPr="00E2673C" w14:paraId="270769FD" w14:textId="77777777" w:rsidTr="007A2F7C">
        <w:trPr>
          <w:tblHeader/>
        </w:trPr>
        <w:tc>
          <w:tcPr>
            <w:tcW w:w="3609" w:type="dxa"/>
          </w:tcPr>
          <w:p w14:paraId="4C7E4D45" w14:textId="6607F614" w:rsidR="00EA61E3" w:rsidRPr="00E2673C" w:rsidRDefault="00EA61E3" w:rsidP="00EA61E3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520" w:type="dxa"/>
            <w:gridSpan w:val="3"/>
          </w:tcPr>
          <w:p w14:paraId="24673BE4" w14:textId="05DF519E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7715BEB" w14:textId="77777777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42E001CA" w14:textId="21BDBA0C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6B17DCC" w14:textId="77777777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233C5AB" w14:textId="1EA3F254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6E763D"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1732DA56" w14:textId="77777777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4EEC4FA" w14:textId="77777777" w:rsidR="00EA61E3" w:rsidRPr="00E2673C" w:rsidRDefault="00EA61E3" w:rsidP="00EA61E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05899" w:rsidRPr="00E2673C" w14:paraId="28916519" w14:textId="77777777" w:rsidTr="007A2F7C">
        <w:trPr>
          <w:tblHeader/>
        </w:trPr>
        <w:tc>
          <w:tcPr>
            <w:tcW w:w="3609" w:type="dxa"/>
            <w:vAlign w:val="center"/>
          </w:tcPr>
          <w:p w14:paraId="6279C71B" w14:textId="7808EA4B" w:rsidR="00105899" w:rsidRPr="00E2673C" w:rsidRDefault="00105899" w:rsidP="0010589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  <w:vAlign w:val="bottom"/>
          </w:tcPr>
          <w:p w14:paraId="74D8397C" w14:textId="407853DE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62252B8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C1C50" w14:textId="31995AAA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A66D6C4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64A15C4" w14:textId="75AC023A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331BDA4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453AB0" w14:textId="0950538F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E919F3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9558F8" w14:textId="1059FF70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2982E5D5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B7D7A6" w14:textId="6081A462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  <w:vAlign w:val="bottom"/>
          </w:tcPr>
          <w:p w14:paraId="30D8C8C8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79B7375" w14:textId="62F0629C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1A8F7F6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3D9BDD" w14:textId="1D7251F6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05899" w:rsidRPr="00E2673C" w14:paraId="55785A5F" w14:textId="77777777" w:rsidTr="007A2F7C">
        <w:trPr>
          <w:trHeight w:hRule="exact" w:val="387"/>
          <w:tblHeader/>
        </w:trPr>
        <w:tc>
          <w:tcPr>
            <w:tcW w:w="3609" w:type="dxa"/>
            <w:vAlign w:val="center"/>
          </w:tcPr>
          <w:p w14:paraId="6CE034A4" w14:textId="77777777" w:rsidR="00105899" w:rsidRPr="00E2673C" w:rsidRDefault="00105899" w:rsidP="00105899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2" w:type="dxa"/>
            <w:gridSpan w:val="15"/>
            <w:vAlign w:val="bottom"/>
          </w:tcPr>
          <w:p w14:paraId="70505922" w14:textId="77777777" w:rsidR="00105899" w:rsidRPr="00E2673C" w:rsidRDefault="00105899" w:rsidP="00105899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254" w:rsidRPr="00E2673C" w14:paraId="3391795D" w14:textId="77777777" w:rsidTr="007A2F7C">
        <w:tc>
          <w:tcPr>
            <w:tcW w:w="3609" w:type="dxa"/>
            <w:vAlign w:val="center"/>
          </w:tcPr>
          <w:p w14:paraId="052FD372" w14:textId="77777777" w:rsidR="00F55254" w:rsidRPr="00E2673C" w:rsidRDefault="00F55254" w:rsidP="00F5525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16CF633B" w14:textId="6D54E75E" w:rsidR="00F55254" w:rsidRPr="00E2673C" w:rsidRDefault="00F55254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44,308</w:t>
            </w:r>
          </w:p>
        </w:tc>
        <w:tc>
          <w:tcPr>
            <w:tcW w:w="270" w:type="dxa"/>
            <w:vAlign w:val="bottom"/>
          </w:tcPr>
          <w:p w14:paraId="2D1E855C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EED35F" w14:textId="48C2B159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87,761</w:t>
            </w:r>
          </w:p>
        </w:tc>
        <w:tc>
          <w:tcPr>
            <w:tcW w:w="270" w:type="dxa"/>
            <w:vAlign w:val="bottom"/>
          </w:tcPr>
          <w:p w14:paraId="132F98C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405367B" w14:textId="1C0276A4" w:rsidR="00F55254" w:rsidRPr="00E2673C" w:rsidRDefault="00B73D1C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23,5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7707CFE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F5B69" w14:textId="41C3A810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4,809</w:t>
            </w:r>
          </w:p>
        </w:tc>
        <w:tc>
          <w:tcPr>
            <w:tcW w:w="270" w:type="dxa"/>
            <w:vAlign w:val="bottom"/>
          </w:tcPr>
          <w:p w14:paraId="25228F1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8CEFC" w14:textId="4DE8E953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39,1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14:paraId="4D8971A9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DA519D" w14:textId="5679E54F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16,885</w:t>
            </w:r>
          </w:p>
        </w:tc>
        <w:tc>
          <w:tcPr>
            <w:tcW w:w="288" w:type="dxa"/>
            <w:vAlign w:val="bottom"/>
          </w:tcPr>
          <w:p w14:paraId="4E79B91E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EBF9FDF" w14:textId="48649E8F" w:rsidR="00F55254" w:rsidRPr="00E2673C" w:rsidRDefault="00B73D1C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107,0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14:paraId="0864FE0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7278D0" w14:textId="3FA449A1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109,455</w:t>
            </w:r>
          </w:p>
        </w:tc>
      </w:tr>
      <w:tr w:rsidR="00F55254" w:rsidRPr="00E2673C" w14:paraId="05E9F817" w14:textId="77777777" w:rsidTr="007A2F7C">
        <w:tc>
          <w:tcPr>
            <w:tcW w:w="3609" w:type="dxa"/>
            <w:vAlign w:val="center"/>
          </w:tcPr>
          <w:p w14:paraId="6EE9A84B" w14:textId="77777777" w:rsidR="00F55254" w:rsidRPr="00E2673C" w:rsidRDefault="00F55254" w:rsidP="00F5525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EA3857" w14:textId="6D3CF4C3" w:rsidR="00F55254" w:rsidRPr="00E2673C" w:rsidRDefault="00F55254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7,938</w:t>
            </w:r>
          </w:p>
        </w:tc>
        <w:tc>
          <w:tcPr>
            <w:tcW w:w="270" w:type="dxa"/>
            <w:vAlign w:val="bottom"/>
          </w:tcPr>
          <w:p w14:paraId="7880151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B5984D" w14:textId="45DE9486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4,402</w:t>
            </w:r>
          </w:p>
        </w:tc>
        <w:tc>
          <w:tcPr>
            <w:tcW w:w="270" w:type="dxa"/>
            <w:vAlign w:val="bottom"/>
          </w:tcPr>
          <w:p w14:paraId="25A09B8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D7ACCC1" w14:textId="4A4D62BC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1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0DCBA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4985DA" w14:textId="22DB6A62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vAlign w:val="bottom"/>
          </w:tcPr>
          <w:p w14:paraId="3EA0D609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FE8F1" w14:textId="2C8687A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64,29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DD83EF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371C8" w14:textId="5B726324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101,749</w:t>
            </w:r>
          </w:p>
        </w:tc>
        <w:tc>
          <w:tcPr>
            <w:tcW w:w="288" w:type="dxa"/>
            <w:vAlign w:val="bottom"/>
          </w:tcPr>
          <w:p w14:paraId="1560AB0C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EB756" w14:textId="0E985284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72,23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61C3F2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AE8326" w14:textId="2ACC0A9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106,424</w:t>
            </w:r>
          </w:p>
        </w:tc>
      </w:tr>
      <w:tr w:rsidR="00F55254" w:rsidRPr="00E2673C" w14:paraId="69E4C5A4" w14:textId="77777777" w:rsidTr="007A2F7C">
        <w:tc>
          <w:tcPr>
            <w:tcW w:w="3609" w:type="dxa"/>
            <w:vAlign w:val="center"/>
          </w:tcPr>
          <w:p w14:paraId="7BDF2F11" w14:textId="77777777" w:rsidR="00F55254" w:rsidRPr="00E2673C" w:rsidRDefault="00F55254" w:rsidP="00F5525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D9F87" w14:textId="1D3C3EEE" w:rsidR="00F55254" w:rsidRPr="00E2673C" w:rsidRDefault="00F55254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52,24</w:t>
            </w:r>
            <w:r w:rsidR="00B90395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77DDDB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00B0" w14:textId="7437EC92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92,163</w:t>
            </w:r>
          </w:p>
        </w:tc>
        <w:tc>
          <w:tcPr>
            <w:tcW w:w="270" w:type="dxa"/>
            <w:vAlign w:val="bottom"/>
          </w:tcPr>
          <w:p w14:paraId="05172AC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72D4" w14:textId="5D076F87" w:rsidR="00F55254" w:rsidRPr="00E2673C" w:rsidRDefault="00B73D1C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23,5</w:t>
            </w:r>
            <w:r w:rsidR="00B90395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22F1AFD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B2BEE" w14:textId="77B590F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5,082</w:t>
            </w:r>
          </w:p>
        </w:tc>
        <w:tc>
          <w:tcPr>
            <w:tcW w:w="270" w:type="dxa"/>
            <w:vAlign w:val="bottom"/>
          </w:tcPr>
          <w:p w14:paraId="3741495D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85105" w14:textId="7DECBE9A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103,476</w:t>
            </w:r>
          </w:p>
        </w:tc>
        <w:tc>
          <w:tcPr>
            <w:tcW w:w="270" w:type="dxa"/>
            <w:vAlign w:val="bottom"/>
          </w:tcPr>
          <w:p w14:paraId="7A391DA8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3A4FF" w14:textId="445E195C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118,634</w:t>
            </w:r>
          </w:p>
        </w:tc>
        <w:tc>
          <w:tcPr>
            <w:tcW w:w="288" w:type="dxa"/>
            <w:vAlign w:val="bottom"/>
          </w:tcPr>
          <w:p w14:paraId="644DCB49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CAB14" w14:textId="46B939CA" w:rsidR="00F55254" w:rsidRPr="00E2673C" w:rsidRDefault="00B73D1C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</w:t>
            </w:r>
            <w:r w:rsidR="00B90395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  <w:vAlign w:val="bottom"/>
          </w:tcPr>
          <w:p w14:paraId="24BBE5E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74E8" w14:textId="11C236F9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215,879</w:t>
            </w:r>
          </w:p>
        </w:tc>
      </w:tr>
      <w:tr w:rsidR="00F55254" w:rsidRPr="00E2673C" w14:paraId="4DACB962" w14:textId="77777777" w:rsidTr="007A2F7C">
        <w:trPr>
          <w:trHeight w:hRule="exact" w:val="311"/>
        </w:trPr>
        <w:tc>
          <w:tcPr>
            <w:tcW w:w="3609" w:type="dxa"/>
            <w:vAlign w:val="center"/>
          </w:tcPr>
          <w:p w14:paraId="087F0ADC" w14:textId="77777777" w:rsidR="00F55254" w:rsidRPr="00E2673C" w:rsidRDefault="00F55254" w:rsidP="00F5525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D04B14" w14:textId="77777777" w:rsidR="00F55254" w:rsidRPr="00E2673C" w:rsidRDefault="00F55254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DCF7BD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18CD5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8AB84E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07CD7489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FC6A55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188326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03104F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956D9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99C08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D7BB4E2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DD74B0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4ED15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E80D4E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53388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254" w:rsidRPr="00E2673C" w14:paraId="51E8693D" w14:textId="77777777" w:rsidTr="007A2F7C">
        <w:tc>
          <w:tcPr>
            <w:tcW w:w="3609" w:type="dxa"/>
          </w:tcPr>
          <w:p w14:paraId="7650C7BB" w14:textId="77777777" w:rsidR="00F55254" w:rsidRPr="00E2673C" w:rsidRDefault="00F55254" w:rsidP="00F55254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140B4DB1" w14:textId="77777777" w:rsidR="00F55254" w:rsidRPr="00E2673C" w:rsidRDefault="00F55254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0436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16F14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229D8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B7C3E8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76983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BAE03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3823C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C0561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2917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821F4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50F6930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724749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57EA8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8C348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6709D" w:rsidRPr="00E2673C" w14:paraId="4E08D944" w14:textId="77777777" w:rsidTr="007A2F7C">
        <w:tc>
          <w:tcPr>
            <w:tcW w:w="3609" w:type="dxa"/>
            <w:vAlign w:val="bottom"/>
          </w:tcPr>
          <w:p w14:paraId="5C1A18F5" w14:textId="77777777" w:rsidR="0006709D" w:rsidRPr="00E2673C" w:rsidRDefault="0006709D" w:rsidP="0006709D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703C5A00" w14:textId="005F71A0" w:rsidR="0006709D" w:rsidRPr="00E2673C" w:rsidRDefault="0006709D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  <w:vAlign w:val="bottom"/>
          </w:tcPr>
          <w:p w14:paraId="56559A86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5EF81" w14:textId="04DB8902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1,200</w:t>
            </w:r>
          </w:p>
        </w:tc>
        <w:tc>
          <w:tcPr>
            <w:tcW w:w="270" w:type="dxa"/>
            <w:vAlign w:val="bottom"/>
          </w:tcPr>
          <w:p w14:paraId="3D920620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601C06F" w14:textId="60B8CD0E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1,6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C402EC1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4E6014" w14:textId="096E5F8F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vAlign w:val="bottom"/>
          </w:tcPr>
          <w:p w14:paraId="1AC8C16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B12421" w14:textId="4D9B84C0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00C3BBF1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0DB7A2" w14:textId="360D4B59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  <w:tc>
          <w:tcPr>
            <w:tcW w:w="288" w:type="dxa"/>
            <w:vAlign w:val="bottom"/>
          </w:tcPr>
          <w:p w14:paraId="594AACB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D03528" w14:textId="2F54EF70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24,0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E94091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2E5F3F" w14:textId="3E658BD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2,480</w:t>
            </w:r>
          </w:p>
        </w:tc>
      </w:tr>
      <w:tr w:rsidR="0006709D" w:rsidRPr="00E2673C" w14:paraId="348BE680" w14:textId="77777777" w:rsidTr="007A2F7C">
        <w:tc>
          <w:tcPr>
            <w:tcW w:w="3609" w:type="dxa"/>
            <w:vAlign w:val="bottom"/>
          </w:tcPr>
          <w:p w14:paraId="4483D653" w14:textId="77777777" w:rsidR="0006709D" w:rsidRPr="00E2673C" w:rsidRDefault="0006709D" w:rsidP="0006709D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C21914" w14:textId="1FA32800" w:rsidR="0006709D" w:rsidRPr="00E2673C" w:rsidRDefault="0006709D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  <w:vAlign w:val="bottom"/>
          </w:tcPr>
          <w:p w14:paraId="0148CF77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4BA85F" w14:textId="433B24DF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86,561</w:t>
            </w:r>
          </w:p>
        </w:tc>
        <w:tc>
          <w:tcPr>
            <w:tcW w:w="270" w:type="dxa"/>
            <w:vAlign w:val="bottom"/>
          </w:tcPr>
          <w:p w14:paraId="2E8741CB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5F3E2AA" w14:textId="4FEF8542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21,9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vAlign w:val="bottom"/>
          </w:tcPr>
          <w:p w14:paraId="484B4609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CA9C8B" w14:textId="49F2F544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4,472</w:t>
            </w:r>
          </w:p>
        </w:tc>
        <w:tc>
          <w:tcPr>
            <w:tcW w:w="270" w:type="dxa"/>
            <w:vAlign w:val="bottom"/>
          </w:tcPr>
          <w:p w14:paraId="19E428B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B7C87" w14:textId="00499535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18,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  <w:tc>
          <w:tcPr>
            <w:tcW w:w="270" w:type="dxa"/>
            <w:vAlign w:val="bottom"/>
          </w:tcPr>
          <w:p w14:paraId="2AE524C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C0C90D" w14:textId="0B522A7F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15,942</w:t>
            </w:r>
          </w:p>
        </w:tc>
        <w:tc>
          <w:tcPr>
            <w:tcW w:w="288" w:type="dxa"/>
            <w:vAlign w:val="bottom"/>
          </w:tcPr>
          <w:p w14:paraId="05EDBAA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BA90" w14:textId="255CB59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83,0</w:t>
            </w:r>
            <w:r w:rsidR="00B90395" w:rsidRPr="00E2673C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6B8AD46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02F55E" w14:textId="549C17EA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106,975</w:t>
            </w:r>
          </w:p>
        </w:tc>
      </w:tr>
      <w:tr w:rsidR="0006709D" w:rsidRPr="00E2673C" w14:paraId="303116C3" w14:textId="77777777" w:rsidTr="007A2F7C">
        <w:tc>
          <w:tcPr>
            <w:tcW w:w="3609" w:type="dxa"/>
          </w:tcPr>
          <w:p w14:paraId="76167DAF" w14:textId="77777777" w:rsidR="0006709D" w:rsidRPr="00E2673C" w:rsidRDefault="0006709D" w:rsidP="0006709D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E2673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0A3D3" w14:textId="15351B5F" w:rsidR="0006709D" w:rsidRPr="00E2673C" w:rsidRDefault="0006709D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44,308</w:t>
            </w:r>
          </w:p>
        </w:tc>
        <w:tc>
          <w:tcPr>
            <w:tcW w:w="270" w:type="dxa"/>
            <w:vAlign w:val="bottom"/>
          </w:tcPr>
          <w:p w14:paraId="5FF9BC3A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6F077" w14:textId="2801323A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87,761</w:t>
            </w:r>
          </w:p>
        </w:tc>
        <w:tc>
          <w:tcPr>
            <w:tcW w:w="270" w:type="dxa"/>
            <w:vAlign w:val="bottom"/>
          </w:tcPr>
          <w:p w14:paraId="2733AE3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F5B89" w14:textId="17A00FA2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23,569</w:t>
            </w:r>
          </w:p>
        </w:tc>
        <w:tc>
          <w:tcPr>
            <w:tcW w:w="270" w:type="dxa"/>
            <w:vAlign w:val="bottom"/>
          </w:tcPr>
          <w:p w14:paraId="56574B4B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062BF" w14:textId="1535A0FA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4,809</w:t>
            </w:r>
          </w:p>
        </w:tc>
        <w:tc>
          <w:tcPr>
            <w:tcW w:w="270" w:type="dxa"/>
            <w:vAlign w:val="bottom"/>
          </w:tcPr>
          <w:p w14:paraId="3A0925CF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C49BF" w14:textId="3CCB66E9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39,1</w:t>
            </w:r>
            <w:r w:rsidR="00B90395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14:paraId="68A5EC2A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207E9" w14:textId="10B841C4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16,885</w:t>
            </w:r>
          </w:p>
        </w:tc>
        <w:tc>
          <w:tcPr>
            <w:tcW w:w="288" w:type="dxa"/>
            <w:vAlign w:val="bottom"/>
          </w:tcPr>
          <w:p w14:paraId="0BD64AC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F01DE" w14:textId="1D36AA0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107,0</w:t>
            </w:r>
            <w:r w:rsidR="00B90395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  <w:vAlign w:val="bottom"/>
          </w:tcPr>
          <w:p w14:paraId="6FF7721E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ind w:left="-115" w:right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EC40" w14:textId="3ADA8C1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109,455</w:t>
            </w:r>
          </w:p>
        </w:tc>
      </w:tr>
      <w:tr w:rsidR="0006709D" w:rsidRPr="00E2673C" w14:paraId="7ABA4B80" w14:textId="77777777" w:rsidTr="007A2F7C">
        <w:trPr>
          <w:trHeight w:hRule="exact" w:val="338"/>
        </w:trPr>
        <w:tc>
          <w:tcPr>
            <w:tcW w:w="3609" w:type="dxa"/>
          </w:tcPr>
          <w:p w14:paraId="66430391" w14:textId="77777777" w:rsidR="0006709D" w:rsidRPr="00E2673C" w:rsidRDefault="0006709D" w:rsidP="0006709D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ECC285" w14:textId="77777777" w:rsidR="0006709D" w:rsidRPr="00E2673C" w:rsidRDefault="0006709D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EF30E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34A7F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1BE36E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2F0B7BF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5EA7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C1778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145AA1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E59673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C989F3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BE16C0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17BBE1D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9037B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727DA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D0B4F0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709D" w:rsidRPr="00E2673C" w14:paraId="096A0F1B" w14:textId="77777777" w:rsidTr="007A2F7C">
        <w:tc>
          <w:tcPr>
            <w:tcW w:w="3609" w:type="dxa"/>
            <w:vAlign w:val="center"/>
          </w:tcPr>
          <w:p w14:paraId="57EF787E" w14:textId="4FF72987" w:rsidR="0006709D" w:rsidRPr="00E2673C" w:rsidRDefault="0006709D" w:rsidP="0006709D">
            <w:pPr>
              <w:shd w:val="clear" w:color="auto" w:fill="FFFFFF"/>
              <w:spacing w:line="240" w:lineRule="auto"/>
              <w:ind w:left="16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ขาดทุนตามส่วนงานก่อนหักภาษีเงินได้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EE5184" w14:textId="112857DE" w:rsidR="0006709D" w:rsidRPr="00E2673C" w:rsidRDefault="0006709D" w:rsidP="005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(195,195)</w:t>
            </w:r>
          </w:p>
        </w:tc>
        <w:tc>
          <w:tcPr>
            <w:tcW w:w="270" w:type="dxa"/>
          </w:tcPr>
          <w:p w14:paraId="09BA0355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1E8735" w14:textId="277572AF" w:rsidR="0006709D" w:rsidRPr="00E2673C" w:rsidRDefault="0006709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(201,127)</w:t>
            </w:r>
          </w:p>
        </w:tc>
        <w:tc>
          <w:tcPr>
            <w:tcW w:w="270" w:type="dxa"/>
          </w:tcPr>
          <w:p w14:paraId="6E35BFF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1F132E8B" w14:textId="02F57E5C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83AAE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31,714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D580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5579E1F" w14:textId="7905C7D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(17,322)</w:t>
            </w:r>
          </w:p>
        </w:tc>
        <w:tc>
          <w:tcPr>
            <w:tcW w:w="270" w:type="dxa"/>
          </w:tcPr>
          <w:p w14:paraId="1D59FC55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320007" w14:textId="6C795CC0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</w:t>
            </w:r>
            <w:r w:rsidR="00445A76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45A76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4F5D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7DA65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C223F8" w14:textId="46F15304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(20,007)</w:t>
            </w:r>
          </w:p>
        </w:tc>
        <w:tc>
          <w:tcPr>
            <w:tcW w:w="288" w:type="dxa"/>
          </w:tcPr>
          <w:p w14:paraId="68EA9B50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0B552B13" w14:textId="34552C3A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83AAE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45A76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 w:rsidR="00D83AAE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45A76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4F5D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6237AA" w14:textId="77777777" w:rsidR="0006709D" w:rsidRPr="00DC4E0F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FE64B4" w14:textId="7DE955F2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(238,456)</w:t>
            </w:r>
          </w:p>
        </w:tc>
      </w:tr>
      <w:tr w:rsidR="0006709D" w:rsidRPr="00E2673C" w14:paraId="71CE8DDE" w14:textId="77777777" w:rsidTr="007A2F7C">
        <w:trPr>
          <w:trHeight w:hRule="exact" w:val="338"/>
        </w:trPr>
        <w:tc>
          <w:tcPr>
            <w:tcW w:w="3609" w:type="dxa"/>
            <w:vAlign w:val="center"/>
          </w:tcPr>
          <w:p w14:paraId="44D23DC0" w14:textId="77777777" w:rsidR="0006709D" w:rsidRPr="00E2673C" w:rsidRDefault="0006709D" w:rsidP="0006709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97B867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A3676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582E0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 w:firstLine="36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EB72C1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6C9E1B45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89190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912DC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55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6132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6942D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36083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E55B0F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6"/>
              </w:tabs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3E3005A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1557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97042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3A45145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6709D" w:rsidRPr="00E2673C" w14:paraId="40378DD4" w14:textId="77777777" w:rsidTr="007A2F7C">
        <w:tc>
          <w:tcPr>
            <w:tcW w:w="3609" w:type="dxa"/>
          </w:tcPr>
          <w:p w14:paraId="1C257AA2" w14:textId="77777777" w:rsidR="0006709D" w:rsidRPr="00E2673C" w:rsidRDefault="0006709D" w:rsidP="0006709D">
            <w:pPr>
              <w:spacing w:line="240" w:lineRule="auto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80" w:type="dxa"/>
            <w:vAlign w:val="bottom"/>
          </w:tcPr>
          <w:p w14:paraId="64DE4B6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0085B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7882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2"/>
              </w:tabs>
              <w:ind w:left="-115" w:right="-8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E96CF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F7C52D9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832BE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37BA9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55"/>
              </w:tabs>
              <w:ind w:left="-115" w:right="-12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FE413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18DFA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49E3F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BC295E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6"/>
              </w:tabs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5E8BC780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7156D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5" w:right="-12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1E1C3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CA80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6709D" w:rsidRPr="00E2673C" w14:paraId="2A7F068D" w14:textId="77777777" w:rsidTr="007A2F7C">
        <w:tc>
          <w:tcPr>
            <w:tcW w:w="3609" w:type="dxa"/>
          </w:tcPr>
          <w:p w14:paraId="2E48E412" w14:textId="0A2F480C" w:rsidR="0006709D" w:rsidRPr="00E2673C" w:rsidRDefault="0006709D" w:rsidP="0006709D">
            <w:pPr>
              <w:tabs>
                <w:tab w:val="clear" w:pos="2580"/>
              </w:tabs>
              <w:spacing w:line="240" w:lineRule="auto"/>
              <w:ind w:right="-396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ณ วันที่ 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/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31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3D624927" w14:textId="4716D44F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3,195,325</w:t>
            </w:r>
          </w:p>
        </w:tc>
        <w:tc>
          <w:tcPr>
            <w:tcW w:w="270" w:type="dxa"/>
            <w:vAlign w:val="bottom"/>
          </w:tcPr>
          <w:p w14:paraId="7E9D22FF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549BED" w14:textId="1A6E490A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3,060,250</w:t>
            </w:r>
          </w:p>
        </w:tc>
        <w:tc>
          <w:tcPr>
            <w:tcW w:w="270" w:type="dxa"/>
            <w:vAlign w:val="bottom"/>
          </w:tcPr>
          <w:p w14:paraId="61EEC6B6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04A1873" w14:textId="566E954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413,998</w:t>
            </w:r>
          </w:p>
        </w:tc>
        <w:tc>
          <w:tcPr>
            <w:tcW w:w="270" w:type="dxa"/>
            <w:vAlign w:val="center"/>
          </w:tcPr>
          <w:p w14:paraId="5598AF92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44BEE" w14:textId="11CD9E2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359,345</w:t>
            </w:r>
          </w:p>
        </w:tc>
        <w:tc>
          <w:tcPr>
            <w:tcW w:w="270" w:type="dxa"/>
            <w:vAlign w:val="bottom"/>
          </w:tcPr>
          <w:p w14:paraId="1D31C5C6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7D0E61" w14:textId="43D53A5E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26,523</w:t>
            </w:r>
          </w:p>
        </w:tc>
        <w:tc>
          <w:tcPr>
            <w:tcW w:w="270" w:type="dxa"/>
            <w:vAlign w:val="center"/>
          </w:tcPr>
          <w:p w14:paraId="6D9D63B8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78ACC" w14:textId="7AFAEB39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31,044</w:t>
            </w:r>
          </w:p>
        </w:tc>
        <w:tc>
          <w:tcPr>
            <w:tcW w:w="288" w:type="dxa"/>
            <w:vAlign w:val="bottom"/>
          </w:tcPr>
          <w:p w14:paraId="1E647ED1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061CF14" w14:textId="0BA76866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3,635,846</w:t>
            </w:r>
          </w:p>
        </w:tc>
        <w:tc>
          <w:tcPr>
            <w:tcW w:w="270" w:type="dxa"/>
          </w:tcPr>
          <w:p w14:paraId="1351D9C2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1B9063" w14:textId="4D55E546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3,450,639</w:t>
            </w:r>
          </w:p>
        </w:tc>
      </w:tr>
      <w:tr w:rsidR="0006709D" w:rsidRPr="00E2673C" w14:paraId="78D1C570" w14:textId="77777777" w:rsidTr="007A2F7C">
        <w:tc>
          <w:tcPr>
            <w:tcW w:w="3609" w:type="dxa"/>
          </w:tcPr>
          <w:p w14:paraId="662B07DE" w14:textId="77777777" w:rsidR="0006709D" w:rsidRPr="00E2673C" w:rsidRDefault="0006709D" w:rsidP="0006709D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80" w:type="dxa"/>
            <w:vAlign w:val="bottom"/>
          </w:tcPr>
          <w:p w14:paraId="1BD9B5C7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F5CE0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3ABF16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  <w:tab w:val="decimal" w:pos="970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C1944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562F14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CE8662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063EC9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A36F0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80AE2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F64CAE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E87B1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70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7C7E17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20D16C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0ECB2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93F2AD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709D" w:rsidRPr="00E2673C" w14:paraId="3F810682" w14:textId="77777777" w:rsidTr="005F23DE">
        <w:tc>
          <w:tcPr>
            <w:tcW w:w="3609" w:type="dxa"/>
          </w:tcPr>
          <w:p w14:paraId="22905DCA" w14:textId="39D5264D" w:rsidR="0006709D" w:rsidRPr="00E2673C" w:rsidRDefault="0006709D" w:rsidP="0006709D">
            <w:pPr>
              <w:tabs>
                <w:tab w:val="clear" w:pos="2580"/>
              </w:tabs>
              <w:spacing w:line="240" w:lineRule="auto"/>
              <w:ind w:right="-216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ณ วันที่ 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/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31</w:t>
            </w:r>
            <w:r w:rsidRPr="00E267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176ACADA" w14:textId="5ADDFC9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2,46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  <w:vAlign w:val="bottom"/>
          </w:tcPr>
          <w:p w14:paraId="76F4D712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EBD17D" w14:textId="2EA99773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115" w:right="-82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2,215,640</w:t>
            </w:r>
          </w:p>
        </w:tc>
        <w:tc>
          <w:tcPr>
            <w:tcW w:w="270" w:type="dxa"/>
            <w:vAlign w:val="bottom"/>
          </w:tcPr>
          <w:p w14:paraId="56D07D4E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763EB76" w14:textId="02BE5B18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15" w:right="-13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443,138</w:t>
            </w:r>
          </w:p>
        </w:tc>
        <w:tc>
          <w:tcPr>
            <w:tcW w:w="270" w:type="dxa"/>
            <w:vAlign w:val="center"/>
          </w:tcPr>
          <w:p w14:paraId="6F4CC456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151977" w14:textId="46BB6908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360,694</w:t>
            </w:r>
          </w:p>
        </w:tc>
        <w:tc>
          <w:tcPr>
            <w:tcW w:w="270" w:type="dxa"/>
            <w:vAlign w:val="bottom"/>
          </w:tcPr>
          <w:p w14:paraId="177EDEBF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340A3E" w14:textId="7BEE26BA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15" w:right="-120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168,575</w:t>
            </w:r>
          </w:p>
        </w:tc>
        <w:tc>
          <w:tcPr>
            <w:tcW w:w="270" w:type="dxa"/>
            <w:vAlign w:val="center"/>
          </w:tcPr>
          <w:p w14:paraId="5C79E9F4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1122D" w14:textId="452C01FB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29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65,562</w:t>
            </w:r>
          </w:p>
        </w:tc>
        <w:tc>
          <w:tcPr>
            <w:tcW w:w="288" w:type="dxa"/>
            <w:vAlign w:val="bottom"/>
          </w:tcPr>
          <w:p w14:paraId="45F32EB3" w14:textId="77777777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536784" w14:textId="6784E1CC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3,07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23B6E84E" w14:textId="3AE0A10B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FAB866" w14:textId="6892DE80" w:rsidR="0006709D" w:rsidRPr="00E2673C" w:rsidRDefault="0006709D" w:rsidP="00067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5" w:right="-126" w:firstLine="3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2,641,896</w:t>
            </w:r>
          </w:p>
        </w:tc>
      </w:tr>
    </w:tbl>
    <w:p w14:paraId="53990E96" w14:textId="77777777" w:rsidR="00A37B79" w:rsidRPr="00E2673C" w:rsidRDefault="00A37B79" w:rsidP="001A627E">
      <w:pPr>
        <w:shd w:val="clear" w:color="auto" w:fill="FFFFFF"/>
        <w:spacing w:line="240" w:lineRule="auto"/>
        <w:ind w:left="180" w:right="-79" w:hanging="180"/>
        <w:rPr>
          <w:rFonts w:ascii="Angsana New" w:hAnsi="Angsana New" w:cs="Angsana New"/>
          <w:sz w:val="10"/>
          <w:szCs w:val="10"/>
          <w:cs/>
        </w:rPr>
        <w:sectPr w:rsidR="00A37B79" w:rsidRPr="00E2673C" w:rsidSect="00976DD7">
          <w:headerReference w:type="default" r:id="rId12"/>
          <w:footerReference w:type="default" r:id="rId13"/>
          <w:pgSz w:w="15840" w:h="12240" w:orient="landscape"/>
          <w:pgMar w:top="691" w:right="1152" w:bottom="576" w:left="1152" w:header="691" w:footer="720" w:gutter="0"/>
          <w:cols w:space="720"/>
          <w:docGrid w:linePitch="360"/>
        </w:sectPr>
      </w:pPr>
    </w:p>
    <w:p w14:paraId="7B9A6AEF" w14:textId="3E82D623" w:rsidR="005D183A" w:rsidRPr="00E2673C" w:rsidRDefault="005D183A" w:rsidP="005D183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2" w:name="OLE_LINK105"/>
      <w:bookmarkStart w:id="3" w:name="OLE_LINK106"/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การกระทบยอดกำไรหรือขาดทุนและสินทรัพย์ของส่วนงานที่รายงาน</w:t>
      </w:r>
    </w:p>
    <w:p w14:paraId="3C5DC253" w14:textId="77777777" w:rsidR="005D183A" w:rsidRPr="00E2673C" w:rsidRDefault="005D183A" w:rsidP="005D183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0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287"/>
      </w:tblGrid>
      <w:tr w:rsidR="005D183A" w:rsidRPr="00E2673C" w14:paraId="1C68FC57" w14:textId="77777777" w:rsidTr="005D183A">
        <w:trPr>
          <w:cantSplit/>
          <w:trHeight w:val="288"/>
        </w:trPr>
        <w:tc>
          <w:tcPr>
            <w:tcW w:w="6265" w:type="dxa"/>
          </w:tcPr>
          <w:p w14:paraId="0480F2F5" w14:textId="77777777" w:rsidR="005D183A" w:rsidRPr="00E2673C" w:rsidRDefault="005D183A" w:rsidP="005D183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835" w:type="dxa"/>
            <w:gridSpan w:val="3"/>
          </w:tcPr>
          <w:p w14:paraId="61F55920" w14:textId="77777777" w:rsidR="005D183A" w:rsidRPr="00E2673C" w:rsidRDefault="005D183A" w:rsidP="005D183A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5D183A" w:rsidRPr="00E2673C" w14:paraId="4BCC3A21" w14:textId="77777777" w:rsidTr="005D183A">
        <w:trPr>
          <w:cantSplit/>
          <w:trHeight w:val="351"/>
        </w:trPr>
        <w:tc>
          <w:tcPr>
            <w:tcW w:w="6265" w:type="dxa"/>
          </w:tcPr>
          <w:p w14:paraId="02A555AC" w14:textId="77777777" w:rsidR="005D183A" w:rsidRPr="00E2673C" w:rsidRDefault="005D183A" w:rsidP="005D183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BD46694" w14:textId="0E9729E4" w:rsidR="005D183A" w:rsidRPr="00E2673C" w:rsidRDefault="005D183A" w:rsidP="005D183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E6FECFF" w14:textId="77777777" w:rsidR="005D183A" w:rsidRPr="00E2673C" w:rsidRDefault="005D183A" w:rsidP="005D183A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E3CA13" w14:textId="156354DF" w:rsidR="005D183A" w:rsidRPr="00E2673C" w:rsidRDefault="005D183A" w:rsidP="005D183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D183A" w:rsidRPr="00E2673C" w14:paraId="2FB8687E" w14:textId="77777777" w:rsidTr="005D183A">
        <w:trPr>
          <w:cantSplit/>
          <w:trHeight w:val="351"/>
        </w:trPr>
        <w:tc>
          <w:tcPr>
            <w:tcW w:w="6265" w:type="dxa"/>
          </w:tcPr>
          <w:p w14:paraId="74DEEE29" w14:textId="77777777" w:rsidR="005D183A" w:rsidRPr="00E2673C" w:rsidRDefault="005D183A" w:rsidP="005D183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2763837F" w14:textId="77777777" w:rsidR="005D183A" w:rsidRPr="00E2673C" w:rsidRDefault="005D183A" w:rsidP="005D183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183A" w:rsidRPr="00DC4E0F" w14:paraId="00060D1D" w14:textId="77777777" w:rsidTr="005D183A">
        <w:trPr>
          <w:cantSplit/>
          <w:trHeight w:val="245"/>
        </w:trPr>
        <w:tc>
          <w:tcPr>
            <w:tcW w:w="6265" w:type="dxa"/>
            <w:vAlign w:val="bottom"/>
          </w:tcPr>
          <w:p w14:paraId="508D7CF1" w14:textId="02D151DA" w:rsidR="005D183A" w:rsidRPr="00DC4E0F" w:rsidRDefault="005D183A" w:rsidP="005D183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sz w:val="30"/>
                <w:szCs w:val="30"/>
                <w:cs/>
              </w:rPr>
              <w:t>รวมขาดทุนจากส่วนงานที่รายงาน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5EFF1B37" w14:textId="1424B726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445A76" w:rsidRPr="00DC4E0F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DC4E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C39F5" w:rsidRPr="00DC4E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45A76" w:rsidRPr="00DC4E0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D6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DC4E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C3FBDF" w14:textId="77777777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1050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8A2939F" w14:textId="626D3302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5" w:right="-8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sz w:val="30"/>
                <w:szCs w:val="30"/>
              </w:rPr>
              <w:t>(238,456)</w:t>
            </w:r>
          </w:p>
        </w:tc>
      </w:tr>
      <w:tr w:rsidR="005D183A" w:rsidRPr="00DC4E0F" w14:paraId="2E78278A" w14:textId="77777777" w:rsidTr="005D183A">
        <w:trPr>
          <w:cantSplit/>
          <w:trHeight w:val="288"/>
        </w:trPr>
        <w:tc>
          <w:tcPr>
            <w:tcW w:w="6265" w:type="dxa"/>
            <w:vAlign w:val="bottom"/>
          </w:tcPr>
          <w:p w14:paraId="0331B68E" w14:textId="79F82E9E" w:rsidR="005D183A" w:rsidRPr="00DC4E0F" w:rsidRDefault="005D183A" w:rsidP="005D183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</w:t>
            </w:r>
            <w:r w:rsidR="001C39F5" w:rsidRPr="00DC4E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70FAF" w:rsidRPr="00DC4E0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1C39F5" w:rsidRPr="00DC4E0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470FAF" w:rsidRPr="00DC4E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DC4E0F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50EBA" w14:textId="1BC01408" w:rsidR="005D183A" w:rsidRPr="00DC4E0F" w:rsidRDefault="001C39F5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sz w:val="30"/>
                <w:szCs w:val="30"/>
              </w:rPr>
              <w:t>199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F82ABFC" w14:textId="77777777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CD5F0" w14:textId="59A5FAAB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5" w:right="-8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sz w:val="30"/>
                <w:szCs w:val="30"/>
              </w:rPr>
              <w:t>(5,539)</w:t>
            </w:r>
          </w:p>
        </w:tc>
      </w:tr>
      <w:tr w:rsidR="005D183A" w:rsidRPr="00E2673C" w14:paraId="5734D295" w14:textId="77777777" w:rsidTr="005D183A">
        <w:trPr>
          <w:cantSplit/>
          <w:trHeight w:val="288"/>
        </w:trPr>
        <w:tc>
          <w:tcPr>
            <w:tcW w:w="6265" w:type="dxa"/>
            <w:vAlign w:val="bottom"/>
          </w:tcPr>
          <w:p w14:paraId="52919A52" w14:textId="5873B72C" w:rsidR="005D183A" w:rsidRPr="00DC4E0F" w:rsidRDefault="005D183A" w:rsidP="005D183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6DA16AE" w14:textId="243C7318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</w:t>
            </w:r>
            <w:r w:rsidR="00445A76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45A76"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="004F5D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7A4D159" w14:textId="77777777" w:rsidR="005D183A" w:rsidRPr="00DC4E0F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1050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02FC1" w14:textId="241E4A59" w:rsidR="005D183A" w:rsidRPr="00E2673C" w:rsidRDefault="005D183A" w:rsidP="005D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5" w:right="-8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E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(243,995)</w:t>
            </w:r>
          </w:p>
        </w:tc>
      </w:tr>
    </w:tbl>
    <w:p w14:paraId="432F9E11" w14:textId="77777777" w:rsidR="00460191" w:rsidRPr="00E2673C" w:rsidRDefault="00460191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bookmarkEnd w:id="2"/>
    <w:bookmarkEnd w:id="3"/>
    <w:tbl>
      <w:tblPr>
        <w:tblW w:w="9090" w:type="dxa"/>
        <w:tblInd w:w="529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55"/>
        <w:gridCol w:w="1368"/>
        <w:gridCol w:w="189"/>
        <w:gridCol w:w="1278"/>
      </w:tblGrid>
      <w:tr w:rsidR="00460191" w:rsidRPr="00E2673C" w14:paraId="1A59C202" w14:textId="77777777" w:rsidTr="00AB39E4">
        <w:trPr>
          <w:cantSplit/>
        </w:trPr>
        <w:tc>
          <w:tcPr>
            <w:tcW w:w="6255" w:type="dxa"/>
          </w:tcPr>
          <w:p w14:paraId="54B4B1DF" w14:textId="77777777" w:rsidR="00460191" w:rsidRPr="00E2673C" w:rsidRDefault="00460191" w:rsidP="009977DA">
            <w:pPr>
              <w:tabs>
                <w:tab w:val="decimal" w:pos="76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31889FC" w14:textId="4EBEA160" w:rsidR="00460191" w:rsidRPr="00E2673C" w:rsidRDefault="006E763D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4" w:name="_Hlk45220925"/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E5EEA" w:rsidRPr="00E2673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782FF4" w:rsidRPr="00E2673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4E5EEA" w:rsidRPr="00E2673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bookmarkEnd w:id="4"/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05899" w:rsidRPr="00E2673C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89" w:type="dxa"/>
          </w:tcPr>
          <w:p w14:paraId="4F725772" w14:textId="77777777" w:rsidR="00460191" w:rsidRPr="00E2673C" w:rsidRDefault="00460191" w:rsidP="009977D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919484" w14:textId="10AC92EC" w:rsidR="00460191" w:rsidRPr="00E2673C" w:rsidRDefault="006E763D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460191" w:rsidRPr="00E2673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BFB7F92" w14:textId="3158924E" w:rsidR="00460191" w:rsidRPr="00E2673C" w:rsidRDefault="006E763D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05899" w:rsidRPr="00E2673C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460191" w:rsidRPr="00E2673C" w14:paraId="30D4CD91" w14:textId="77777777" w:rsidTr="00AB39E4">
        <w:trPr>
          <w:cantSplit/>
        </w:trPr>
        <w:tc>
          <w:tcPr>
            <w:tcW w:w="6255" w:type="dxa"/>
          </w:tcPr>
          <w:p w14:paraId="00748286" w14:textId="77777777" w:rsidR="00460191" w:rsidRPr="00E2673C" w:rsidRDefault="00460191" w:rsidP="009977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0C00036" w14:textId="77777777" w:rsidR="00460191" w:rsidRPr="00E2673C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191" w:rsidRPr="00E2673C" w14:paraId="7F977217" w14:textId="77777777" w:rsidTr="00AB39E4">
        <w:trPr>
          <w:cantSplit/>
          <w:trHeight w:val="80"/>
        </w:trPr>
        <w:tc>
          <w:tcPr>
            <w:tcW w:w="6255" w:type="dxa"/>
          </w:tcPr>
          <w:p w14:paraId="6EDF109F" w14:textId="77777777" w:rsidR="00460191" w:rsidRPr="00E2673C" w:rsidRDefault="00460191" w:rsidP="009977D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7E8D9D41" w14:textId="77777777" w:rsidR="00460191" w:rsidRPr="00E2673C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9D6C804" w14:textId="77777777" w:rsidR="00460191" w:rsidRPr="00E2673C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FC40F9A" w14:textId="77777777" w:rsidR="00460191" w:rsidRPr="00E2673C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5254" w:rsidRPr="00E2673C" w14:paraId="3F0B4491" w14:textId="77777777" w:rsidTr="0099717F">
        <w:trPr>
          <w:cantSplit/>
        </w:trPr>
        <w:tc>
          <w:tcPr>
            <w:tcW w:w="6255" w:type="dxa"/>
          </w:tcPr>
          <w:p w14:paraId="7000D2D1" w14:textId="77777777" w:rsidR="00F55254" w:rsidRPr="00E2673C" w:rsidRDefault="00F55254" w:rsidP="00F552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สินทรัพย์รวมตามส่วนงานที่รายงาน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47C82" w14:textId="3EAF7CC1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3,635,846</w:t>
            </w:r>
          </w:p>
        </w:tc>
        <w:tc>
          <w:tcPr>
            <w:tcW w:w="189" w:type="dxa"/>
            <w:vAlign w:val="bottom"/>
          </w:tcPr>
          <w:p w14:paraId="4349665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1E6D1CB" w14:textId="503F551C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3,450,639</w:t>
            </w:r>
          </w:p>
        </w:tc>
      </w:tr>
      <w:tr w:rsidR="00F55254" w:rsidRPr="00E2673C" w14:paraId="525382C9" w14:textId="77777777" w:rsidTr="0099717F">
        <w:trPr>
          <w:cantSplit/>
        </w:trPr>
        <w:tc>
          <w:tcPr>
            <w:tcW w:w="6255" w:type="dxa"/>
          </w:tcPr>
          <w:p w14:paraId="2E525734" w14:textId="77777777" w:rsidR="00F55254" w:rsidRPr="00E2673C" w:rsidRDefault="00F55254" w:rsidP="00F552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82847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05E031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A92DED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5254" w:rsidRPr="00E2673C" w14:paraId="78EA9954" w14:textId="77777777" w:rsidTr="0099717F">
        <w:trPr>
          <w:cantSplit/>
          <w:trHeight w:val="74"/>
        </w:trPr>
        <w:tc>
          <w:tcPr>
            <w:tcW w:w="6255" w:type="dxa"/>
          </w:tcPr>
          <w:p w14:paraId="68CD40DF" w14:textId="77777777" w:rsidR="00F55254" w:rsidRPr="00E2673C" w:rsidRDefault="00F55254" w:rsidP="00F5525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E86E0" w14:textId="6D51C1C4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33,608</w:t>
            </w:r>
          </w:p>
        </w:tc>
        <w:tc>
          <w:tcPr>
            <w:tcW w:w="189" w:type="dxa"/>
            <w:vAlign w:val="bottom"/>
          </w:tcPr>
          <w:p w14:paraId="6AC90D6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E12F916" w14:textId="26C09AEB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23,434</w:t>
            </w:r>
          </w:p>
        </w:tc>
      </w:tr>
      <w:tr w:rsidR="00F55254" w:rsidRPr="00E2673C" w14:paraId="48A31E79" w14:textId="77777777" w:rsidTr="0099717F">
        <w:trPr>
          <w:cantSplit/>
          <w:trHeight w:val="70"/>
        </w:trPr>
        <w:tc>
          <w:tcPr>
            <w:tcW w:w="6255" w:type="dxa"/>
          </w:tcPr>
          <w:p w14:paraId="5B0931A3" w14:textId="77777777" w:rsidR="00F55254" w:rsidRPr="00E2673C" w:rsidRDefault="00F55254" w:rsidP="00F5525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21974" w14:textId="74836B3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390,134</w:t>
            </w:r>
          </w:p>
        </w:tc>
        <w:tc>
          <w:tcPr>
            <w:tcW w:w="189" w:type="dxa"/>
            <w:vAlign w:val="bottom"/>
          </w:tcPr>
          <w:p w14:paraId="53572572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4469FE" w14:textId="20D4191F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461,981</w:t>
            </w:r>
          </w:p>
        </w:tc>
      </w:tr>
      <w:tr w:rsidR="00F55254" w:rsidRPr="00E2673C" w14:paraId="7803D2AB" w14:textId="77777777" w:rsidTr="0099717F">
        <w:trPr>
          <w:cantSplit/>
        </w:trPr>
        <w:tc>
          <w:tcPr>
            <w:tcW w:w="6255" w:type="dxa"/>
          </w:tcPr>
          <w:p w14:paraId="34D4E2B2" w14:textId="77777777" w:rsidR="00F55254" w:rsidRPr="00E2673C" w:rsidRDefault="00F55254" w:rsidP="00F55254">
            <w:pPr>
              <w:pStyle w:val="ListParagraph"/>
              <w:ind w:left="38"/>
              <w:contextualSpacing w:val="0"/>
              <w:rPr>
                <w:rFonts w:ascii="Angsana New" w:hAnsi="Angsana New"/>
                <w:bCs/>
                <w:sz w:val="30"/>
                <w:szCs w:val="30"/>
              </w:rPr>
            </w:pPr>
            <w:r w:rsidRPr="00E267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99F3A" w14:textId="70B6313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4,059,588</w:t>
            </w:r>
          </w:p>
        </w:tc>
        <w:tc>
          <w:tcPr>
            <w:tcW w:w="189" w:type="dxa"/>
            <w:vAlign w:val="bottom"/>
          </w:tcPr>
          <w:p w14:paraId="1A2E68BC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4C706" w14:textId="35526BEC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3,936,054</w:t>
            </w:r>
          </w:p>
        </w:tc>
      </w:tr>
      <w:tr w:rsidR="00F55254" w:rsidRPr="00E2673C" w14:paraId="03214A09" w14:textId="77777777" w:rsidTr="00AB39E4">
        <w:trPr>
          <w:cantSplit/>
        </w:trPr>
        <w:tc>
          <w:tcPr>
            <w:tcW w:w="6255" w:type="dxa"/>
          </w:tcPr>
          <w:p w14:paraId="45B5F1BE" w14:textId="77777777" w:rsidR="00F55254" w:rsidRPr="00E2673C" w:rsidRDefault="00F55254" w:rsidP="00F55254">
            <w:pPr>
              <w:pStyle w:val="ListParagraph"/>
              <w:ind w:left="38"/>
              <w:contextualSpacing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007E28F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798B6E4C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5135E9B" w14:textId="77777777" w:rsidR="00F55254" w:rsidRPr="00E2673C" w:rsidRDefault="00F55254" w:rsidP="00F55254">
            <w:pPr>
              <w:tabs>
                <w:tab w:val="decimal" w:pos="1030"/>
                <w:tab w:val="decimal" w:pos="119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5254" w:rsidRPr="00E2673C" w14:paraId="0F67EE28" w14:textId="77777777" w:rsidTr="00782FF4">
        <w:trPr>
          <w:cantSplit/>
          <w:trHeight w:val="87"/>
        </w:trPr>
        <w:tc>
          <w:tcPr>
            <w:tcW w:w="6255" w:type="dxa"/>
          </w:tcPr>
          <w:p w14:paraId="2F21FA23" w14:textId="77777777" w:rsidR="00F55254" w:rsidRPr="00E2673C" w:rsidRDefault="00F55254" w:rsidP="00F55254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</w:tcPr>
          <w:p w14:paraId="4585D367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A0BFA39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88B3472" w14:textId="77777777" w:rsidR="00F55254" w:rsidRPr="00E2673C" w:rsidRDefault="00F55254" w:rsidP="00F55254">
            <w:pPr>
              <w:tabs>
                <w:tab w:val="decimal" w:pos="1030"/>
                <w:tab w:val="decimal" w:pos="119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5254" w:rsidRPr="00E2673C" w14:paraId="0B75C656" w14:textId="77777777" w:rsidTr="0099717F">
        <w:trPr>
          <w:cantSplit/>
        </w:trPr>
        <w:tc>
          <w:tcPr>
            <w:tcW w:w="6255" w:type="dxa"/>
          </w:tcPr>
          <w:p w14:paraId="21282802" w14:textId="77777777" w:rsidR="00F55254" w:rsidRPr="00E2673C" w:rsidRDefault="00F55254" w:rsidP="00F55254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หนี้สินรวมตามส่วนงานที่รายงาน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93A667" w14:textId="144E6A15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3,07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053</w:t>
            </w:r>
          </w:p>
        </w:tc>
        <w:tc>
          <w:tcPr>
            <w:tcW w:w="189" w:type="dxa"/>
            <w:vAlign w:val="bottom"/>
          </w:tcPr>
          <w:p w14:paraId="6763707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DD93A3" w14:textId="7F245B06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2,641,896</w:t>
            </w:r>
          </w:p>
        </w:tc>
      </w:tr>
      <w:tr w:rsidR="00F55254" w:rsidRPr="00E2673C" w14:paraId="68B1E505" w14:textId="77777777" w:rsidTr="0099717F">
        <w:trPr>
          <w:cantSplit/>
        </w:trPr>
        <w:tc>
          <w:tcPr>
            <w:tcW w:w="6255" w:type="dxa"/>
          </w:tcPr>
          <w:p w14:paraId="404676EE" w14:textId="77777777" w:rsidR="00F55254" w:rsidRPr="00E2673C" w:rsidRDefault="00F55254" w:rsidP="00F5525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4D704F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7DA7D7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0BEDE2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5254" w:rsidRPr="00E2673C" w14:paraId="5F476B0B" w14:textId="77777777" w:rsidTr="0099717F">
        <w:trPr>
          <w:cantSplit/>
        </w:trPr>
        <w:tc>
          <w:tcPr>
            <w:tcW w:w="6255" w:type="dxa"/>
          </w:tcPr>
          <w:p w14:paraId="0BABDC91" w14:textId="77777777" w:rsidR="00F55254" w:rsidRPr="00E2673C" w:rsidRDefault="00F55254" w:rsidP="00F5525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961CB" w14:textId="5FFA0EE6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117,512</w:t>
            </w:r>
          </w:p>
        </w:tc>
        <w:tc>
          <w:tcPr>
            <w:tcW w:w="189" w:type="dxa"/>
            <w:vAlign w:val="bottom"/>
          </w:tcPr>
          <w:p w14:paraId="43698EA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925158" w14:textId="10D82D6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115,323</w:t>
            </w:r>
          </w:p>
        </w:tc>
      </w:tr>
      <w:tr w:rsidR="00F55254" w:rsidRPr="00E2673C" w14:paraId="76C2CE33" w14:textId="77777777" w:rsidTr="0099717F">
        <w:trPr>
          <w:cantSplit/>
        </w:trPr>
        <w:tc>
          <w:tcPr>
            <w:tcW w:w="6255" w:type="dxa"/>
            <w:tcBorders>
              <w:bottom w:val="nil"/>
            </w:tcBorders>
          </w:tcPr>
          <w:p w14:paraId="51E2692D" w14:textId="77777777" w:rsidR="00F55254" w:rsidRPr="00E2673C" w:rsidRDefault="00F55254" w:rsidP="00F55254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9B790" w14:textId="68A148AE" w:rsidR="00F55254" w:rsidRPr="00E2673C" w:rsidRDefault="00B32B22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251,806</w:t>
            </w:r>
          </w:p>
        </w:tc>
        <w:tc>
          <w:tcPr>
            <w:tcW w:w="189" w:type="dxa"/>
            <w:tcBorders>
              <w:bottom w:val="nil"/>
            </w:tcBorders>
            <w:vAlign w:val="bottom"/>
          </w:tcPr>
          <w:p w14:paraId="223415D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33581D6" w14:textId="0611C142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296,966</w:t>
            </w:r>
          </w:p>
        </w:tc>
      </w:tr>
      <w:tr w:rsidR="00F55254" w:rsidRPr="00E2673C" w14:paraId="3E84FD22" w14:textId="77777777" w:rsidTr="0099717F">
        <w:trPr>
          <w:cantSplit/>
        </w:trPr>
        <w:tc>
          <w:tcPr>
            <w:tcW w:w="6255" w:type="dxa"/>
            <w:tcBorders>
              <w:bottom w:val="nil"/>
            </w:tcBorders>
          </w:tcPr>
          <w:p w14:paraId="2A6D641A" w14:textId="77777777" w:rsidR="00F55254" w:rsidRPr="00E2673C" w:rsidRDefault="00F55254" w:rsidP="00F55254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A610BD" w14:textId="32B6E80A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</w:t>
            </w:r>
            <w:r w:rsidR="00B32B22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2B22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89" w:type="dxa"/>
            <w:tcBorders>
              <w:bottom w:val="nil"/>
            </w:tcBorders>
            <w:vAlign w:val="bottom"/>
          </w:tcPr>
          <w:p w14:paraId="1ADCED97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9385E9" w14:textId="29DA46F2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3,054,185</w:t>
            </w:r>
          </w:p>
        </w:tc>
      </w:tr>
    </w:tbl>
    <w:p w14:paraId="7FD49A02" w14:textId="77777777" w:rsidR="007A2F7C" w:rsidRPr="00E2673C" w:rsidRDefault="007A2F7C" w:rsidP="004E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0EEFD1C1" w14:textId="35E07AD2" w:rsidR="00460191" w:rsidRPr="00E2673C" w:rsidRDefault="00460191" w:rsidP="004E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E2673C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ส่วนงานภูมิศาสตร์</w:t>
      </w:r>
      <w:r w:rsidRPr="00E2673C"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  <w:t xml:space="preserve"> </w:t>
      </w:r>
    </w:p>
    <w:p w14:paraId="214E88C5" w14:textId="77777777" w:rsidR="00460191" w:rsidRPr="00E2673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5CE1B51F" w14:textId="77777777" w:rsidR="00BB3BF3" w:rsidRPr="00E2673C" w:rsidRDefault="00BB3BF3" w:rsidP="007A2F7C">
      <w:pPr>
        <w:pStyle w:val="BodyText"/>
        <w:widowControl w:val="0"/>
        <w:spacing w:after="0" w:line="240" w:lineRule="auto"/>
        <w:ind w:left="547"/>
        <w:contextualSpacing/>
        <w:jc w:val="thaiDistribute"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E2673C">
        <w:rPr>
          <w:rFonts w:ascii="Angsana New" w:eastAsia="Calibri" w:hAnsi="Angsana New" w:cs="Angsana New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59EE5202" w14:textId="77777777" w:rsidR="00460191" w:rsidRPr="00E2673C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6F2CB9CF" w14:textId="5BC6B4CC" w:rsidR="00721EC2" w:rsidRPr="00E2673C" w:rsidRDefault="0026026D" w:rsidP="00544D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E2673C">
        <w:rPr>
          <w:rFonts w:ascii="Angsana New" w:hAnsi="Angsana New" w:cs="Angsana New" w:hint="cs"/>
          <w:b/>
          <w:bCs/>
          <w:sz w:val="30"/>
          <w:szCs w:val="30"/>
          <w:u w:val="none"/>
        </w:rPr>
        <w:lastRenderedPageBreak/>
        <w:t>1</w:t>
      </w:r>
      <w:r w:rsidR="007749F8" w:rsidRPr="00E2673C">
        <w:rPr>
          <w:rFonts w:ascii="Angsana New" w:hAnsi="Angsana New" w:cs="Angsana New"/>
          <w:b/>
          <w:bCs/>
          <w:sz w:val="30"/>
          <w:szCs w:val="30"/>
          <w:u w:val="none"/>
        </w:rPr>
        <w:t>1</w:t>
      </w:r>
      <w:r w:rsidR="00544DC3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</w:r>
      <w:r w:rsidR="00721EC2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 xml:space="preserve">ภาษีเงินได้ </w:t>
      </w:r>
    </w:p>
    <w:p w14:paraId="21E13DB3" w14:textId="77777777" w:rsidR="00721EC2" w:rsidRPr="00E2673C" w:rsidRDefault="00721EC2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908CD79" w14:textId="443D6920" w:rsidR="003F3011" w:rsidRPr="00E2673C" w:rsidRDefault="003F3011" w:rsidP="004C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/>
          <w:sz w:val="30"/>
          <w:szCs w:val="30"/>
          <w:cs/>
          <w:lang w:val="th-TH"/>
        </w:rPr>
        <w:t>จำนวนภาษีเงินได้ในงบกำไรขาดทุนเบ็ดเสร็จ สำหรับงวด</w:t>
      </w:r>
      <w:r w:rsidR="007A2F7C" w:rsidRPr="00E2673C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Pr="00E2673C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3044A8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82FF4" w:rsidRPr="00E2673C">
        <w:rPr>
          <w:rFonts w:ascii="Angsana New" w:hAnsi="Angsana New" w:cs="Angsana New" w:hint="cs"/>
          <w:sz w:val="30"/>
          <w:szCs w:val="30"/>
          <w:cs/>
        </w:rPr>
        <w:t>กันย</w:t>
      </w:r>
      <w:r w:rsidR="003044A8" w:rsidRPr="00E2673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7A2F7C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E3088D" w:rsidRPr="00E2673C">
        <w:rPr>
          <w:rFonts w:ascii="Angsana New" w:hAnsi="Angsana New" w:cs="Angsana New"/>
          <w:sz w:val="30"/>
          <w:szCs w:val="30"/>
          <w:cs/>
        </w:rPr>
        <w:t>น้อย</w:t>
      </w:r>
      <w:r w:rsidRPr="00E2673C">
        <w:rPr>
          <w:rFonts w:ascii="Angsana New" w:hAnsi="Angsana New" w:cs="Angsana New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 เนื่องจาก</w:t>
      </w:r>
      <w:r w:rsidR="00AC5EB3" w:rsidRPr="00E2673C">
        <w:rPr>
          <w:rFonts w:ascii="Angsana New" w:hAnsi="Angsana New" w:cs="Angsana New"/>
          <w:sz w:val="30"/>
          <w:szCs w:val="30"/>
          <w:cs/>
        </w:rPr>
        <w:t>ความแตกต่างระหว่างค่าใช้จ่ายทางบัญชีกับค่าใช้จ่ายทางภาษีบางรายการ</w:t>
      </w:r>
    </w:p>
    <w:p w14:paraId="41BF85CE" w14:textId="77777777" w:rsidR="003F3011" w:rsidRPr="00E2673C" w:rsidRDefault="003F3011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7D0A6C" w14:textId="02F6C0CD" w:rsidR="006F14C8" w:rsidRPr="00E2673C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  <w:lang w:val="th-TH"/>
        </w:rPr>
        <w:t>จำนวนภาษีเงินได้ในงบกำไรขาดทุนเบ็ดเสร็จรวม สำหรับ</w:t>
      </w:r>
      <w:r w:rsidR="007A2F7C" w:rsidRPr="00E2673C">
        <w:rPr>
          <w:rFonts w:ascii="Angsana New" w:hAnsi="Angsana New" w:cs="Angsana New" w:hint="cs"/>
          <w:sz w:val="30"/>
          <w:szCs w:val="30"/>
          <w:cs/>
          <w:lang w:val="th-TH"/>
        </w:rPr>
        <w:t>งวด</w:t>
      </w:r>
      <w:r w:rsidR="00782FF4" w:rsidRPr="00E2673C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="003044A8" w:rsidRPr="00E2673C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3044A8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82FF4" w:rsidRPr="00E2673C">
        <w:rPr>
          <w:rFonts w:ascii="Angsana New" w:hAnsi="Angsana New" w:cs="Angsana New" w:hint="cs"/>
          <w:sz w:val="30"/>
          <w:szCs w:val="30"/>
          <w:cs/>
        </w:rPr>
        <w:t>กันย</w:t>
      </w:r>
      <w:r w:rsidR="003044A8" w:rsidRPr="00E2673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7A2F7C" w:rsidRPr="00E2673C">
        <w:rPr>
          <w:rFonts w:ascii="Angsana New" w:hAnsi="Angsana New" w:cs="Angsana New"/>
          <w:sz w:val="30"/>
          <w:szCs w:val="30"/>
        </w:rPr>
        <w:t>4</w:t>
      </w:r>
      <w:r w:rsidR="00AC5EB3" w:rsidRPr="00E2673C">
        <w:rPr>
          <w:rFonts w:ascii="Angsana New" w:hAnsi="Angsana New" w:cs="Angsana New"/>
          <w:sz w:val="30"/>
          <w:szCs w:val="30"/>
        </w:rPr>
        <w:t xml:space="preserve"> </w:t>
      </w:r>
      <w:r w:rsidR="00AC5EB3" w:rsidRPr="00E2673C">
        <w:rPr>
          <w:rFonts w:ascii="Angsana New" w:hAnsi="Angsana New" w:cs="Angsana New"/>
          <w:sz w:val="30"/>
          <w:szCs w:val="30"/>
          <w:cs/>
        </w:rPr>
        <w:t>น้อย</w:t>
      </w:r>
      <w:r w:rsidRPr="00E2673C">
        <w:rPr>
          <w:rFonts w:ascii="Angsana New" w:hAnsi="Angsana New" w:cs="Angsana New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 เนื่องจากผลขาดทุน</w:t>
      </w:r>
      <w:r w:rsidR="007A2F7C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ในงวดที่ไม่รับรู้เป็นสินทรัพย์ภาษีเงินได้รอการตัดบัญชี</w:t>
      </w:r>
    </w:p>
    <w:p w14:paraId="3705C23A" w14:textId="77777777" w:rsidR="003044A8" w:rsidRPr="00E2673C" w:rsidRDefault="003044A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F9019C" w14:textId="7E04BDCD" w:rsidR="00A0399D" w:rsidRPr="00E2673C" w:rsidRDefault="006E763D" w:rsidP="00A0399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  <w:u w:val="none"/>
        </w:rPr>
        <w:t>1</w:t>
      </w:r>
      <w:r w:rsidR="007749F8" w:rsidRPr="00E2673C">
        <w:rPr>
          <w:rFonts w:ascii="Angsana New" w:hAnsi="Angsana New" w:cs="Angsana New"/>
          <w:b/>
          <w:bCs/>
          <w:sz w:val="30"/>
          <w:szCs w:val="30"/>
          <w:u w:val="none"/>
        </w:rPr>
        <w:t>2</w:t>
      </w:r>
      <w:r w:rsidR="00A0399D" w:rsidRPr="00E2673C">
        <w:rPr>
          <w:rFonts w:ascii="Angsana New" w:hAnsi="Angsana New" w:cs="Angsana New"/>
          <w:b/>
          <w:bCs/>
          <w:sz w:val="30"/>
          <w:szCs w:val="30"/>
          <w:u w:val="none"/>
          <w:cs/>
          <w:lang w:val="th-TH"/>
        </w:rPr>
        <w:tab/>
        <w:t>เครื่องมือทางการเงิน</w:t>
      </w:r>
    </w:p>
    <w:p w14:paraId="55BFB601" w14:textId="77777777" w:rsidR="00A0399D" w:rsidRPr="00E2673C" w:rsidRDefault="00A0399D" w:rsidP="00A0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74D446F" w14:textId="77777777" w:rsidR="007A2F7C" w:rsidRPr="00E2673C" w:rsidRDefault="007A2F7C" w:rsidP="007A2F7C">
      <w:pPr>
        <w:tabs>
          <w:tab w:val="clear" w:pos="454"/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7D352F9" w14:textId="77777777" w:rsidR="00A0399D" w:rsidRPr="00E2673C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263183C7" w14:textId="7855A947" w:rsidR="007A2F7C" w:rsidRPr="00E2673C" w:rsidRDefault="007A2F7C" w:rsidP="007A2F7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ของกลุ่มบริษัทและบริษัทวัดมูลค่าด้วยราคาทุนตัดจำหน่ายยกเว้นสัญญาซื้อขายเงินตราต่างประเทศล่วงหน้าที่วัดมูลค่าด้วยมูลค่ายุติธรรมผ่านกำไรขาดทุน</w:t>
      </w:r>
    </w:p>
    <w:p w14:paraId="094C05A1" w14:textId="44809647" w:rsidR="007A2F7C" w:rsidRPr="00E2673C" w:rsidRDefault="007A2F7C" w:rsidP="007A2F7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41202C1" w14:textId="40012587" w:rsidR="007A2F7C" w:rsidRPr="00E2673C" w:rsidRDefault="007A2F7C" w:rsidP="007A2F7C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41E3BD3C" w14:textId="77777777" w:rsidR="00A0399D" w:rsidRPr="00E2673C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13D21BBC" w14:textId="77777777" w:rsidR="007A2F7C" w:rsidRPr="00E2673C" w:rsidRDefault="007A2F7C" w:rsidP="007A2F7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เจ้าหนี้และหนี้สินตามสัญญาเช่าการเงิน แสดงมูลค่ายุติธรรมโดยประมาณตามมูลค่าตามบัญชีที่แสดงในงบแสดงฐานะการเงิน</w:t>
      </w:r>
    </w:p>
    <w:p w14:paraId="107C48B8" w14:textId="77777777" w:rsidR="00A0399D" w:rsidRPr="00E2673C" w:rsidRDefault="00A0399D" w:rsidP="00A0399D">
      <w:pPr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D729A13" w14:textId="77777777" w:rsidR="007A2F7C" w:rsidRPr="00E2673C" w:rsidRDefault="007A2F7C" w:rsidP="007A2F7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 </w:t>
      </w:r>
    </w:p>
    <w:p w14:paraId="5EBB475F" w14:textId="77777777" w:rsidR="00F6202D" w:rsidRPr="00E2673C" w:rsidRDefault="00F6202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1A7519B" w14:textId="7EAC7C80" w:rsidR="007A2F7C" w:rsidRPr="00E2673C" w:rsidRDefault="007A2F7C" w:rsidP="007A2F7C">
      <w:pPr>
        <w:tabs>
          <w:tab w:val="clear" w:pos="907"/>
          <w:tab w:val="left" w:pos="900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C18035F" w14:textId="77777777" w:rsidR="007A2F7C" w:rsidRPr="00E2673C" w:rsidRDefault="007A2F7C" w:rsidP="007A2F7C">
      <w:pPr>
        <w:tabs>
          <w:tab w:val="clear" w:pos="907"/>
          <w:tab w:val="left" w:pos="900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178"/>
        <w:gridCol w:w="6912"/>
      </w:tblGrid>
      <w:tr w:rsidR="007A2F7C" w:rsidRPr="00E2673C" w14:paraId="0FCE01F5" w14:textId="77777777" w:rsidTr="005F23DE">
        <w:tc>
          <w:tcPr>
            <w:tcW w:w="2178" w:type="dxa"/>
            <w:shd w:val="clear" w:color="auto" w:fill="auto"/>
          </w:tcPr>
          <w:p w14:paraId="18DE7456" w14:textId="77777777" w:rsidR="007A2F7C" w:rsidRPr="00E2673C" w:rsidRDefault="007A2F7C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912" w:type="dxa"/>
            <w:shd w:val="clear" w:color="auto" w:fill="auto"/>
          </w:tcPr>
          <w:p w14:paraId="2921C6A2" w14:textId="77777777" w:rsidR="007A2F7C" w:rsidRPr="00E2673C" w:rsidRDefault="007A2F7C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A2F7C" w:rsidRPr="00E2673C" w14:paraId="57E38AA9" w14:textId="77777777" w:rsidTr="005F23DE">
        <w:tc>
          <w:tcPr>
            <w:tcW w:w="2178" w:type="dxa"/>
            <w:shd w:val="clear" w:color="auto" w:fill="auto"/>
          </w:tcPr>
          <w:p w14:paraId="6D2DC3F5" w14:textId="77777777" w:rsidR="007A2F7C" w:rsidRPr="00E2673C" w:rsidRDefault="007A2F7C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6912" w:type="dxa"/>
            <w:shd w:val="clear" w:color="auto" w:fill="auto"/>
          </w:tcPr>
          <w:p w14:paraId="0FC37170" w14:textId="77777777" w:rsidR="007A2F7C" w:rsidRPr="00E2673C" w:rsidRDefault="007A2F7C" w:rsidP="005F2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การกำหนดราคาซื้อขายล่วงหน้า</w:t>
            </w: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E9DDAC4" w14:textId="77777777" w:rsidR="007A2F7C" w:rsidRPr="00E2673C" w:rsidRDefault="007A2F7C" w:rsidP="007A2F7C">
      <w:pPr>
        <w:tabs>
          <w:tab w:val="clear" w:pos="907"/>
          <w:tab w:val="left" w:pos="900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6B8FF1" w14:textId="77777777" w:rsidR="00417524" w:rsidRPr="00E2673C" w:rsidRDefault="00417524" w:rsidP="003044A8">
      <w:pPr>
        <w:tabs>
          <w:tab w:val="clear" w:pos="454"/>
          <w:tab w:val="left" w:pos="630"/>
        </w:tabs>
        <w:ind w:left="4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767DFB19" w14:textId="77777777" w:rsidR="00417524" w:rsidRPr="00E2673C" w:rsidRDefault="00417524" w:rsidP="003044A8">
      <w:pPr>
        <w:tabs>
          <w:tab w:val="clear" w:pos="454"/>
          <w:tab w:val="left" w:pos="63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5A16D329" w14:textId="33B01080" w:rsidR="00417524" w:rsidRPr="00E2673C" w:rsidRDefault="00417524" w:rsidP="005F23DE">
      <w:pPr>
        <w:tabs>
          <w:tab w:val="clear" w:pos="454"/>
          <w:tab w:val="left" w:pos="63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0475DE1D" w14:textId="12FCB3B7" w:rsidR="005F23DE" w:rsidRPr="00E2673C" w:rsidRDefault="005F23DE" w:rsidP="005F23DE">
      <w:pPr>
        <w:tabs>
          <w:tab w:val="clear" w:pos="454"/>
          <w:tab w:val="left" w:pos="63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2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5"/>
      </w:tblGrid>
      <w:tr w:rsidR="005F23DE" w:rsidRPr="00E2673C" w14:paraId="0265853F" w14:textId="77777777" w:rsidTr="005F23DE">
        <w:trPr>
          <w:tblHeader/>
        </w:trPr>
        <w:tc>
          <w:tcPr>
            <w:tcW w:w="3222" w:type="dxa"/>
            <w:shd w:val="clear" w:color="auto" w:fill="auto"/>
          </w:tcPr>
          <w:p w14:paraId="72DD1773" w14:textId="77777777" w:rsidR="005F23DE" w:rsidRPr="00E2673C" w:rsidRDefault="005F23DE" w:rsidP="005F23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05" w:type="dxa"/>
            <w:gridSpan w:val="9"/>
            <w:shd w:val="clear" w:color="auto" w:fill="auto"/>
          </w:tcPr>
          <w:p w14:paraId="26D988E5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F23DE" w:rsidRPr="00E2673C" w14:paraId="4BF5F805" w14:textId="77777777" w:rsidTr="005F23DE">
        <w:trPr>
          <w:tblHeader/>
        </w:trPr>
        <w:tc>
          <w:tcPr>
            <w:tcW w:w="3222" w:type="dxa"/>
            <w:shd w:val="clear" w:color="auto" w:fill="auto"/>
          </w:tcPr>
          <w:p w14:paraId="0BB58361" w14:textId="77777777" w:rsidR="005F23DE" w:rsidRPr="00E2673C" w:rsidRDefault="005F23DE" w:rsidP="005F23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7DCA46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C5CC70" w14:textId="77777777" w:rsidR="005F23DE" w:rsidRPr="00E2673C" w:rsidRDefault="005F23DE" w:rsidP="005F23DE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55" w:type="dxa"/>
            <w:gridSpan w:val="7"/>
            <w:shd w:val="clear" w:color="auto" w:fill="auto"/>
            <w:vAlign w:val="bottom"/>
          </w:tcPr>
          <w:p w14:paraId="5840E09E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F23DE" w:rsidRPr="00E2673C" w14:paraId="34041D3C" w14:textId="77777777" w:rsidTr="005F23DE">
        <w:trPr>
          <w:tblHeader/>
        </w:trPr>
        <w:tc>
          <w:tcPr>
            <w:tcW w:w="3222" w:type="dxa"/>
            <w:shd w:val="clear" w:color="auto" w:fill="auto"/>
            <w:vAlign w:val="bottom"/>
          </w:tcPr>
          <w:p w14:paraId="3638C3DD" w14:textId="782B3FD0" w:rsidR="005F23DE" w:rsidRPr="00E2673C" w:rsidRDefault="005F23DE" w:rsidP="005F23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3ABECC47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44AF9536" w14:textId="77777777" w:rsidR="005F23DE" w:rsidRPr="00E2673C" w:rsidRDefault="005F23DE" w:rsidP="005F23DE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FC1528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45F85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14FCD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1-5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F4730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4ABC80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E5FF5" w14:textId="77777777" w:rsidR="005F23DE" w:rsidRPr="00E2673C" w:rsidRDefault="005F23DE" w:rsidP="005F23DE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323EB3C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F23DE" w:rsidRPr="00E2673C" w14:paraId="733C700B" w14:textId="77777777" w:rsidTr="005F23DE">
        <w:trPr>
          <w:tblHeader/>
        </w:trPr>
        <w:tc>
          <w:tcPr>
            <w:tcW w:w="3222" w:type="dxa"/>
            <w:shd w:val="clear" w:color="auto" w:fill="auto"/>
          </w:tcPr>
          <w:p w14:paraId="1CE268BB" w14:textId="77777777" w:rsidR="005F23DE" w:rsidRPr="00E2673C" w:rsidRDefault="005F23DE" w:rsidP="005F23DE">
            <w:pPr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5" w:type="dxa"/>
            <w:gridSpan w:val="9"/>
            <w:shd w:val="clear" w:color="auto" w:fill="auto"/>
          </w:tcPr>
          <w:p w14:paraId="34D890EC" w14:textId="77777777" w:rsidR="005F23DE" w:rsidRPr="00E2673C" w:rsidRDefault="005F23DE" w:rsidP="005F23DE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23DE" w:rsidRPr="00E2673C" w14:paraId="222F8FFD" w14:textId="77777777" w:rsidTr="005F23DE">
        <w:tc>
          <w:tcPr>
            <w:tcW w:w="3222" w:type="dxa"/>
            <w:shd w:val="clear" w:color="auto" w:fill="auto"/>
          </w:tcPr>
          <w:p w14:paraId="70A34CAE" w14:textId="77777777" w:rsidR="005F23DE" w:rsidRPr="00E2673C" w:rsidRDefault="005F23DE" w:rsidP="005F23DE">
            <w:pPr>
              <w:ind w:left="73" w:right="-193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3C1A4A0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D559E0" w14:textId="77777777" w:rsidR="005F23DE" w:rsidRPr="00E2673C" w:rsidRDefault="005F23DE" w:rsidP="005F23DE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5D8B6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B7C584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1151F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341AA2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E808F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C6C145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76F14D4E" w14:textId="77777777" w:rsidR="005F23DE" w:rsidRPr="00E2673C" w:rsidRDefault="005F23DE" w:rsidP="005F23DE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55254" w:rsidRPr="00E2673C" w14:paraId="7895F2FD" w14:textId="77777777" w:rsidTr="0099717F">
        <w:tc>
          <w:tcPr>
            <w:tcW w:w="3222" w:type="dxa"/>
            <w:shd w:val="clear" w:color="auto" w:fill="auto"/>
          </w:tcPr>
          <w:p w14:paraId="4FC75C82" w14:textId="77777777" w:rsidR="00F55254" w:rsidRPr="00E2673C" w:rsidRDefault="00F55254" w:rsidP="00F5525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และเงินกู้ยืมระยะสั้น</w:t>
            </w:r>
          </w:p>
          <w:p w14:paraId="15B3B10F" w14:textId="3F38D321" w:rsidR="00F55254" w:rsidRPr="00E2673C" w:rsidRDefault="00F55254" w:rsidP="00F5525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  <w:vAlign w:val="bottom"/>
          </w:tcPr>
          <w:p w14:paraId="299C3F41" w14:textId="52DB074F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125,719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359EE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0DFDF0" w14:textId="6E5D10BC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125,719</w:t>
            </w:r>
          </w:p>
        </w:tc>
        <w:tc>
          <w:tcPr>
            <w:tcW w:w="270" w:type="dxa"/>
            <w:vAlign w:val="bottom"/>
          </w:tcPr>
          <w:p w14:paraId="66D3D167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1547DD" w14:textId="0033B6A3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72D542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6C14FF" w14:textId="42A1A4F1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E7A8A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5FDC60" w14:textId="1B2FA71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125,719</w:t>
            </w:r>
          </w:p>
        </w:tc>
      </w:tr>
      <w:tr w:rsidR="00F55254" w:rsidRPr="00E2673C" w14:paraId="590C0212" w14:textId="77777777" w:rsidTr="0099717F">
        <w:tc>
          <w:tcPr>
            <w:tcW w:w="3222" w:type="dxa"/>
            <w:shd w:val="clear" w:color="auto" w:fill="auto"/>
          </w:tcPr>
          <w:p w14:paraId="2B97C2E2" w14:textId="77777777" w:rsidR="00F55254" w:rsidRPr="00E2673C" w:rsidRDefault="00F55254" w:rsidP="00F5525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vAlign w:val="bottom"/>
          </w:tcPr>
          <w:p w14:paraId="781C1A69" w14:textId="37B44D86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E24D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47CE6E" w14:textId="0357F529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2,523</w:t>
            </w:r>
          </w:p>
        </w:tc>
        <w:tc>
          <w:tcPr>
            <w:tcW w:w="270" w:type="dxa"/>
            <w:vAlign w:val="bottom"/>
          </w:tcPr>
          <w:p w14:paraId="1FC71DA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C8E197" w14:textId="1EB90259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831C80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90848" w14:textId="5E33B9C0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F8B52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BC0A878" w14:textId="0E2ADBF4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2,523</w:t>
            </w:r>
          </w:p>
        </w:tc>
      </w:tr>
      <w:tr w:rsidR="00F55254" w:rsidRPr="00E2673C" w14:paraId="23746447" w14:textId="77777777" w:rsidTr="0099717F">
        <w:tc>
          <w:tcPr>
            <w:tcW w:w="3222" w:type="dxa"/>
            <w:shd w:val="clear" w:color="auto" w:fill="auto"/>
          </w:tcPr>
          <w:p w14:paraId="3CB85DC2" w14:textId="77777777" w:rsidR="00F55254" w:rsidRPr="00E2673C" w:rsidRDefault="00F55254" w:rsidP="00F5525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080" w:type="dxa"/>
            <w:vAlign w:val="bottom"/>
          </w:tcPr>
          <w:p w14:paraId="07F1A090" w14:textId="1B0ECFC5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979E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722C3" w14:textId="6064D8EB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42,421</w:t>
            </w:r>
          </w:p>
        </w:tc>
        <w:tc>
          <w:tcPr>
            <w:tcW w:w="270" w:type="dxa"/>
            <w:vAlign w:val="bottom"/>
          </w:tcPr>
          <w:p w14:paraId="7FBD4603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3E39E" w14:textId="6AD1ED5B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AFE80F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66621C" w14:textId="2D713DA8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EC42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0471EC5" w14:textId="1D44E002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42,421</w:t>
            </w:r>
          </w:p>
        </w:tc>
      </w:tr>
      <w:tr w:rsidR="00F55254" w:rsidRPr="00E2673C" w14:paraId="22FEF22C" w14:textId="77777777" w:rsidTr="0099717F">
        <w:tc>
          <w:tcPr>
            <w:tcW w:w="3222" w:type="dxa"/>
            <w:shd w:val="clear" w:color="auto" w:fill="auto"/>
          </w:tcPr>
          <w:p w14:paraId="4337C32C" w14:textId="77777777" w:rsidR="00F55254" w:rsidRPr="00E2673C" w:rsidRDefault="00F55254" w:rsidP="00F5525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bottom"/>
          </w:tcPr>
          <w:p w14:paraId="4D473E7C" w14:textId="77CDF31C" w:rsidR="00F55254" w:rsidRPr="00E2673C" w:rsidRDefault="00005E60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2B22" w:rsidRPr="00E2673C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4EA2C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086CA2" w14:textId="33A5818A" w:rsidR="00F55254" w:rsidRPr="00E2673C" w:rsidRDefault="00005E60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297A" w:rsidRPr="00E2673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297A" w:rsidRPr="00E2673C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  <w:vAlign w:val="bottom"/>
          </w:tcPr>
          <w:p w14:paraId="2C3C43BE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FF8F0A" w14:textId="23EA17F6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1F4341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63FF89" w14:textId="678A9A52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F0C53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998B905" w14:textId="5ED2E43F" w:rsidR="00F55254" w:rsidRPr="00E2673C" w:rsidRDefault="00005E60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297A" w:rsidRPr="00E2673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297A" w:rsidRPr="00E2673C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</w:tr>
      <w:tr w:rsidR="00B879DF" w:rsidRPr="00E2673C" w14:paraId="1DC9BA05" w14:textId="77777777" w:rsidTr="00544DC3">
        <w:tc>
          <w:tcPr>
            <w:tcW w:w="3222" w:type="dxa"/>
            <w:shd w:val="clear" w:color="auto" w:fill="auto"/>
          </w:tcPr>
          <w:p w14:paraId="299D5768" w14:textId="77777777" w:rsidR="00B879DF" w:rsidRPr="00E2673C" w:rsidRDefault="00B879DF" w:rsidP="00B879DF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EE6F5" w14:textId="7560D7BD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2,037,249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F04FE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F62C2" w14:textId="3E894E56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114,371</w:t>
            </w:r>
          </w:p>
        </w:tc>
        <w:tc>
          <w:tcPr>
            <w:tcW w:w="270" w:type="dxa"/>
            <w:vAlign w:val="bottom"/>
          </w:tcPr>
          <w:p w14:paraId="0E8C8831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17FDD" w14:textId="14560731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973,535</w:t>
            </w:r>
          </w:p>
        </w:tc>
        <w:tc>
          <w:tcPr>
            <w:tcW w:w="270" w:type="dxa"/>
          </w:tcPr>
          <w:p w14:paraId="11A326BE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1F841" w14:textId="1FC06792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949,343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D960D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62252A7" w14:textId="7C130740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2,037,249</w:t>
            </w:r>
          </w:p>
        </w:tc>
      </w:tr>
      <w:tr w:rsidR="00F55254" w:rsidRPr="00E2673C" w14:paraId="6A9330D3" w14:textId="77777777" w:rsidTr="0099717F">
        <w:tc>
          <w:tcPr>
            <w:tcW w:w="3222" w:type="dxa"/>
            <w:shd w:val="clear" w:color="auto" w:fill="auto"/>
          </w:tcPr>
          <w:p w14:paraId="5EF21447" w14:textId="77777777" w:rsidR="00F55254" w:rsidRPr="00E2673C" w:rsidRDefault="00F55254" w:rsidP="00F55254">
            <w:pPr>
              <w:ind w:left="73" w:right="-111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00C60E" w14:textId="4B08510A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522,96</w:t>
            </w:r>
            <w:r w:rsidR="00FD0B99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BACDE5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9969E" w14:textId="6992518D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940FB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2C34BA" w14:textId="0E35F23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522,96</w:t>
            </w:r>
            <w:r w:rsidR="00FD0B99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1EF9B76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2BDA2E" w14:textId="574C96F5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DE828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6A03162" w14:textId="40F0EC18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522,96</w:t>
            </w:r>
            <w:r w:rsidR="00FD0B99" w:rsidRPr="00E267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879DF" w:rsidRPr="00E2673C" w14:paraId="26E0AF6A" w14:textId="77777777" w:rsidTr="005F23DE">
        <w:tc>
          <w:tcPr>
            <w:tcW w:w="3222" w:type="dxa"/>
            <w:shd w:val="clear" w:color="auto" w:fill="auto"/>
          </w:tcPr>
          <w:p w14:paraId="2BC4FFA5" w14:textId="77777777" w:rsidR="00B879DF" w:rsidRPr="00E2673C" w:rsidRDefault="00B879DF" w:rsidP="00B879DF">
            <w:pPr>
              <w:ind w:left="73" w:right="-111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ดอกเบี้ยค้างจ่ายแก่สถาบันการเงิน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0337C" w14:textId="412D9B53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3EE05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04B8" w14:textId="405FF8CE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84C496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67BBE" w14:textId="6C295F78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13,188</w:t>
            </w:r>
          </w:p>
        </w:tc>
        <w:tc>
          <w:tcPr>
            <w:tcW w:w="270" w:type="dxa"/>
            <w:vAlign w:val="bottom"/>
          </w:tcPr>
          <w:p w14:paraId="30760C47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C1DAFB" w14:textId="081C29B2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AAB33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986791A" w14:textId="5E76D406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13,188</w:t>
            </w:r>
          </w:p>
        </w:tc>
      </w:tr>
      <w:tr w:rsidR="00F55254" w:rsidRPr="00E2673C" w14:paraId="1C91D748" w14:textId="77777777" w:rsidTr="005F23DE">
        <w:tc>
          <w:tcPr>
            <w:tcW w:w="3222" w:type="dxa"/>
            <w:shd w:val="clear" w:color="auto" w:fill="auto"/>
          </w:tcPr>
          <w:p w14:paraId="14B64E9A" w14:textId="77777777" w:rsidR="00F55254" w:rsidRPr="00E2673C" w:rsidRDefault="00F55254" w:rsidP="00F55254">
            <w:pPr>
              <w:ind w:left="73" w:right="-111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ดอกเบี้ยค้างจ่ายแก่กิจการอื่น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21C4C" w14:textId="2C348B8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130,159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46BD8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A2E50" w14:textId="3CA1C323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6F7BAC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82956" w14:textId="4700F4BE" w:rsidR="00F55254" w:rsidRPr="00E2673C" w:rsidRDefault="00F55254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130,159</w:t>
            </w:r>
          </w:p>
        </w:tc>
        <w:tc>
          <w:tcPr>
            <w:tcW w:w="270" w:type="dxa"/>
            <w:vAlign w:val="bottom"/>
          </w:tcPr>
          <w:p w14:paraId="28869665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4657A" w14:textId="45268FC3" w:rsidR="00F55254" w:rsidRPr="00E2673C" w:rsidRDefault="00F55254" w:rsidP="004B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5C96B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03CEE61" w14:textId="7F7EDB34" w:rsidR="00F55254" w:rsidRPr="00E2673C" w:rsidRDefault="00F55254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130,159</w:t>
            </w:r>
          </w:p>
        </w:tc>
      </w:tr>
      <w:tr w:rsidR="00F55254" w:rsidRPr="00E2673C" w14:paraId="093CCFB5" w14:textId="77777777" w:rsidTr="005F23DE">
        <w:tc>
          <w:tcPr>
            <w:tcW w:w="3222" w:type="dxa"/>
            <w:shd w:val="clear" w:color="auto" w:fill="auto"/>
          </w:tcPr>
          <w:p w14:paraId="21FCA90B" w14:textId="77777777" w:rsidR="00F55254" w:rsidRPr="00E2673C" w:rsidRDefault="00F55254" w:rsidP="00F5525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DD433" w14:textId="023E4023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190,960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2941F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9632C" w14:textId="3915CF60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7,457</w:t>
            </w:r>
          </w:p>
        </w:tc>
        <w:tc>
          <w:tcPr>
            <w:tcW w:w="270" w:type="dxa"/>
            <w:vAlign w:val="bottom"/>
          </w:tcPr>
          <w:p w14:paraId="41CE56C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3777E" w14:textId="1459494D" w:rsidR="00F55254" w:rsidRPr="00E2673C" w:rsidRDefault="00F55254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4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17,405</w:t>
            </w:r>
          </w:p>
        </w:tc>
        <w:tc>
          <w:tcPr>
            <w:tcW w:w="270" w:type="dxa"/>
            <w:vAlign w:val="bottom"/>
          </w:tcPr>
          <w:p w14:paraId="686BF1E4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B9EDC" w14:textId="108D4D3E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166,098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A0807" w14:textId="77777777" w:rsidR="00F55254" w:rsidRPr="00E2673C" w:rsidRDefault="00F55254" w:rsidP="00F5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2F7E5" w14:textId="4698CEE7" w:rsidR="00F55254" w:rsidRPr="00E2673C" w:rsidRDefault="00F55254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190,960</w:t>
            </w:r>
          </w:p>
        </w:tc>
      </w:tr>
      <w:tr w:rsidR="00B879DF" w:rsidRPr="00E2673C" w14:paraId="07D81A80" w14:textId="77777777" w:rsidTr="00544DC3">
        <w:tc>
          <w:tcPr>
            <w:tcW w:w="3222" w:type="dxa"/>
            <w:shd w:val="clear" w:color="auto" w:fill="auto"/>
          </w:tcPr>
          <w:p w14:paraId="7CF8F91D" w14:textId="77777777" w:rsidR="00B879DF" w:rsidRPr="00E2673C" w:rsidRDefault="00B879DF" w:rsidP="00B879DF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9CDBC" w14:textId="1D68D848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</w:t>
            </w:r>
            <w:r w:rsidR="00F6297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297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39D69D68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1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17F36" w14:textId="74B7A7B2" w:rsidR="00B879DF" w:rsidRPr="00E2673C" w:rsidRDefault="00F6297A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464,021</w:t>
            </w:r>
          </w:p>
        </w:tc>
        <w:tc>
          <w:tcPr>
            <w:tcW w:w="270" w:type="dxa"/>
            <w:shd w:val="clear" w:color="auto" w:fill="auto"/>
          </w:tcPr>
          <w:p w14:paraId="2C5A320E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F0B3F" w14:textId="5F190E0D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1,657,24</w:t>
            </w:r>
            <w:r w:rsidR="00FD0B99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C9F204A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69DC2" w14:textId="5A669531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1,115,441</w:t>
            </w:r>
          </w:p>
        </w:tc>
        <w:tc>
          <w:tcPr>
            <w:tcW w:w="270" w:type="dxa"/>
            <w:shd w:val="clear" w:color="auto" w:fill="auto"/>
          </w:tcPr>
          <w:p w14:paraId="15FF0461" w14:textId="77777777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7BC1A" w14:textId="273A3751" w:rsidR="00B879DF" w:rsidRPr="00E2673C" w:rsidRDefault="00B879DF" w:rsidP="00B87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F6297A"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236,711</w:t>
            </w:r>
          </w:p>
        </w:tc>
      </w:tr>
    </w:tbl>
    <w:p w14:paraId="03872683" w14:textId="1C6ED0DD" w:rsidR="005F23DE" w:rsidRPr="00E2673C" w:rsidRDefault="005F23DE" w:rsidP="005F23DE">
      <w:pPr>
        <w:tabs>
          <w:tab w:val="clear" w:pos="454"/>
          <w:tab w:val="left" w:pos="630"/>
        </w:tabs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4F72B1" w14:textId="77777777" w:rsidR="005F23DE" w:rsidRPr="00E2673C" w:rsidRDefault="005F2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240"/>
        <w:gridCol w:w="1020"/>
        <w:gridCol w:w="270"/>
        <w:gridCol w:w="1080"/>
        <w:gridCol w:w="236"/>
        <w:gridCol w:w="1024"/>
        <w:gridCol w:w="236"/>
        <w:gridCol w:w="1024"/>
      </w:tblGrid>
      <w:tr w:rsidR="005F23DE" w:rsidRPr="00E2673C" w14:paraId="5219505E" w14:textId="77777777" w:rsidTr="005F23DE">
        <w:trPr>
          <w:tblHeader/>
        </w:trPr>
        <w:tc>
          <w:tcPr>
            <w:tcW w:w="3402" w:type="dxa"/>
            <w:shd w:val="clear" w:color="auto" w:fill="auto"/>
          </w:tcPr>
          <w:p w14:paraId="217524C3" w14:textId="77777777" w:rsidR="005F23DE" w:rsidRPr="00E2673C" w:rsidRDefault="005F23DE" w:rsidP="005F23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lastRenderedPageBreak/>
              <w:br w:type="page"/>
            </w:r>
          </w:p>
        </w:tc>
        <w:tc>
          <w:tcPr>
            <w:tcW w:w="6138" w:type="dxa"/>
            <w:gridSpan w:val="9"/>
            <w:shd w:val="clear" w:color="auto" w:fill="auto"/>
          </w:tcPr>
          <w:p w14:paraId="26101599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23DE" w:rsidRPr="00E2673C" w14:paraId="24BF0C06" w14:textId="77777777" w:rsidTr="005F23DE">
        <w:trPr>
          <w:tblHeader/>
        </w:trPr>
        <w:tc>
          <w:tcPr>
            <w:tcW w:w="3402" w:type="dxa"/>
            <w:shd w:val="clear" w:color="auto" w:fill="auto"/>
          </w:tcPr>
          <w:p w14:paraId="302D126C" w14:textId="77777777" w:rsidR="005F23DE" w:rsidRPr="00E2673C" w:rsidRDefault="005F23DE" w:rsidP="005F23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C287EC4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894149F" w14:textId="77777777" w:rsidR="005F23DE" w:rsidRPr="00E2673C" w:rsidRDefault="005F23DE" w:rsidP="005F23DE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  <w:shd w:val="clear" w:color="auto" w:fill="auto"/>
            <w:vAlign w:val="bottom"/>
          </w:tcPr>
          <w:p w14:paraId="73E7F56B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F23DE" w:rsidRPr="00E2673C" w14:paraId="36D76891" w14:textId="77777777" w:rsidTr="005F23DE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503D0949" w14:textId="0AA01714" w:rsidR="005F23DE" w:rsidRPr="00E2673C" w:rsidRDefault="005F23DE" w:rsidP="005F23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44A37"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9A1DD2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0" w:type="dxa"/>
            <w:shd w:val="clear" w:color="auto" w:fill="auto"/>
          </w:tcPr>
          <w:p w14:paraId="4376D522" w14:textId="77777777" w:rsidR="005F23DE" w:rsidRPr="00E2673C" w:rsidRDefault="005F23DE" w:rsidP="005F23DE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0DB5D02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BDF88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B3B07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1-5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42E20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CA260A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2321E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E957BA" w14:textId="77777777" w:rsidR="005F23DE" w:rsidRPr="00E2673C" w:rsidRDefault="005F23DE" w:rsidP="005F23D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F23DE" w:rsidRPr="00E2673C" w14:paraId="44C69685" w14:textId="77777777" w:rsidTr="005F23DE">
        <w:tc>
          <w:tcPr>
            <w:tcW w:w="3402" w:type="dxa"/>
            <w:shd w:val="clear" w:color="auto" w:fill="auto"/>
          </w:tcPr>
          <w:p w14:paraId="00D3661C" w14:textId="77777777" w:rsidR="005F23DE" w:rsidRPr="00E2673C" w:rsidRDefault="005F23DE" w:rsidP="005F23DE">
            <w:pPr>
              <w:jc w:val="center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138" w:type="dxa"/>
            <w:gridSpan w:val="9"/>
            <w:shd w:val="clear" w:color="auto" w:fill="auto"/>
          </w:tcPr>
          <w:p w14:paraId="4900F512" w14:textId="77777777" w:rsidR="005F23DE" w:rsidRPr="00E2673C" w:rsidRDefault="005F23DE" w:rsidP="005F23DE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267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F23DE" w:rsidRPr="00E2673C" w14:paraId="668ED804" w14:textId="77777777" w:rsidTr="005F23DE">
        <w:tc>
          <w:tcPr>
            <w:tcW w:w="3402" w:type="dxa"/>
            <w:shd w:val="clear" w:color="auto" w:fill="auto"/>
            <w:vAlign w:val="bottom"/>
          </w:tcPr>
          <w:p w14:paraId="11894F99" w14:textId="77777777" w:rsidR="005F23DE" w:rsidRPr="00E2673C" w:rsidRDefault="005F23DE" w:rsidP="005F23DE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ไม่ใช่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อนุพันธ</w:t>
            </w:r>
            <w:r w:rsidRPr="00E267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์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BF6DE8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9E84881" w14:textId="77777777" w:rsidR="005F23DE" w:rsidRPr="00E2673C" w:rsidRDefault="005F23DE" w:rsidP="005F23DE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3253EE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AADDA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7C363F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39F59D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906300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32BE1C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B3FA1B" w14:textId="77777777" w:rsidR="005F23DE" w:rsidRPr="00E2673C" w:rsidRDefault="005F23DE" w:rsidP="005F23DE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54ADD" w:rsidRPr="00E2673C" w14:paraId="0032953F" w14:textId="77777777" w:rsidTr="007F6014">
        <w:tc>
          <w:tcPr>
            <w:tcW w:w="3402" w:type="dxa"/>
            <w:shd w:val="clear" w:color="auto" w:fill="auto"/>
            <w:vAlign w:val="bottom"/>
          </w:tcPr>
          <w:p w14:paraId="2B2542BB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และเงินกู้ยืมระยะสั้น</w:t>
            </w:r>
          </w:p>
          <w:p w14:paraId="11020C1D" w14:textId="14B91932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008" w:type="dxa"/>
            <w:vAlign w:val="bottom"/>
          </w:tcPr>
          <w:p w14:paraId="16977547" w14:textId="01E878D2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42,699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7AD5DF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BDE5675" w14:textId="65CC867E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42,699</w:t>
            </w:r>
          </w:p>
        </w:tc>
        <w:tc>
          <w:tcPr>
            <w:tcW w:w="270" w:type="dxa"/>
            <w:vAlign w:val="bottom"/>
          </w:tcPr>
          <w:p w14:paraId="7BA7B638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629E6" w14:textId="77777777" w:rsidR="00054ADD" w:rsidRPr="00E2673C" w:rsidRDefault="00054ADD" w:rsidP="0005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1515858" w14:textId="60F31588" w:rsidR="00054ADD" w:rsidRPr="00E2673C" w:rsidRDefault="00054ADD" w:rsidP="0005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B6F9F0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62DF9A" w14:textId="77777777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27A175B" w14:textId="4D8740E8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EBBF4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DD3477" w14:textId="67DFC74E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42,699</w:t>
            </w:r>
          </w:p>
        </w:tc>
      </w:tr>
      <w:tr w:rsidR="00054ADD" w:rsidRPr="00E2673C" w14:paraId="1630B5DC" w14:textId="77777777" w:rsidTr="007F6014">
        <w:tc>
          <w:tcPr>
            <w:tcW w:w="3402" w:type="dxa"/>
            <w:shd w:val="clear" w:color="auto" w:fill="auto"/>
            <w:vAlign w:val="bottom"/>
          </w:tcPr>
          <w:p w14:paraId="2F944776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8" w:type="dxa"/>
            <w:vAlign w:val="bottom"/>
          </w:tcPr>
          <w:p w14:paraId="66864ED6" w14:textId="0411A6E9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33,833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8B4F38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06AEB45" w14:textId="72508A81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33,833</w:t>
            </w:r>
          </w:p>
        </w:tc>
        <w:tc>
          <w:tcPr>
            <w:tcW w:w="270" w:type="dxa"/>
            <w:vAlign w:val="bottom"/>
          </w:tcPr>
          <w:p w14:paraId="20D053F7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1F06A" w14:textId="17321684" w:rsidR="00054ADD" w:rsidRPr="00E2673C" w:rsidRDefault="00054ADD" w:rsidP="00054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E0F500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23E52F" w14:textId="4A239804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BE9EE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FEA2F98" w14:textId="0EEDF972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33,833</w:t>
            </w:r>
          </w:p>
        </w:tc>
      </w:tr>
      <w:tr w:rsidR="00054ADD" w:rsidRPr="00E2673C" w14:paraId="27D4A623" w14:textId="77777777" w:rsidTr="007F6014">
        <w:tc>
          <w:tcPr>
            <w:tcW w:w="3402" w:type="dxa"/>
            <w:shd w:val="clear" w:color="auto" w:fill="auto"/>
            <w:vAlign w:val="bottom"/>
          </w:tcPr>
          <w:p w14:paraId="65BD7204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2FCBED07" w14:textId="343CE8C0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176,406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50FCC3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6FD88CC" w14:textId="16DE64F0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78,700</w:t>
            </w:r>
          </w:p>
        </w:tc>
        <w:tc>
          <w:tcPr>
            <w:tcW w:w="270" w:type="dxa"/>
            <w:vAlign w:val="bottom"/>
          </w:tcPr>
          <w:p w14:paraId="2775F0A6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9DD16A" w14:textId="2F60F943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97,706</w:t>
            </w:r>
          </w:p>
        </w:tc>
        <w:tc>
          <w:tcPr>
            <w:tcW w:w="236" w:type="dxa"/>
            <w:vAlign w:val="bottom"/>
          </w:tcPr>
          <w:p w14:paraId="2B77C9CB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853502" w14:textId="3E772A40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4F5368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03FBA24" w14:textId="5A87326D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176,406</w:t>
            </w:r>
          </w:p>
        </w:tc>
      </w:tr>
      <w:tr w:rsidR="00054ADD" w:rsidRPr="00E2673C" w14:paraId="67BC016F" w14:textId="77777777" w:rsidTr="007F6014">
        <w:tc>
          <w:tcPr>
            <w:tcW w:w="3402" w:type="dxa"/>
            <w:shd w:val="clear" w:color="auto" w:fill="auto"/>
            <w:vAlign w:val="bottom"/>
          </w:tcPr>
          <w:p w14:paraId="23F642E4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1008" w:type="dxa"/>
          </w:tcPr>
          <w:p w14:paraId="3970F334" w14:textId="0A27855D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9,747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2EEB95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1076DD" w14:textId="23D34ACA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2,923</w:t>
            </w:r>
          </w:p>
        </w:tc>
        <w:tc>
          <w:tcPr>
            <w:tcW w:w="270" w:type="dxa"/>
            <w:vAlign w:val="bottom"/>
          </w:tcPr>
          <w:p w14:paraId="2EACDDEB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CA4DD9" w14:textId="5C01ACA3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6,824</w:t>
            </w:r>
          </w:p>
        </w:tc>
        <w:tc>
          <w:tcPr>
            <w:tcW w:w="236" w:type="dxa"/>
            <w:vAlign w:val="bottom"/>
          </w:tcPr>
          <w:p w14:paraId="441950A1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36FF51" w14:textId="08A358DF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ED7D33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3E8DEE7" w14:textId="0BFC4858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9,747</w:t>
            </w:r>
          </w:p>
        </w:tc>
      </w:tr>
      <w:tr w:rsidR="00054ADD" w:rsidRPr="00E2673C" w14:paraId="4AD71FC7" w14:textId="77777777" w:rsidTr="007F6014">
        <w:tc>
          <w:tcPr>
            <w:tcW w:w="3402" w:type="dxa"/>
            <w:shd w:val="clear" w:color="auto" w:fill="auto"/>
            <w:vAlign w:val="bottom"/>
          </w:tcPr>
          <w:p w14:paraId="328FDE09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008" w:type="dxa"/>
          </w:tcPr>
          <w:p w14:paraId="5445C986" w14:textId="68C131D4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102,272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50F3BF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0A3A69B" w14:textId="252AFB52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3B2EF9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5D5CE" w14:textId="4748D6D6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102,272</w:t>
            </w:r>
          </w:p>
        </w:tc>
        <w:tc>
          <w:tcPr>
            <w:tcW w:w="236" w:type="dxa"/>
            <w:vAlign w:val="bottom"/>
          </w:tcPr>
          <w:p w14:paraId="076832E4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75180A" w14:textId="174F9012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80ED9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CE8527" w14:textId="68701A47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102,272</w:t>
            </w:r>
          </w:p>
        </w:tc>
      </w:tr>
      <w:tr w:rsidR="00054ADD" w:rsidRPr="00E2673C" w14:paraId="0555427A" w14:textId="77777777" w:rsidTr="007F6014">
        <w:tc>
          <w:tcPr>
            <w:tcW w:w="3402" w:type="dxa"/>
            <w:shd w:val="clear" w:color="auto" w:fill="auto"/>
            <w:vAlign w:val="bottom"/>
          </w:tcPr>
          <w:p w14:paraId="39EB03BD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B3976" w14:textId="417E3681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23,605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D82880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69F06" w14:textId="61A4507F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  <w:tc>
          <w:tcPr>
            <w:tcW w:w="270" w:type="dxa"/>
            <w:vAlign w:val="bottom"/>
          </w:tcPr>
          <w:p w14:paraId="335F91EE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E2EC0" w14:textId="50669F9D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17,405</w:t>
            </w:r>
          </w:p>
        </w:tc>
        <w:tc>
          <w:tcPr>
            <w:tcW w:w="236" w:type="dxa"/>
            <w:vAlign w:val="bottom"/>
          </w:tcPr>
          <w:p w14:paraId="42046D0B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80B0C" w14:textId="775136E4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CB337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3EF04" w14:textId="2FAD0C7B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23,605</w:t>
            </w:r>
          </w:p>
        </w:tc>
      </w:tr>
      <w:tr w:rsidR="00054ADD" w:rsidRPr="00E2673C" w14:paraId="33990BFE" w14:textId="77777777" w:rsidTr="005F23DE">
        <w:tc>
          <w:tcPr>
            <w:tcW w:w="3402" w:type="dxa"/>
            <w:shd w:val="clear" w:color="auto" w:fill="auto"/>
            <w:vAlign w:val="bottom"/>
          </w:tcPr>
          <w:p w14:paraId="32E3EF04" w14:textId="77777777" w:rsidR="00054ADD" w:rsidRPr="00E2673C" w:rsidRDefault="00054ADD" w:rsidP="00054ADD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5407C" w14:textId="30F4FA57" w:rsidR="00054ADD" w:rsidRPr="00E2673C" w:rsidRDefault="00054ADD" w:rsidP="00B9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388,562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97B6F0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20E59" w14:textId="62F0438D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D3B3B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62A8A" w14:textId="77C24E52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ABD62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03CDB" w14:textId="1EFB3981" w:rsidR="00054ADD" w:rsidRPr="00E2673C" w:rsidRDefault="00054ADD" w:rsidP="006A2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B78BF" w14:textId="77777777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41366" w14:textId="2408B406" w:rsidR="00054ADD" w:rsidRPr="00E2673C" w:rsidRDefault="00054ADD" w:rsidP="0005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388,562</w:t>
            </w:r>
          </w:p>
        </w:tc>
      </w:tr>
    </w:tbl>
    <w:p w14:paraId="7AE082DF" w14:textId="55785A8E" w:rsidR="000F7CF3" w:rsidRPr="00E2673C" w:rsidRDefault="000F7CF3" w:rsidP="001705E8">
      <w:pPr>
        <w:rPr>
          <w:rFonts w:asciiTheme="majorBidi" w:hAnsiTheme="majorBidi" w:cstheme="majorBidi"/>
          <w:sz w:val="30"/>
          <w:szCs w:val="30"/>
        </w:rPr>
      </w:pPr>
    </w:p>
    <w:p w14:paraId="7AA19454" w14:textId="6C96F036" w:rsidR="00804175" w:rsidRPr="00E2673C" w:rsidRDefault="006E763D" w:rsidP="008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E2673C">
        <w:rPr>
          <w:rFonts w:ascii="Angsana New" w:hAnsi="Angsana New" w:cs="Angsana New"/>
          <w:b/>
          <w:bCs/>
          <w:sz w:val="30"/>
          <w:szCs w:val="30"/>
        </w:rPr>
        <w:t>1</w:t>
      </w:r>
      <w:r w:rsidR="007749F8" w:rsidRPr="00E2673C">
        <w:rPr>
          <w:rFonts w:ascii="Angsana New" w:hAnsi="Angsana New" w:cs="Angsana New"/>
          <w:b/>
          <w:bCs/>
          <w:sz w:val="30"/>
          <w:szCs w:val="30"/>
        </w:rPr>
        <w:t>3</w:t>
      </w:r>
      <w:r w:rsidR="000961D5" w:rsidRPr="00E2673C">
        <w:rPr>
          <w:rFonts w:ascii="Angsana New" w:hAnsi="Angsana New" w:cs="Angsana New"/>
          <w:b/>
          <w:bCs/>
          <w:sz w:val="30"/>
          <w:szCs w:val="30"/>
        </w:rPr>
        <w:tab/>
      </w:r>
      <w:r w:rsidR="00804175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3C4503B" w14:textId="77777777" w:rsidR="001B7B66" w:rsidRPr="00E2673C" w:rsidRDefault="001B7B66" w:rsidP="001B7B66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0"/>
        <w:gridCol w:w="279"/>
        <w:gridCol w:w="1035"/>
        <w:gridCol w:w="269"/>
        <w:gridCol w:w="1091"/>
        <w:gridCol w:w="269"/>
        <w:gridCol w:w="1045"/>
      </w:tblGrid>
      <w:tr w:rsidR="001B7B66" w:rsidRPr="00E2673C" w14:paraId="7C8751D0" w14:textId="77777777" w:rsidTr="00794CAA">
        <w:trPr>
          <w:tblHeader/>
        </w:trPr>
        <w:tc>
          <w:tcPr>
            <w:tcW w:w="2243" w:type="pct"/>
          </w:tcPr>
          <w:p w14:paraId="3D46A8B2" w14:textId="77777777" w:rsidR="001B7B66" w:rsidRPr="00E2673C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AC29685" w14:textId="77777777" w:rsidR="001B7B66" w:rsidRPr="00E2673C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6154EB2" w14:textId="77777777" w:rsidR="001B7B66" w:rsidRPr="00E2673C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2A78EF76" w14:textId="77777777" w:rsidR="001B7B66" w:rsidRPr="00E2673C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05E8" w:rsidRPr="00E2673C" w14:paraId="43D4DEA8" w14:textId="77777777" w:rsidTr="00794CAA">
        <w:trPr>
          <w:trHeight w:val="344"/>
          <w:tblHeader/>
        </w:trPr>
        <w:tc>
          <w:tcPr>
            <w:tcW w:w="2243" w:type="pct"/>
          </w:tcPr>
          <w:p w14:paraId="6E5A917F" w14:textId="77777777" w:rsidR="001705E8" w:rsidRPr="00E2673C" w:rsidRDefault="001705E8" w:rsidP="00170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8C9592" w14:textId="4C9AB317" w:rsidR="001705E8" w:rsidRPr="00E2673C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1705E8" w:rsidRPr="00E2673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1705E8" w:rsidRPr="00E2673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1705E8" w:rsidRPr="00E2673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1705E8" w:rsidRPr="00E2673C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05899" w:rsidRPr="00E2673C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6352D32F" w14:textId="77777777" w:rsidR="001705E8" w:rsidRPr="00E2673C" w:rsidRDefault="001705E8" w:rsidP="001705E8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B7CA769" w14:textId="17D5369B" w:rsidR="001705E8" w:rsidRPr="00E2673C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1705E8" w:rsidRPr="00E2673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782F5237" w14:textId="45CB40FB" w:rsidR="001705E8" w:rsidRPr="00E2673C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05899" w:rsidRPr="00E2673C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A71F78C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32A189" w14:textId="13EDDDD9" w:rsidR="001705E8" w:rsidRPr="00E2673C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1705E8" w:rsidRPr="00E2673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1705E8" w:rsidRPr="00E2673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</w:t>
            </w:r>
            <w:r w:rsidR="001705E8" w:rsidRPr="00E2673C">
              <w:rPr>
                <w:rFonts w:ascii="Angsana New" w:hAnsi="Angsana New" w:cs="Angsana New"/>
                <w:b/>
                <w:sz w:val="30"/>
                <w:szCs w:val="30"/>
                <w:cs/>
              </w:rPr>
              <w:t>ายน</w:t>
            </w:r>
            <w:r w:rsidR="001705E8" w:rsidRPr="00E2673C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05899" w:rsidRPr="00E2673C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E6BB8EB" w14:textId="77777777" w:rsidR="001705E8" w:rsidRPr="00E2673C" w:rsidRDefault="001705E8" w:rsidP="001705E8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65A1F965" w14:textId="38DBCAF7" w:rsidR="001705E8" w:rsidRPr="00E2673C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1705E8" w:rsidRPr="00E2673C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1E9725C" w14:textId="5670DD7B" w:rsidR="001705E8" w:rsidRPr="00E2673C" w:rsidRDefault="006E763D" w:rsidP="001705E8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105899" w:rsidRPr="00E2673C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1705E8" w:rsidRPr="00E2673C" w14:paraId="2A80F7CA" w14:textId="77777777" w:rsidTr="00794CAA">
        <w:trPr>
          <w:tblHeader/>
        </w:trPr>
        <w:tc>
          <w:tcPr>
            <w:tcW w:w="2243" w:type="pct"/>
          </w:tcPr>
          <w:p w14:paraId="586EA574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27CE257D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5E8" w:rsidRPr="00E2673C" w14:paraId="36DF3A53" w14:textId="77777777" w:rsidTr="00794CAA">
        <w:tc>
          <w:tcPr>
            <w:tcW w:w="2243" w:type="pct"/>
          </w:tcPr>
          <w:p w14:paraId="30AECFE2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6" w:type="pct"/>
          </w:tcPr>
          <w:p w14:paraId="3D69E03A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1CBE3B8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EBCABC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CD4D4F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1BC6B0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A2127F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4AC73B2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05E8" w:rsidRPr="00E2673C" w14:paraId="684E0232" w14:textId="77777777" w:rsidTr="00794CAA">
        <w:tc>
          <w:tcPr>
            <w:tcW w:w="2243" w:type="pct"/>
          </w:tcPr>
          <w:p w14:paraId="2CCD40A5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6" w:type="pct"/>
          </w:tcPr>
          <w:p w14:paraId="5935C026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E195335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9A1D8E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F6C8975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E2222C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45D591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11EDE97" w14:textId="77777777" w:rsidR="001705E8" w:rsidRPr="00E2673C" w:rsidRDefault="001705E8" w:rsidP="00170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202" w:rsidRPr="00E2673C" w14:paraId="5B6BE051" w14:textId="77777777" w:rsidTr="007F6014">
        <w:tc>
          <w:tcPr>
            <w:tcW w:w="2243" w:type="pct"/>
          </w:tcPr>
          <w:p w14:paraId="13B732F9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6" w:type="pct"/>
          </w:tcPr>
          <w:p w14:paraId="762B4921" w14:textId="1EB7D29F" w:rsidR="008E7202" w:rsidRPr="00E2673C" w:rsidRDefault="008E7202" w:rsidP="008E72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305,365</w:t>
            </w:r>
          </w:p>
        </w:tc>
        <w:tc>
          <w:tcPr>
            <w:tcW w:w="151" w:type="pct"/>
          </w:tcPr>
          <w:p w14:paraId="75A16C8C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CE36E9" w14:textId="4C28258E" w:rsidR="008E7202" w:rsidRPr="00E2673C" w:rsidRDefault="008E7202" w:rsidP="003372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377,865</w:t>
            </w:r>
          </w:p>
        </w:tc>
        <w:tc>
          <w:tcPr>
            <w:tcW w:w="146" w:type="pct"/>
          </w:tcPr>
          <w:p w14:paraId="1E1D72D2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ACAA486" w14:textId="2FB12509" w:rsidR="008E7202" w:rsidRPr="00E2673C" w:rsidRDefault="008E7202" w:rsidP="008E720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305,365</w:t>
            </w:r>
          </w:p>
        </w:tc>
        <w:tc>
          <w:tcPr>
            <w:tcW w:w="146" w:type="pct"/>
          </w:tcPr>
          <w:p w14:paraId="7B169865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CE1544D" w14:textId="315A71D5" w:rsidR="008E7202" w:rsidRPr="00E2673C" w:rsidRDefault="008E7202" w:rsidP="008E72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377,865</w:t>
            </w:r>
          </w:p>
        </w:tc>
      </w:tr>
      <w:tr w:rsidR="008E7202" w:rsidRPr="00E2673C" w14:paraId="0D734D59" w14:textId="77777777" w:rsidTr="007F6014">
        <w:tc>
          <w:tcPr>
            <w:tcW w:w="2243" w:type="pct"/>
          </w:tcPr>
          <w:p w14:paraId="5489752A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0C21F" w14:textId="65EAC5D2" w:rsidR="008E7202" w:rsidRPr="00E2673C" w:rsidRDefault="003E45D1" w:rsidP="008E72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560,573</w:t>
            </w:r>
          </w:p>
        </w:tc>
        <w:tc>
          <w:tcPr>
            <w:tcW w:w="151" w:type="pct"/>
          </w:tcPr>
          <w:p w14:paraId="7303EE62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8DD1E9C" w14:textId="0F50C784" w:rsidR="008E7202" w:rsidRPr="00E2673C" w:rsidRDefault="008E7202" w:rsidP="003372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E267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146" w:type="pct"/>
          </w:tcPr>
          <w:p w14:paraId="55EC2DFF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AD7C0E" w14:textId="3721BAB1" w:rsidR="008E7202" w:rsidRPr="00E2673C" w:rsidRDefault="008E7202" w:rsidP="008E720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7D1EEB" w14:textId="1A26E9E9" w:rsidR="008E7202" w:rsidRPr="00E2673C" w:rsidRDefault="008E7202" w:rsidP="008E720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D18048D" w14:textId="74769AF8" w:rsidR="008E7202" w:rsidRPr="00E2673C" w:rsidRDefault="008E7202" w:rsidP="008E7202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E7202" w:rsidRPr="00E2673C" w14:paraId="738C275D" w14:textId="77777777" w:rsidTr="00794CAA">
        <w:tc>
          <w:tcPr>
            <w:tcW w:w="2243" w:type="pct"/>
          </w:tcPr>
          <w:p w14:paraId="1B6B04AF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9F6DA3" w14:textId="79A7D581" w:rsidR="008E7202" w:rsidRPr="00E2673C" w:rsidRDefault="003E45D1" w:rsidP="008E72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865</w:t>
            </w:r>
            <w:r w:rsidR="008E7202"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938</w:t>
            </w:r>
          </w:p>
        </w:tc>
        <w:tc>
          <w:tcPr>
            <w:tcW w:w="151" w:type="pct"/>
          </w:tcPr>
          <w:p w14:paraId="463DEBAB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086D6DD" w14:textId="6D2F5CDA" w:rsidR="008E7202" w:rsidRPr="00E2673C" w:rsidRDefault="008E7202" w:rsidP="003372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1,814</w:t>
            </w:r>
          </w:p>
        </w:tc>
        <w:tc>
          <w:tcPr>
            <w:tcW w:w="146" w:type="pct"/>
          </w:tcPr>
          <w:p w14:paraId="5FEDAAA9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B8EF16" w14:textId="0A3A82AF" w:rsidR="008E7202" w:rsidRPr="00E2673C" w:rsidRDefault="008E7202" w:rsidP="008E720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305,365</w:t>
            </w:r>
          </w:p>
        </w:tc>
        <w:tc>
          <w:tcPr>
            <w:tcW w:w="146" w:type="pct"/>
          </w:tcPr>
          <w:p w14:paraId="40B8E2BA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DEDB35" w14:textId="54392E8C" w:rsidR="008E7202" w:rsidRPr="00E2673C" w:rsidRDefault="008E7202" w:rsidP="008E720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377,865</w:t>
            </w:r>
          </w:p>
        </w:tc>
      </w:tr>
      <w:tr w:rsidR="008E7202" w:rsidRPr="00E2673C" w14:paraId="2EF88177" w14:textId="77777777" w:rsidTr="00794CAA">
        <w:tc>
          <w:tcPr>
            <w:tcW w:w="2243" w:type="pct"/>
          </w:tcPr>
          <w:p w14:paraId="62CF13F1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3D3CF9D0" w14:textId="77777777" w:rsidR="008E7202" w:rsidRPr="00E2673C" w:rsidRDefault="008E7202" w:rsidP="008E72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1" w:type="pct"/>
          </w:tcPr>
          <w:p w14:paraId="674884AA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416615F" w14:textId="77777777" w:rsidR="008E7202" w:rsidRPr="00E2673C" w:rsidRDefault="008E7202" w:rsidP="003372A7">
            <w:pPr>
              <w:pStyle w:val="acctfourfigures"/>
              <w:tabs>
                <w:tab w:val="clear" w:pos="765"/>
                <w:tab w:val="decimal" w:pos="731"/>
                <w:tab w:val="decimal" w:pos="76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49A25DC4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F40363" w14:textId="77777777" w:rsidR="008E7202" w:rsidRPr="00E2673C" w:rsidRDefault="008E7202" w:rsidP="008E72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5032EF57" w14:textId="77777777" w:rsidR="008E7202" w:rsidRPr="00E2673C" w:rsidRDefault="008E7202" w:rsidP="008E720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D14B88B" w14:textId="77777777" w:rsidR="008E7202" w:rsidRPr="00E2673C" w:rsidRDefault="008E7202" w:rsidP="008E7202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8E7202" w:rsidRPr="00E2673C" w14:paraId="3E9E11C4" w14:textId="77777777" w:rsidTr="00794CAA">
        <w:tc>
          <w:tcPr>
            <w:tcW w:w="2243" w:type="pct"/>
          </w:tcPr>
          <w:p w14:paraId="0E8B8B53" w14:textId="6B459850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6" w:type="pct"/>
          </w:tcPr>
          <w:p w14:paraId="1A6CA182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47CAE19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E2FE5EC" w14:textId="77777777" w:rsidR="008E7202" w:rsidRPr="00E2673C" w:rsidRDefault="008E7202" w:rsidP="00337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947DB5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A73C9B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CCD475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7FF77A7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202" w:rsidRPr="00E2673C" w14:paraId="20ABF2B2" w14:textId="77777777" w:rsidTr="008E7202">
        <w:tc>
          <w:tcPr>
            <w:tcW w:w="2243" w:type="pct"/>
          </w:tcPr>
          <w:p w14:paraId="1E88551D" w14:textId="452F5C0B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สินทรัพย์ที่มีมูลค่าต่ำ</w:t>
            </w:r>
          </w:p>
        </w:tc>
        <w:tc>
          <w:tcPr>
            <w:tcW w:w="596" w:type="pct"/>
          </w:tcPr>
          <w:p w14:paraId="7CE04A81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</w:p>
          <w:p w14:paraId="6F360702" w14:textId="12FC1BDF" w:rsidR="008E7202" w:rsidRPr="00E2673C" w:rsidRDefault="003E45D1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1,274</w:t>
            </w:r>
          </w:p>
        </w:tc>
        <w:tc>
          <w:tcPr>
            <w:tcW w:w="151" w:type="pct"/>
          </w:tcPr>
          <w:p w14:paraId="06B7D0E4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B5EF3A0" w14:textId="77777777" w:rsidR="008E7202" w:rsidRPr="00E2673C" w:rsidRDefault="008E7202" w:rsidP="00337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4D5635D" w14:textId="54B50AC8" w:rsidR="008E7202" w:rsidRPr="00E2673C" w:rsidRDefault="008E7202" w:rsidP="003372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2,215</w:t>
            </w:r>
          </w:p>
        </w:tc>
        <w:tc>
          <w:tcPr>
            <w:tcW w:w="146" w:type="pct"/>
          </w:tcPr>
          <w:p w14:paraId="1951CAE4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B15B8F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  <w:p w14:paraId="71E15A14" w14:textId="0B19FE72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1,045</w:t>
            </w:r>
          </w:p>
        </w:tc>
        <w:tc>
          <w:tcPr>
            <w:tcW w:w="146" w:type="pct"/>
          </w:tcPr>
          <w:p w14:paraId="6D499584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F301CE9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AF9EAA8" w14:textId="13D1DDE8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1,780</w:t>
            </w:r>
          </w:p>
        </w:tc>
      </w:tr>
      <w:tr w:rsidR="008E7202" w:rsidRPr="00E2673C" w14:paraId="3A91C591" w14:textId="77777777" w:rsidTr="008E7202">
        <w:tc>
          <w:tcPr>
            <w:tcW w:w="2243" w:type="pct"/>
          </w:tcPr>
          <w:p w14:paraId="6C5D6883" w14:textId="3CC9CF20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67F6BF7" w14:textId="4D89D93C" w:rsidR="008E7202" w:rsidRPr="00E2673C" w:rsidRDefault="008E7202" w:rsidP="00B9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51" w:type="pct"/>
          </w:tcPr>
          <w:p w14:paraId="715DBEAA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4687B17" w14:textId="5F681003" w:rsidR="008E7202" w:rsidRPr="00E2673C" w:rsidRDefault="008E7202" w:rsidP="003372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46" w:type="pct"/>
          </w:tcPr>
          <w:p w14:paraId="2746FA99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9087FDE" w14:textId="0AA73475" w:rsidR="008E7202" w:rsidRPr="00E2673C" w:rsidRDefault="008E7202" w:rsidP="00B9039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1E6203" w14:textId="77777777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6A2B1F4" w14:textId="4440DD9E" w:rsidR="008E7202" w:rsidRPr="00E2673C" w:rsidRDefault="008E7202" w:rsidP="00B90395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E7202" w:rsidRPr="00E2673C" w14:paraId="2E1F1D5A" w14:textId="77777777" w:rsidTr="008E7202">
        <w:tc>
          <w:tcPr>
            <w:tcW w:w="2243" w:type="pct"/>
          </w:tcPr>
          <w:p w14:paraId="511C6CB6" w14:textId="5EC122BC" w:rsidR="008E7202" w:rsidRPr="00E2673C" w:rsidRDefault="008E7202" w:rsidP="008E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35A28" w14:textId="19DE3E2F" w:rsidR="008E7202" w:rsidRPr="00E2673C" w:rsidRDefault="003E45D1" w:rsidP="008E7202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1,774</w:t>
            </w:r>
          </w:p>
        </w:tc>
        <w:tc>
          <w:tcPr>
            <w:tcW w:w="151" w:type="pct"/>
            <w:vAlign w:val="bottom"/>
          </w:tcPr>
          <w:p w14:paraId="2C269AC8" w14:textId="77777777" w:rsidR="008E7202" w:rsidRPr="00E2673C" w:rsidRDefault="008E7202" w:rsidP="008E720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CB3DC" w14:textId="33F2658F" w:rsidR="008E7202" w:rsidRPr="00E2673C" w:rsidRDefault="008E7202" w:rsidP="003372A7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2,715</w:t>
            </w:r>
          </w:p>
        </w:tc>
        <w:tc>
          <w:tcPr>
            <w:tcW w:w="146" w:type="pct"/>
            <w:vAlign w:val="bottom"/>
          </w:tcPr>
          <w:p w14:paraId="625CEA84" w14:textId="77777777" w:rsidR="008E7202" w:rsidRPr="00E2673C" w:rsidRDefault="008E7202" w:rsidP="008E720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DC3DD" w14:textId="09AE5235" w:rsidR="008E7202" w:rsidRPr="00E2673C" w:rsidRDefault="008E7202" w:rsidP="00B9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1,045</w:t>
            </w:r>
          </w:p>
        </w:tc>
        <w:tc>
          <w:tcPr>
            <w:tcW w:w="146" w:type="pct"/>
            <w:vAlign w:val="bottom"/>
          </w:tcPr>
          <w:p w14:paraId="3C6FBD11" w14:textId="61E85075" w:rsidR="008E7202" w:rsidRPr="00E2673C" w:rsidRDefault="008E7202" w:rsidP="008E720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50F77" w14:textId="3A202DCB" w:rsidR="008E7202" w:rsidRPr="00E2673C" w:rsidRDefault="004B4646" w:rsidP="004B46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1,780</w:t>
            </w:r>
          </w:p>
        </w:tc>
      </w:tr>
    </w:tbl>
    <w:p w14:paraId="3412A038" w14:textId="3E583EF8" w:rsidR="00D74DBB" w:rsidRPr="00E2673C" w:rsidRDefault="00D74DBB" w:rsidP="00D74DBB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ในเดือนธันวาคม </w:t>
      </w:r>
      <w:r w:rsidRPr="00E2673C">
        <w:rPr>
          <w:rFonts w:ascii="Angsana New" w:hAnsi="Angsana New" w:cs="Angsana New" w:hint="cs"/>
          <w:sz w:val="30"/>
          <w:szCs w:val="30"/>
        </w:rPr>
        <w:t>2562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บริษัทได้ทำสัญญาเพื่อซื้อที่ดินแปลงหนึ่งในจังหวัดสุราษฎร์ธานี เป็นจำนวนเงินทั้งสิ้น</w:t>
      </w:r>
      <w:r w:rsidRPr="00E2673C">
        <w:rPr>
          <w:rFonts w:ascii="Angsana New" w:hAnsi="Angsana New" w:cs="Angsana New" w:hint="cs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</w:rPr>
        <w:t>75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ล้านบาท ณ วันที่</w:t>
      </w:r>
      <w:r w:rsidRPr="00E2673C">
        <w:rPr>
          <w:rFonts w:ascii="Angsana New" w:hAnsi="Angsana New" w:cs="Angsana New"/>
          <w:sz w:val="30"/>
          <w:szCs w:val="30"/>
        </w:rPr>
        <w:t xml:space="preserve"> 31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2673C">
        <w:rPr>
          <w:rFonts w:ascii="Angsana New" w:hAnsi="Angsana New" w:cs="Angsana New" w:hint="cs"/>
          <w:sz w:val="30"/>
          <w:szCs w:val="30"/>
        </w:rPr>
        <w:t>2563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บริษัทได้จ่ายเงินมัดจำที่ดินจำนวน </w:t>
      </w:r>
      <w:r w:rsidRPr="00E2673C">
        <w:rPr>
          <w:rFonts w:ascii="Angsana New" w:hAnsi="Angsana New" w:cs="Angsana New" w:hint="cs"/>
          <w:sz w:val="30"/>
          <w:szCs w:val="30"/>
        </w:rPr>
        <w:t>7</w:t>
      </w:r>
      <w:r w:rsidRPr="00E2673C">
        <w:rPr>
          <w:rFonts w:ascii="Angsana New" w:hAnsi="Angsana New" w:cs="Angsana New" w:hint="cs"/>
          <w:sz w:val="30"/>
          <w:szCs w:val="30"/>
          <w:cs/>
        </w:rPr>
        <w:t>.</w:t>
      </w:r>
      <w:r w:rsidRPr="00E2673C">
        <w:rPr>
          <w:rFonts w:ascii="Angsana New" w:hAnsi="Angsana New" w:cs="Angsana New" w:hint="cs"/>
          <w:sz w:val="30"/>
          <w:szCs w:val="30"/>
        </w:rPr>
        <w:t>5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ล้านบาท ต่อมาในเดือนมิถุนายน</w:t>
      </w:r>
      <w:r w:rsidR="006A243B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บริษัทได้มีการยกเลิกสัญญาซื้อที่ดินดังกล่าวและได้รับเงินมัดจำคืนจำนวน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บริษัทรับรู้ขาดทุน</w:t>
      </w:r>
      <w:r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จากการยกเลิกสัญญาเป็นจำนวนเงิน </w:t>
      </w:r>
      <w:r w:rsidRPr="00E2673C">
        <w:rPr>
          <w:rFonts w:ascii="Angsana New" w:hAnsi="Angsana New" w:cs="Angsana New"/>
          <w:sz w:val="30"/>
          <w:szCs w:val="30"/>
        </w:rPr>
        <w:t xml:space="preserve">5.5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ล้านบาทในงบกำไรขาดทุนรวมและงบกำไรขาดทุนเฉพาะกิจการ</w:t>
      </w:r>
    </w:p>
    <w:p w14:paraId="499966A6" w14:textId="77777777" w:rsidR="00D74DBB" w:rsidRPr="00E2673C" w:rsidRDefault="00D74DBB" w:rsidP="00D74D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03D422" w14:textId="77777777" w:rsidR="00D74DBB" w:rsidRPr="00E2673C" w:rsidRDefault="00D74DBB" w:rsidP="00D74DB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</w:rPr>
        <w:t>2563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บริษัทได้ทำสัญญาเพื่อซื้อที่ดินแปลงหนึ่งในสุขุมวิทซอย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</w:rPr>
        <w:t>5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/>
          <w:sz w:val="30"/>
          <w:szCs w:val="30"/>
        </w:rPr>
        <w:t>344.85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ณ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</w:rPr>
        <w:t>31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</w:rPr>
        <w:t>2563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บริษัทได้จ่ายเงินมัดจำที่ดินจำนวน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/>
          <w:sz w:val="30"/>
          <w:szCs w:val="30"/>
        </w:rPr>
        <w:t>34.48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ส่วนที่เหลือจำนวน</w:t>
      </w:r>
      <w:r w:rsidRPr="00E2673C">
        <w:rPr>
          <w:rFonts w:ascii="Angsana New" w:hAnsi="Angsana New"/>
          <w:sz w:val="30"/>
          <w:szCs w:val="30"/>
        </w:rPr>
        <w:t>310.37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จะชำระภายในเดือนมกราคม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2564</w:t>
      </w:r>
    </w:p>
    <w:p w14:paraId="36EDF06C" w14:textId="77777777" w:rsidR="00D74DBB" w:rsidRPr="00E2673C" w:rsidRDefault="00D74DBB" w:rsidP="00D74D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251CE4" w14:textId="16D7E0E9" w:rsidR="00D5644F" w:rsidRPr="00E2673C" w:rsidRDefault="00D74DBB" w:rsidP="00033F1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ต่อมาในเดือนมกราคม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2564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บริษัทจ่ายเงินมัดจำเพิ่มเติมเป็นจำนวนเงิน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5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ล้านบาทและเลื่อนกำหนดการโอน</w:t>
      </w:r>
      <w:r w:rsidR="00033F17"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ซื้อที่ดิน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โดยบริษัทจะต้องจ่ายค่าชดเชยจากการเลื่อนสัญญาเป็นจำนวนเงิน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0.76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ล้านบาทต่อเดือน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จนกระทั่งรับโอนที่ดินและชำระส่วนที่เหลือจำนวน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 xml:space="preserve">305.37 </w:t>
      </w:r>
      <w:r w:rsidRPr="00E2673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ภายในเดือนมกราคม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2565</w:t>
      </w:r>
    </w:p>
    <w:p w14:paraId="23E9D622" w14:textId="523F3EF5" w:rsidR="001505C8" w:rsidRPr="00E2673C" w:rsidRDefault="001505C8" w:rsidP="00033F1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7D314D" w14:textId="77777777" w:rsidR="00033F17" w:rsidRPr="00E2673C" w:rsidRDefault="00033F17" w:rsidP="00033F17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</w:t>
      </w:r>
      <w:r w:rsidRPr="00E2673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เช่าที่ดิน</w:t>
      </w:r>
    </w:p>
    <w:p w14:paraId="3DD93216" w14:textId="77777777" w:rsidR="00033F17" w:rsidRPr="00E2673C" w:rsidRDefault="00033F17" w:rsidP="00033F17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</w:p>
    <w:p w14:paraId="50634B09" w14:textId="77777777" w:rsidR="00033F17" w:rsidRPr="00E2673C" w:rsidRDefault="00033F17" w:rsidP="00033F17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บริษัทย่อย</w:t>
      </w:r>
    </w:p>
    <w:p w14:paraId="0C427855" w14:textId="77777777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D0F031B" w14:textId="77777777" w:rsidR="00033F17" w:rsidRPr="00E2673C" w:rsidRDefault="00033F17" w:rsidP="00033F17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บริษัท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บูทิค พระโขนง ทรี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จำกัด</w:t>
      </w:r>
    </w:p>
    <w:p w14:paraId="73F725C8" w14:textId="77777777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B7156F9" w14:textId="3A9A9C0E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E2673C">
        <w:rPr>
          <w:rFonts w:ascii="Angsana New" w:hAnsi="Angsana New" w:cs="Angsana New"/>
          <w:sz w:val="30"/>
          <w:szCs w:val="30"/>
        </w:rPr>
        <w:t xml:space="preserve">2555 </w:t>
      </w:r>
      <w:r w:rsidRPr="00E2673C">
        <w:rPr>
          <w:rFonts w:ascii="Angsana New" w:hAnsi="Angsana New" w:cs="Angsana New"/>
          <w:sz w:val="30"/>
          <w:szCs w:val="30"/>
          <w:cs/>
        </w:rPr>
        <w:t>กรรมการบริษัทได้ทำบันทึกข้อตกลงและสัญญาเช่าที่ดินกับบริษัท</w:t>
      </w:r>
      <w:r w:rsidRPr="00E2673C">
        <w:rPr>
          <w:rFonts w:ascii="Angsana New" w:hAnsi="Angsana New" w:cs="Angsana New" w:hint="cs"/>
          <w:sz w:val="30"/>
          <w:szCs w:val="30"/>
          <w:cs/>
        </w:rPr>
        <w:t>ผู้ให้เช่าช่วงที่ดินและได้ชำระ</w:t>
      </w:r>
      <w:r w:rsidRPr="00E2673C">
        <w:rPr>
          <w:rFonts w:ascii="Angsana New" w:hAnsi="Angsana New" w:cs="Angsana New"/>
          <w:sz w:val="30"/>
          <w:szCs w:val="30"/>
          <w:cs/>
        </w:rPr>
        <w:t>เงิน</w:t>
      </w:r>
      <w:r w:rsidRPr="00E2673C">
        <w:rPr>
          <w:rFonts w:ascii="Angsana New" w:hAnsi="Angsana New" w:cs="Angsana New" w:hint="cs"/>
          <w:sz w:val="30"/>
          <w:szCs w:val="30"/>
          <w:cs/>
        </w:rPr>
        <w:t>ประกันตามสัญญาเช่า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2673C">
        <w:rPr>
          <w:rFonts w:ascii="Angsana New" w:hAnsi="Angsana New" w:cs="Angsana New"/>
          <w:sz w:val="30"/>
          <w:szCs w:val="30"/>
        </w:rPr>
        <w:t xml:space="preserve">7.7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ล้านบาท และในปี </w:t>
      </w:r>
      <w:r w:rsidRPr="00E2673C">
        <w:rPr>
          <w:rFonts w:ascii="Angsana New" w:hAnsi="Angsana New" w:cs="Angsana New"/>
          <w:sz w:val="30"/>
          <w:szCs w:val="30"/>
        </w:rPr>
        <w:t xml:space="preserve">2559 </w:t>
      </w:r>
      <w:r w:rsidRPr="00E2673C">
        <w:rPr>
          <w:rFonts w:ascii="Angsana New" w:hAnsi="Angsana New" w:cs="Angsana New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E2673C">
        <w:rPr>
          <w:rFonts w:ascii="Angsana New" w:hAnsi="Angsana New" w:cs="Angsana New"/>
          <w:sz w:val="30"/>
          <w:szCs w:val="30"/>
          <w:cs/>
        </w:rPr>
        <w:t>ได้</w:t>
      </w:r>
      <w:r w:rsidRPr="00E2673C">
        <w:rPr>
          <w:rFonts w:ascii="Angsana New" w:hAnsi="Angsana New" w:cs="Angsana New" w:hint="cs"/>
          <w:sz w:val="30"/>
          <w:szCs w:val="30"/>
          <w:cs/>
        </w:rPr>
        <w:t>รับ</w:t>
      </w:r>
      <w:r w:rsidRPr="00E2673C">
        <w:rPr>
          <w:rFonts w:ascii="Angsana New" w:hAnsi="Angsana New" w:cs="Angsana New"/>
          <w:sz w:val="30"/>
          <w:szCs w:val="30"/>
          <w:cs/>
        </w:rPr>
        <w:t>โอนสิทธิ์</w:t>
      </w:r>
      <w:r w:rsidRPr="00E2673C">
        <w:rPr>
          <w:rFonts w:ascii="Angsana New" w:hAnsi="Angsana New" w:cs="Angsana New" w:hint="cs"/>
          <w:sz w:val="30"/>
          <w:szCs w:val="30"/>
          <w:cs/>
        </w:rPr>
        <w:t>และหน้าที่</w:t>
      </w:r>
      <w:r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pacing w:val="-3"/>
          <w:sz w:val="30"/>
          <w:szCs w:val="30"/>
          <w:cs/>
        </w:rPr>
        <w:t>ตามสัญญาเช่าที่ดินจาก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>กรรมการ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บริษัท โดยจ่าย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>ค่าตอบแทนการ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ให้เช่าช่วงแก่ผู้ให้เช่าช่วง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Pr="00E2673C">
        <w:rPr>
          <w:rFonts w:ascii="Angsana New" w:hAnsi="Angsana New" w:cs="Angsana New"/>
          <w:spacing w:val="-2"/>
          <w:sz w:val="30"/>
          <w:szCs w:val="30"/>
        </w:rPr>
        <w:t>77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</w:p>
    <w:p w14:paraId="76228F41" w14:textId="31BC370F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เพื่อเป็นไป</w:t>
      </w:r>
      <w:r w:rsidRPr="00E2673C">
        <w:rPr>
          <w:rFonts w:ascii="Angsana New" w:hAnsi="Angsana New" w:cs="Angsana New"/>
          <w:sz w:val="30"/>
          <w:szCs w:val="30"/>
          <w:cs/>
        </w:rPr>
        <w:t>ตามนโยบายของสถาบันการเงินผู้ให้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สินเชื่อ </w:t>
      </w:r>
      <w:r w:rsidRPr="00E2673C">
        <w:rPr>
          <w:rFonts w:ascii="Angsana New" w:hAnsi="Angsana New" w:cs="Angsana New"/>
          <w:sz w:val="30"/>
          <w:szCs w:val="30"/>
          <w:cs/>
        </w:rPr>
        <w:t>การโอนสิทธิการเช่า</w:t>
      </w:r>
      <w:r w:rsidRPr="00E2673C">
        <w:rPr>
          <w:rFonts w:ascii="Angsana New" w:hAnsi="Angsana New" w:cs="Angsana New" w:hint="cs"/>
          <w:sz w:val="30"/>
          <w:szCs w:val="30"/>
          <w:cs/>
        </w:rPr>
        <w:t>ที่ดินและความยินยอมในการ</w:t>
      </w:r>
      <w:r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โอนสิทธิการเช่าจากผู้ซึ่งเป็นเจ้าของที่ดิน</w:t>
      </w:r>
    </w:p>
    <w:p w14:paraId="6F2E6920" w14:textId="77777777" w:rsidR="00033F17" w:rsidRPr="00E2673C" w:rsidRDefault="00033F17" w:rsidP="00033F17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99683A3" w14:textId="663EFD27" w:rsidR="00033F17" w:rsidRPr="00E2673C" w:rsidRDefault="00033F17" w:rsidP="00033F17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Pr="00E2673C">
        <w:rPr>
          <w:rFonts w:ascii="Angsana New" w:hAnsi="Angsana New" w:cs="Angsana New"/>
          <w:sz w:val="30"/>
          <w:szCs w:val="30"/>
        </w:rPr>
        <w:t>2559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ในบันทึกข้อตกลงโอนสิทธิการเช่าที่ดินระหว่าง เจ้าของที่ดินในฐานะผู้ให้เช่า กรรมการบริษัทในฐานะผู้โอนสิทธิ และบริษัท บูทิค พระโขนง วัน จำกัด บริษัท บูทิค พระโขนง ทู จำกัด และบริษัท บูทิค      พระโขนง ทรี จำกัด ในฐานะผู้รับโอนสิทธิตามบันทึกข้อตกลงและสัญญาเช่า ระหว่างผู้ให้เช่ากับกรรมการบริษัท    เป็นระยะเวลา </w:t>
      </w:r>
      <w:r w:rsidRPr="00E2673C">
        <w:rPr>
          <w:rFonts w:ascii="Angsana New" w:hAnsi="Angsana New" w:cs="Angsana New"/>
          <w:sz w:val="30"/>
          <w:szCs w:val="30"/>
        </w:rPr>
        <w:t xml:space="preserve">3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ปี โดยเริ่มตั้งแต่ </w:t>
      </w:r>
      <w:r w:rsidRPr="00E2673C">
        <w:rPr>
          <w:rFonts w:ascii="Angsana New" w:hAnsi="Angsana New" w:cs="Angsana New"/>
          <w:sz w:val="30"/>
          <w:szCs w:val="30"/>
        </w:rPr>
        <w:t>15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E2673C">
        <w:rPr>
          <w:rFonts w:ascii="Angsana New" w:hAnsi="Angsana New" w:cs="Angsana New"/>
          <w:sz w:val="30"/>
          <w:szCs w:val="30"/>
        </w:rPr>
        <w:t>2559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E2673C">
        <w:rPr>
          <w:rFonts w:ascii="Angsana New" w:hAnsi="Angsana New" w:cs="Angsana New"/>
          <w:sz w:val="30"/>
          <w:szCs w:val="30"/>
        </w:rPr>
        <w:t>14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E2673C">
        <w:rPr>
          <w:rFonts w:ascii="Angsana New" w:hAnsi="Angsana New" w:cs="Angsana New"/>
          <w:sz w:val="30"/>
          <w:szCs w:val="30"/>
        </w:rPr>
        <w:t>2562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(บริษัท บูทิค พระโขนง วัน จำกัด และบริษัท บูทิค พระโขนง ทู จำกัด และบริษัท บูทิค พระโขนง ทรี จำกัด ค่าเช่าที่ดินแปลงละ </w:t>
      </w:r>
      <w:r w:rsidRPr="00E2673C">
        <w:rPr>
          <w:rFonts w:ascii="Angsana New" w:hAnsi="Angsana New" w:cs="Angsana New"/>
          <w:sz w:val="30"/>
          <w:szCs w:val="30"/>
        </w:rPr>
        <w:t>1,000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บาทต่อเดือน)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และ</w:t>
      </w:r>
      <w:r w:rsidRPr="00E2673C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30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ปี ตั้งแต่วันที่ </w:t>
      </w:r>
      <w:r w:rsidRPr="00E2673C">
        <w:rPr>
          <w:rFonts w:ascii="Angsana New" w:hAnsi="Angsana New" w:cs="Angsana New"/>
          <w:sz w:val="30"/>
          <w:szCs w:val="30"/>
        </w:rPr>
        <w:t>15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E2673C">
        <w:rPr>
          <w:rFonts w:ascii="Angsana New" w:hAnsi="Angsana New" w:cs="Angsana New"/>
          <w:sz w:val="30"/>
          <w:szCs w:val="30"/>
        </w:rPr>
        <w:t>2562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E2673C">
        <w:rPr>
          <w:rFonts w:ascii="Angsana New" w:hAnsi="Angsana New" w:cs="Angsana New"/>
          <w:sz w:val="30"/>
          <w:szCs w:val="30"/>
        </w:rPr>
        <w:t>14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E2673C">
        <w:rPr>
          <w:rFonts w:ascii="Angsana New" w:hAnsi="Angsana New" w:cs="Angsana New"/>
          <w:sz w:val="30"/>
          <w:szCs w:val="30"/>
        </w:rPr>
        <w:t>2592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 รวมเป็นเงินประมาณ</w:t>
      </w:r>
      <w:r w:rsidRPr="00E2673C">
        <w:rPr>
          <w:rFonts w:ascii="Angsana New" w:hAnsi="Angsana New" w:cs="Angsana New"/>
          <w:sz w:val="30"/>
          <w:szCs w:val="30"/>
        </w:rPr>
        <w:br/>
        <w:t xml:space="preserve">1,355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ล้านบาท และมีสิทธิต่อสัญญาได้อีก </w:t>
      </w:r>
      <w:r w:rsidRPr="00E2673C">
        <w:rPr>
          <w:rFonts w:ascii="Angsana New" w:hAnsi="Angsana New" w:cs="Angsana New"/>
          <w:sz w:val="30"/>
          <w:szCs w:val="30"/>
        </w:rPr>
        <w:t xml:space="preserve">5 </w:t>
      </w:r>
      <w:r w:rsidRPr="00E2673C">
        <w:rPr>
          <w:rFonts w:ascii="Angsana New" w:hAnsi="Angsana New" w:cs="Angsana New" w:hint="cs"/>
          <w:sz w:val="30"/>
          <w:szCs w:val="30"/>
          <w:cs/>
        </w:rPr>
        <w:t>ปี  ณ วันที่สิ้นสุดสัญญาเช่า อาคารและสิ่งปลูกสร้างบนที่ดินเช่าจะโอนกรรมสิทธิ์ให้แก่เจ้าของที่ดิน</w:t>
      </w:r>
    </w:p>
    <w:p w14:paraId="3A966243" w14:textId="77777777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lastRenderedPageBreak/>
        <w:t>ในเดือนกรกฎาคม</w:t>
      </w:r>
      <w:r w:rsidRPr="00E2673C">
        <w:rPr>
          <w:rFonts w:ascii="Angsana New" w:hAnsi="Angsana New" w:cs="Angsana New"/>
          <w:sz w:val="30"/>
          <w:szCs w:val="30"/>
        </w:rPr>
        <w:t> 2560 </w:t>
      </w:r>
      <w:r w:rsidRPr="00E2673C">
        <w:rPr>
          <w:rFonts w:ascii="Angsana New" w:hAnsi="Angsana New" w:cs="Angsana New"/>
          <w:sz w:val="30"/>
          <w:szCs w:val="30"/>
          <w:cs/>
        </w:rPr>
        <w:t>บริษัท บูทิค พระโขนง ทรี จำกัด ได้ทำบันทึกข้อตกลงที่จะจ่ายค่าตอบแทนที่ดินเพิ่มเติมรายเดือนแก่ผู้ให้เช่า โดยเริ่มชำระเมื่อบริษัทย่อยได้ให้เช่าหรือให้บริการบนที่ดินเช่า</w:t>
      </w:r>
      <w:r w:rsidRPr="00E2673C">
        <w:rPr>
          <w:rFonts w:ascii="Angsana New" w:hAnsi="Angsana New" w:cs="Angsana New" w:hint="cs"/>
          <w:sz w:val="30"/>
          <w:szCs w:val="30"/>
          <w:cs/>
        </w:rPr>
        <w:t>แก่บุคคลภายนอก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จนถึงวัน</w:t>
      </w:r>
      <w:r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ครบกำหนดสามปีนับแต่วันเริ่ม</w:t>
      </w:r>
      <w:r w:rsidRPr="00E2673C">
        <w:rPr>
          <w:rFonts w:ascii="Angsana New" w:hAnsi="Angsana New" w:cs="Angsana New" w:hint="cs"/>
          <w:sz w:val="30"/>
          <w:szCs w:val="30"/>
          <w:cs/>
        </w:rPr>
        <w:t>ทำ</w:t>
      </w:r>
      <w:r w:rsidRPr="00E2673C">
        <w:rPr>
          <w:rFonts w:ascii="Angsana New" w:hAnsi="Angsana New" w:cs="Angsana New"/>
          <w:sz w:val="30"/>
          <w:szCs w:val="30"/>
          <w:cs/>
        </w:rPr>
        <w:t>สัญญากับผู้ให้เช่า หรือเมื่อบริษัทย่อยได้เลิกให้เช่าหรือให้บริการกับบุคคลภายนอกบน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ที่ดินดังกล่าว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แล้วแต่ว่าเหตุการณ์ใดจะเกิดขึ้นก่อน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>ซึ่งค่าตอบแทนที่ดินเพิ่มเติมรายเดือน</w:t>
      </w:r>
      <w:r w:rsidRPr="00E2673C">
        <w:rPr>
          <w:rFonts w:ascii="Angsana New" w:hAnsi="Angsana New" w:cs="Angsana New"/>
          <w:spacing w:val="-2"/>
          <w:sz w:val="30"/>
          <w:szCs w:val="30"/>
        </w:rPr>
        <w:br/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>เป็นจำนวนเงิน</w:t>
      </w:r>
      <w:r w:rsidRPr="00E2673C">
        <w:rPr>
          <w:rFonts w:ascii="Angsana New" w:hAnsi="Angsana New" w:cs="Angsana New"/>
          <w:spacing w:val="-2"/>
          <w:sz w:val="30"/>
          <w:szCs w:val="30"/>
        </w:rPr>
        <w:t> 0.08 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</w:p>
    <w:p w14:paraId="25004BB9" w14:textId="77777777" w:rsidR="00033F17" w:rsidRPr="00E2673C" w:rsidRDefault="00033F17" w:rsidP="00033F17">
      <w:pPr>
        <w:ind w:left="45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765B37A" w14:textId="6CEB0985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อย่างไรก็ตาม เมื่อวันที่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27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2562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กลุ่มบริษัทได้จำหน่ายเงินลงทุนในหุ้นสามัญทั้งหมดในบริษัท บู</w:t>
      </w:r>
      <w:r w:rsidR="00BA22E4"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ทิ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ค 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พระโขนง วัน จำกัด และ บริษัท บู</w:t>
      </w:r>
      <w:r w:rsidR="00BA22E4"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ทิ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ค พระโขนง ทู จำกัด ณ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30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ยน </w:t>
      </w:r>
      <w:r w:rsidRPr="00E2673C">
        <w:rPr>
          <w:rFonts w:ascii="Angsana New" w:hAnsi="Angsana New" w:cs="Angsana New"/>
          <w:spacing w:val="-2"/>
          <w:sz w:val="30"/>
          <w:szCs w:val="30"/>
        </w:rPr>
        <w:t>2564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กลุ่มบริษัทเหลือสัญญาเช่าที่ดินของบริษัท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บู</w:t>
      </w:r>
      <w:r w:rsidR="00BA22E4"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ทิ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ค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พระโขนง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ทรี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จำกัด เท่านั้น</w:t>
      </w:r>
    </w:p>
    <w:p w14:paraId="5F5F278D" w14:textId="251E94E5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4FB757" w14:textId="77777777" w:rsidR="00033F17" w:rsidRPr="00E2673C" w:rsidRDefault="00033F17" w:rsidP="00033F17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บริษัท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บูทิค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เจริญกรุง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Pr="00E2673C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จำกัด</w:t>
      </w:r>
    </w:p>
    <w:p w14:paraId="7F39360E" w14:textId="77777777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142CA18" w14:textId="67828913" w:rsidR="00033F17" w:rsidRPr="00E2673C" w:rsidRDefault="00033F17" w:rsidP="00033F1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ในเดือนมีนาคม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2564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บูทิค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เจริญกรุง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ได้ทำบันทึกข้อตกลงและสัญญาเช่าที่ดินกับผู้ให้เช่าที่ดิน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โดยผู้ให้เช่าจะส่งมอบทรัพย์สินที่เช่าและอนุญาตให้ผู้เช่าสามารถเข้าครอบครองทรัพย์สินที่เช่า ตั้งแต่วันที่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เพื่อปรับปรุงพื้นที่ภายในทรัพย์สินที่เช่า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โดยจะจ่ายค่าตอบแทนการเช่าแก่ผู้ให้เช่าเป็นจำนวนเงินงวดละ 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1.35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ในวันที่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เมษายน 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สัญญาเช่าที่ดินมีระยะเวลา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30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ตั้งแต่วันที่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1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2566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ถึง วันที่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31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2596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รวมเป็นเงินประมาณ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64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E2673C">
        <w:rPr>
          <w:rFonts w:ascii="Angsana New" w:hAnsi="Angsana New" w:cs="Angsana New"/>
          <w:spacing w:val="-2"/>
          <w:sz w:val="30"/>
          <w:szCs w:val="30"/>
        </w:rPr>
        <w:t>30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และมีสิทธิต่อสัญญาได้อีก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5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E267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วันที่สิ้นสุดสัญญาเช่าอาคารและสิ่งปลูกสร้างบนที่ดินเช่าจะโอนกรรมสิทธิ์ให้แก่ผู้ให้เช่า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เว้นแต่ผู้ให้เช่าจะได้แจ้งต่อผู้เช่าเป็นลายลักษณ์อักษรอย่างน้อย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pacing w:val="-2"/>
          <w:sz w:val="30"/>
          <w:szCs w:val="30"/>
        </w:rPr>
        <w:t>1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ก่อนที่สัญญาจะสิ้นสุดลง</w:t>
      </w:r>
      <w:r w:rsidRPr="00E267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pacing w:val="-2"/>
          <w:sz w:val="30"/>
          <w:szCs w:val="30"/>
          <w:cs/>
        </w:rPr>
        <w:t>ว่าไม่ประสงค์รับกรรมสิทธิ์ในอาคารและสิ่งปลูกสร้าง</w:t>
      </w:r>
    </w:p>
    <w:p w14:paraId="037D0815" w14:textId="5FB71360" w:rsidR="00B90395" w:rsidRPr="00E2673C" w:rsidRDefault="00B90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6F04201" w14:textId="77777777" w:rsidR="00033F17" w:rsidRPr="00E2673C" w:rsidRDefault="00033F17" w:rsidP="00033F17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" w:firstLine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สัญญาบริหารจัดการโรงแรม</w:t>
      </w:r>
    </w:p>
    <w:p w14:paraId="2DEB4CDB" w14:textId="77777777" w:rsidR="00033F17" w:rsidRPr="00E2673C" w:rsidRDefault="00033F17" w:rsidP="00D813B6">
      <w:pPr>
        <w:rPr>
          <w:rFonts w:ascii="Angsana New" w:hAnsi="Angsana New" w:cs="Angsana New"/>
          <w:sz w:val="30"/>
          <w:szCs w:val="30"/>
        </w:rPr>
      </w:pPr>
    </w:p>
    <w:p w14:paraId="3D67A777" w14:textId="77777777" w:rsidR="00BB3BF3" w:rsidRPr="00E2673C" w:rsidRDefault="00BB3BF3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บริษัทย่อย</w:t>
      </w:r>
    </w:p>
    <w:p w14:paraId="4C905A4B" w14:textId="77777777" w:rsidR="00F34C80" w:rsidRPr="00E2673C" w:rsidRDefault="00F34C80" w:rsidP="00F34C80">
      <w:pPr>
        <w:rPr>
          <w:sz w:val="30"/>
          <w:szCs w:val="30"/>
          <w:cs/>
        </w:rPr>
      </w:pPr>
    </w:p>
    <w:p w14:paraId="58E4D5D2" w14:textId="77777777" w:rsidR="000210A9" w:rsidRPr="00E2673C" w:rsidRDefault="000210A9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บริษัท บูทิค เซอร์วิสท์ อพาร์ทเม้นท์ส จำกัด </w:t>
      </w:r>
    </w:p>
    <w:p w14:paraId="5DEBCCAD" w14:textId="77777777" w:rsidR="001B7B66" w:rsidRPr="00E2673C" w:rsidRDefault="001B7B66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A17FE90" w14:textId="24EE8A4D" w:rsidR="000210A9" w:rsidRPr="00E2673C" w:rsidRDefault="00106992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ในเดือนมกราคม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2548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บริษัทย่อยได้ทำสัญญาบริหารจัดการกับบริษัท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โดยบริษัทดังกล่าวจะให้ความช่วยเหลือด้านการบริหารเซอร์วิสอพาร์ทเม้นท์ของบริษัทย่อย สัญญาดังกล่าวมีอายุ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10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10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ปี </w:t>
      </w:r>
      <w:r w:rsidR="004C2608" w:rsidRPr="00E2673C">
        <w:rPr>
          <w:rFonts w:ascii="Angsana New" w:hAnsi="Angsana New" w:cs="Angsana New"/>
          <w:sz w:val="30"/>
          <w:szCs w:val="30"/>
          <w:u w:val="none"/>
          <w:cs/>
        </w:rPr>
        <w:br/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>โดยขึ้นอยู่กับข้อตกลงร่วมกันของทั้งสองฝ่าย บริษัทย่อยจะต้องจ่ายค่าธรรมเนียมต่าง</w:t>
      </w:r>
      <w:r w:rsidR="006C37BE" w:rsidRPr="00E2673C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>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</w:t>
      </w:r>
      <w:r w:rsidR="000210A9"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14:paraId="458D9B80" w14:textId="77777777" w:rsidR="000210A9" w:rsidRPr="00E2673C" w:rsidRDefault="000210A9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64935863" w14:textId="69526B71" w:rsidR="00CB320B" w:rsidRPr="00E2673C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ในเดือนมกราคม </w:t>
      </w:r>
      <w:r w:rsidR="006E763D" w:rsidRPr="00E2673C">
        <w:rPr>
          <w:rFonts w:ascii="Angsana New" w:hAnsi="Angsana New" w:cs="Angsana New"/>
          <w:sz w:val="30"/>
          <w:szCs w:val="30"/>
        </w:rPr>
        <w:t>2548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บริษัทย่อยได้ทำสัญญาค่าลิขสิทธิ์กับ </w:t>
      </w:r>
      <w:r w:rsidRPr="00E2673C">
        <w:rPr>
          <w:rFonts w:ascii="Angsana New" w:hAnsi="Angsana New" w:cs="Angsana New"/>
          <w:sz w:val="30"/>
          <w:szCs w:val="30"/>
        </w:rPr>
        <w:t xml:space="preserve">Oakwood Asia Pacific Ltd.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โดยบริษัทดังกล่าวให้สิทธิ์แก่บริษัทย่อยในการใช้ชื่อและตรายี่ห้อ </w:t>
      </w:r>
      <w:r w:rsidRPr="00E2673C">
        <w:rPr>
          <w:rFonts w:ascii="Angsana New" w:hAnsi="Angsana New" w:cs="Angsana New"/>
          <w:sz w:val="30"/>
          <w:szCs w:val="30"/>
        </w:rPr>
        <w:t xml:space="preserve">“Oakwood”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สัญญาดังกล่าวมีอายุ </w:t>
      </w:r>
      <w:r w:rsidR="006E763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ปี นับจากวันที่เริ่มดำเนินโครงการและมีสิทธิ์ที่จะต่ออายุสัญญาต่อไปได้อีกเป็นเวลา </w:t>
      </w:r>
      <w:r w:rsidR="006E763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ปีโดยขึ้นอยู่กับข้อตกลงร่วมกันของทั้งสองฝ่าย บริษัทย่อยจะต้องจ่ายค่าธรรมเนียมการใช้สิทธิ์ซึ่งคิดตามอัตราร้อยละของยอดรายได้รวม</w:t>
      </w:r>
    </w:p>
    <w:p w14:paraId="03B2B479" w14:textId="77777777" w:rsidR="00CB320B" w:rsidRPr="00E2673C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79C225A6" w14:textId="77777777" w:rsidR="00106992" w:rsidRPr="00E2673C" w:rsidRDefault="00106992" w:rsidP="00106992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บริษัท บูทิค เชียงใหม่ นิมมาน วัน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</w:rPr>
        <w:t xml:space="preserve"> 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จำกัด</w:t>
      </w:r>
    </w:p>
    <w:p w14:paraId="282B4B24" w14:textId="77777777" w:rsidR="00106992" w:rsidRPr="00E2673C" w:rsidRDefault="00106992" w:rsidP="00106992">
      <w:pPr>
        <w:rPr>
          <w:rFonts w:asciiTheme="majorBidi" w:hAnsiTheme="majorBidi" w:cstheme="majorBidi"/>
          <w:sz w:val="30"/>
          <w:szCs w:val="30"/>
        </w:rPr>
      </w:pPr>
    </w:p>
    <w:p w14:paraId="1FEE650B" w14:textId="45E62821" w:rsidR="00106992" w:rsidRPr="00E2673C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6E763D" w:rsidRPr="00E2673C">
        <w:rPr>
          <w:rFonts w:ascii="Angsana New" w:hAnsi="Angsana New" w:cs="Angsana New"/>
          <w:sz w:val="30"/>
          <w:szCs w:val="30"/>
        </w:rPr>
        <w:t>2561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</w:t>
      </w:r>
      <w:hyperlink r:id="rId14" w:history="1">
        <w:r w:rsidRPr="00E2673C">
          <w:rPr>
            <w:rFonts w:ascii="Angsana New" w:hAnsi="Angsana New" w:cs="Angsana New"/>
            <w:sz w:val="30"/>
            <w:szCs w:val="30"/>
            <w:cs/>
          </w:rPr>
          <w:t xml:space="preserve">บริษัท เอเอพีซี (ประเทศไทย) จำกัด </w:t>
        </w:r>
      </w:hyperlink>
      <w:r w:rsidRPr="00E2673C">
        <w:rPr>
          <w:rFonts w:ascii="Angsana New" w:hAnsi="Angsana New" w:cs="Angsana New"/>
          <w:sz w:val="30"/>
          <w:szCs w:val="30"/>
          <w:cs/>
        </w:rPr>
        <w:t xml:space="preserve">ซึ่งรับหน้าที่บริหารโรงแรมของบริษัทย่อย สัญญามีอายุ </w:t>
      </w:r>
      <w:r w:rsidR="006E763D" w:rsidRPr="00E2673C">
        <w:rPr>
          <w:rFonts w:ascii="Angsana New" w:hAnsi="Angsana New" w:cs="Angsana New"/>
          <w:sz w:val="30"/>
          <w:szCs w:val="30"/>
        </w:rPr>
        <w:t>15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ปี นับจากวันที่โครงการเปิดดำเนินงาน และสามารถต่ออายุได้อีกครั้งละ </w:t>
      </w:r>
      <w:r w:rsidR="006E763D" w:rsidRPr="00E2673C">
        <w:rPr>
          <w:rFonts w:ascii="Angsana New" w:hAnsi="Angsana New" w:cs="Angsana New"/>
          <w:sz w:val="30"/>
          <w:szCs w:val="30"/>
        </w:rPr>
        <w:t>10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ปี โดยขึ้นอยู่กับสัญญาจะตกลงกัน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บริษัทย่อยต้องจ่ายค่าบริหารจัดการซึ่งคำนวณจากร้อยละของรายได้รวม และ/หรือตามที่ระบุไว้ในสัญญา</w:t>
      </w:r>
    </w:p>
    <w:p w14:paraId="587F552C" w14:textId="77777777" w:rsidR="00A565A9" w:rsidRPr="00E2673C" w:rsidRDefault="00A565A9" w:rsidP="00106992">
      <w:pPr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A71CFB" w14:textId="339B785B" w:rsidR="00106992" w:rsidRPr="00E2673C" w:rsidRDefault="00106992" w:rsidP="00106992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กมลา </w:t>
      </w:r>
      <w:r w:rsidR="006E763D" w:rsidRPr="00E2673C">
        <w:rPr>
          <w:rFonts w:ascii="Angsana New" w:hAnsi="Angsana New"/>
          <w:i/>
          <w:iCs/>
          <w:sz w:val="30"/>
          <w:szCs w:val="30"/>
        </w:rPr>
        <w:t>1</w:t>
      </w: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 xml:space="preserve"> จำกัด</w:t>
      </w:r>
    </w:p>
    <w:p w14:paraId="010F95B1" w14:textId="77777777" w:rsidR="00106992" w:rsidRPr="00E2673C" w:rsidRDefault="00106992" w:rsidP="00106992">
      <w:pPr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4DEE45DF" w14:textId="3C082669" w:rsidR="00CB320B" w:rsidRPr="00E2673C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6E763D" w:rsidRPr="00E2673C">
        <w:rPr>
          <w:rFonts w:ascii="Angsana New" w:hAnsi="Angsana New"/>
          <w:sz w:val="30"/>
          <w:szCs w:val="30"/>
        </w:rPr>
        <w:t>2561</w:t>
      </w:r>
      <w:r w:rsidRPr="00E2673C">
        <w:rPr>
          <w:rFonts w:ascii="Angsana New" w:hAnsi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บริษัท เอ็มเอช แอนด์ อาร์ แมน (ประเทศไทย) จำกัด ซึ่งรับหน้าที่บริหารโรงแรมของบริษัทย่อย สัญญามีอายุ </w:t>
      </w:r>
      <w:r w:rsidR="006E763D" w:rsidRPr="00E2673C">
        <w:rPr>
          <w:rFonts w:ascii="Angsana New" w:hAnsi="Angsana New"/>
          <w:sz w:val="30"/>
          <w:szCs w:val="30"/>
        </w:rPr>
        <w:t>15</w:t>
      </w:r>
      <w:r w:rsidRPr="00E2673C">
        <w:rPr>
          <w:rFonts w:ascii="Angsana New" w:hAnsi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ปี นับจากวันที่โครงการเปิดดำเนินงาน และสามารถ</w:t>
      </w:r>
      <w:r w:rsidR="00C97A9C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ต่ออายุได้อีกครั้งละ </w:t>
      </w:r>
      <w:r w:rsidR="006E763D" w:rsidRPr="00E2673C">
        <w:rPr>
          <w:rFonts w:ascii="Angsana New" w:hAnsi="Angsana New"/>
          <w:sz w:val="30"/>
          <w:szCs w:val="30"/>
        </w:rPr>
        <w:t>10</w:t>
      </w:r>
      <w:r w:rsidRPr="00E2673C">
        <w:rPr>
          <w:rFonts w:ascii="Angsana New" w:hAnsi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ปี โดยขึ้นอยู่กับสัญญาจะตกลงกัน บริษัทย่อยต้องจ่ายค่าบริหารจัดการซึ่งคำนวณจาก</w:t>
      </w:r>
      <w:r w:rsidR="00C97A9C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ร้อยละของรายได้รวม และ/หรือตามที่ระบุไว้ในสัญญา</w:t>
      </w:r>
    </w:p>
    <w:p w14:paraId="04B2B7F7" w14:textId="0D6F3D1E" w:rsidR="00B90395" w:rsidRPr="00E2673C" w:rsidRDefault="00B90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DBA6216" w14:textId="62BCEBE6" w:rsidR="00DC6466" w:rsidRPr="00E2673C" w:rsidRDefault="00DC6466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บริษัท บูทิค ป่าตอง สาย</w:t>
      </w:r>
      <w:r w:rsidR="006E763D" w:rsidRPr="00E2673C">
        <w:rPr>
          <w:rFonts w:ascii="Angsana New" w:hAnsi="Angsana New" w:cs="Angsana New"/>
          <w:i/>
          <w:iCs/>
          <w:sz w:val="30"/>
          <w:szCs w:val="30"/>
          <w:u w:val="none"/>
        </w:rPr>
        <w:t>3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จำกัด </w:t>
      </w:r>
    </w:p>
    <w:p w14:paraId="2251DD21" w14:textId="77777777" w:rsidR="00DC6466" w:rsidRPr="00E2673C" w:rsidRDefault="00DC6466" w:rsidP="00DC6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99D0DA3" w14:textId="7239CD9F" w:rsidR="00DC6466" w:rsidRPr="00E2673C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E2673C">
        <w:rPr>
          <w:rFonts w:ascii="Angsana New" w:hAnsi="Angsana New" w:cs="Angsana New"/>
          <w:sz w:val="30"/>
          <w:szCs w:val="30"/>
          <w:u w:val="none"/>
          <w:cs/>
        </w:rPr>
        <w:t>ในเดือ</w:t>
      </w:r>
      <w:r w:rsidR="007C4914" w:rsidRPr="00E2673C">
        <w:rPr>
          <w:rFonts w:ascii="Angsana New" w:hAnsi="Angsana New" w:cs="Angsana New"/>
          <w:sz w:val="30"/>
          <w:szCs w:val="30"/>
          <w:u w:val="none"/>
          <w:cs/>
        </w:rPr>
        <w:t>นตุลาคม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2561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โดยบริษัทดังกล่าวจะให้ความช่วยเหลือด้านการบริหารโรงแรมของบริษัทย่อย</w:t>
      </w:r>
      <w:r w:rsidR="001E5C77" w:rsidRPr="00E2673C">
        <w:rPr>
          <w:rFonts w:ascii="Angsana New" w:hAnsi="Angsana New" w:cs="Angsana New"/>
          <w:sz w:val="30"/>
          <w:szCs w:val="30"/>
          <w:u w:val="none"/>
          <w:cs/>
        </w:rPr>
        <w:t>และอนุญาตให้ใช้เ</w:t>
      </w:r>
      <w:r w:rsidR="00426AB1" w:rsidRPr="00E2673C">
        <w:rPr>
          <w:rFonts w:ascii="Angsana New" w:hAnsi="Angsana New" w:cs="Angsana New"/>
          <w:sz w:val="30"/>
          <w:szCs w:val="30"/>
          <w:u w:val="none"/>
          <w:cs/>
        </w:rPr>
        <w:t>ค</w:t>
      </w:r>
      <w:r w:rsidR="001E5C77"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1E5C77" w:rsidRPr="00E2673C">
        <w:rPr>
          <w:rFonts w:ascii="Angsana New" w:hAnsi="Angsana New" w:cs="Angsana New"/>
          <w:sz w:val="30"/>
          <w:szCs w:val="30"/>
          <w:u w:val="none"/>
        </w:rPr>
        <w:t>“</w:t>
      </w:r>
      <w:r w:rsidR="001E5C77" w:rsidRPr="00E2673C">
        <w:rPr>
          <w:rFonts w:ascii="Angsana New" w:hAnsi="Angsana New" w:cs="Angsana New"/>
          <w:sz w:val="30"/>
          <w:szCs w:val="30"/>
          <w:u w:val="none"/>
          <w:cs/>
        </w:rPr>
        <w:t>โอ๊ควู้ด</w:t>
      </w:r>
      <w:r w:rsidR="001E5C77" w:rsidRPr="00E2673C">
        <w:rPr>
          <w:rFonts w:ascii="Angsana New" w:hAnsi="Angsana New" w:cs="Angsana New"/>
          <w:sz w:val="30"/>
          <w:szCs w:val="30"/>
          <w:u w:val="none"/>
        </w:rPr>
        <w:t>”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สัญญาดังกล่าวมีอายุ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10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10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ปี โดยขึ้นอยู่กับข้อตกลงร่วมกันของทั้งสองฝ่าย บริษัทย่อยจะต้องจ่ายค่าธรรมเนียมต่าง</w:t>
      </w:r>
      <w:r w:rsidR="005E299A" w:rsidRPr="00E2673C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 </w:t>
      </w:r>
    </w:p>
    <w:p w14:paraId="5920E71A" w14:textId="77777777" w:rsidR="002C1953" w:rsidRPr="00E2673C" w:rsidRDefault="002C1953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E4EB5D2" w14:textId="44D10FF5" w:rsidR="007C4914" w:rsidRPr="00E2673C" w:rsidRDefault="007C4914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ในเดือนกุมภาพันธ์ </w:t>
      </w:r>
      <w:r w:rsidR="006E763D" w:rsidRPr="00E2673C">
        <w:rPr>
          <w:rFonts w:ascii="Angsana New" w:hAnsi="Angsana New" w:cs="Angsana New"/>
          <w:sz w:val="30"/>
          <w:szCs w:val="30"/>
        </w:rPr>
        <w:t>2562</w:t>
      </w:r>
      <w:r w:rsidRPr="00E2673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</w:t>
      </w:r>
      <w:r w:rsidR="00691232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ภายใต้เงื่อนไขตามที่กำหนดในสัญญาหลัก</w:t>
      </w:r>
    </w:p>
    <w:p w14:paraId="0CA23047" w14:textId="77777777" w:rsidR="007C4914" w:rsidRPr="00E2673C" w:rsidRDefault="007C4914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4522D85A" w14:textId="65DAE8C3" w:rsidR="00DC6466" w:rsidRPr="00E2673C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บริษัท บูทิค มิดเทียร์</w:t>
      </w:r>
      <w:r w:rsidR="0042328A"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</w:t>
      </w:r>
      <w:r w:rsidR="006E763D" w:rsidRPr="00E2673C">
        <w:rPr>
          <w:rFonts w:ascii="Angsana New" w:hAnsi="Angsana New" w:cs="Angsana New"/>
          <w:i/>
          <w:iCs/>
          <w:sz w:val="30"/>
          <w:szCs w:val="30"/>
          <w:u w:val="none"/>
        </w:rPr>
        <w:t>2</w:t>
      </w: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 xml:space="preserve"> จำกัด </w:t>
      </w:r>
    </w:p>
    <w:p w14:paraId="64D2D640" w14:textId="77777777" w:rsidR="00F34C80" w:rsidRPr="00E2673C" w:rsidRDefault="00F34C80" w:rsidP="00F34C80">
      <w:pPr>
        <w:rPr>
          <w:rFonts w:asciiTheme="majorBidi" w:hAnsiTheme="majorBidi" w:cstheme="majorBidi"/>
          <w:sz w:val="30"/>
          <w:szCs w:val="30"/>
        </w:rPr>
      </w:pPr>
    </w:p>
    <w:p w14:paraId="07724220" w14:textId="36AE7432" w:rsidR="00DC6466" w:rsidRPr="00E2673C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E2673C">
        <w:rPr>
          <w:rFonts w:ascii="Angsana New" w:hAnsi="Angsana New" w:cs="Angsana New"/>
          <w:sz w:val="30"/>
          <w:szCs w:val="30"/>
          <w:u w:val="none"/>
          <w:cs/>
        </w:rPr>
        <w:t>ในเดือน</w:t>
      </w:r>
      <w:r w:rsidR="007C4914" w:rsidRPr="00E2673C">
        <w:rPr>
          <w:rFonts w:ascii="Angsana New" w:hAnsi="Angsana New" w:cs="Angsana New"/>
          <w:sz w:val="30"/>
          <w:szCs w:val="30"/>
          <w:u w:val="none"/>
          <w:cs/>
        </w:rPr>
        <w:t>ตุลาคม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2561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บริษัทได้ทำสัญญาบริหารจัดการกับบริษัท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โดยบริษัทดังกล่าวจะให้ความช่วยเหลือด้านการบริหารโรงแรมของบริษัทย่อย</w:t>
      </w:r>
      <w:r w:rsidR="005248C1" w:rsidRPr="00E2673C">
        <w:rPr>
          <w:rFonts w:ascii="Angsana New" w:hAnsi="Angsana New" w:cs="Angsana New"/>
          <w:sz w:val="30"/>
          <w:szCs w:val="30"/>
          <w:u w:val="none"/>
          <w:cs/>
        </w:rPr>
        <w:t>และอนุญาตให้ใช้เ</w:t>
      </w:r>
      <w:r w:rsidR="00426AB1" w:rsidRPr="00E2673C">
        <w:rPr>
          <w:rFonts w:ascii="Angsana New" w:hAnsi="Angsana New" w:cs="Angsana New"/>
          <w:sz w:val="30"/>
          <w:szCs w:val="30"/>
          <w:u w:val="none"/>
          <w:cs/>
        </w:rPr>
        <w:t>ค</w:t>
      </w:r>
      <w:r w:rsidR="005248C1"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5248C1" w:rsidRPr="00E2673C">
        <w:rPr>
          <w:rFonts w:ascii="Angsana New" w:hAnsi="Angsana New" w:cs="Angsana New"/>
          <w:sz w:val="30"/>
          <w:szCs w:val="30"/>
          <w:u w:val="none"/>
        </w:rPr>
        <w:t>“</w:t>
      </w:r>
      <w:r w:rsidR="005248C1" w:rsidRPr="00E2673C">
        <w:rPr>
          <w:rFonts w:ascii="Angsana New" w:hAnsi="Angsana New" w:cs="Angsana New"/>
          <w:sz w:val="30"/>
          <w:szCs w:val="30"/>
          <w:u w:val="none"/>
          <w:cs/>
        </w:rPr>
        <w:t>โอ๊ควู้ด</w:t>
      </w:r>
      <w:r w:rsidR="005248C1" w:rsidRPr="00E2673C">
        <w:rPr>
          <w:rFonts w:ascii="Angsana New" w:hAnsi="Angsana New" w:cs="Angsana New"/>
          <w:sz w:val="30"/>
          <w:szCs w:val="30"/>
          <w:u w:val="none"/>
        </w:rPr>
        <w:t>”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สัญญาดังกล่าวมีอายุ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10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10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ปี โดยขึ้นอยู่กับข้อตกลงร่วมกันของทั้งสองฝ่าย บริษัทย่อยจะต้องจ่ายค่าธรรมเนียมต่าง</w:t>
      </w:r>
      <w:r w:rsidR="005E299A" w:rsidRPr="00E2673C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 </w:t>
      </w:r>
    </w:p>
    <w:p w14:paraId="455F762E" w14:textId="77777777" w:rsidR="007C4914" w:rsidRPr="00E2673C" w:rsidRDefault="007C4914" w:rsidP="007C4914">
      <w:pPr>
        <w:rPr>
          <w:rFonts w:asciiTheme="majorBidi" w:hAnsiTheme="majorBidi" w:cstheme="majorBidi"/>
          <w:sz w:val="30"/>
          <w:szCs w:val="30"/>
        </w:rPr>
      </w:pPr>
    </w:p>
    <w:p w14:paraId="57E05424" w14:textId="77777777" w:rsidR="00F672C5" w:rsidRPr="00E2673C" w:rsidRDefault="007C4914" w:rsidP="00F672C5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ในเดือนกุมภาพันธ์ </w:t>
      </w:r>
      <w:r w:rsidR="006E763D" w:rsidRPr="00E2673C">
        <w:rPr>
          <w:rFonts w:ascii="Angsana New" w:hAnsi="Angsana New" w:cs="Angsana New"/>
          <w:sz w:val="30"/>
          <w:szCs w:val="30"/>
        </w:rPr>
        <w:t>2562</w:t>
      </w:r>
      <w:r w:rsidRPr="00E2673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</w:t>
      </w:r>
      <w:r w:rsidR="00691232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ภายใต้เงื่อนไขตามที่กำหนดในสัญญาหลัก</w:t>
      </w:r>
    </w:p>
    <w:p w14:paraId="59DEB28D" w14:textId="0E89CF3F" w:rsidR="000210A9" w:rsidRPr="00E2673C" w:rsidRDefault="001505C8" w:rsidP="00F672C5">
      <w:pPr>
        <w:tabs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E2673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6E763D" w:rsidRPr="00E2673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749F8" w:rsidRPr="00E2673C">
        <w:rPr>
          <w:rFonts w:ascii="Angsana New" w:hAnsi="Angsana New" w:cs="Angsana New"/>
          <w:b/>
          <w:bCs/>
          <w:sz w:val="30"/>
          <w:szCs w:val="30"/>
        </w:rPr>
        <w:t>4</w:t>
      </w:r>
      <w:r w:rsidR="001B7B66" w:rsidRPr="00E2673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F672C5" w:rsidRPr="00E2673C">
        <w:rPr>
          <w:rFonts w:ascii="Angsana New" w:hAnsi="Angsana New" w:cs="Angsana New"/>
          <w:b/>
          <w:bCs/>
          <w:sz w:val="30"/>
          <w:szCs w:val="30"/>
        </w:rPr>
        <w:tab/>
      </w:r>
      <w:r w:rsidR="000210A9" w:rsidRPr="00E2673C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4F74B159" w14:textId="77777777" w:rsidR="001B7B66" w:rsidRPr="00E2673C" w:rsidRDefault="001B7B66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4AC49346" w14:textId="77777777" w:rsidR="000210A9" w:rsidRPr="00E2673C" w:rsidRDefault="000210A9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  <w:r w:rsidRPr="00E2673C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การให้การสนับสนุนทางการเงิน</w:t>
      </w:r>
    </w:p>
    <w:p w14:paraId="7252CC81" w14:textId="77777777" w:rsidR="001B7B66" w:rsidRPr="00E2673C" w:rsidRDefault="001B7B66" w:rsidP="00D203BD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6D7C562A" w14:textId="77777777" w:rsidR="00105447" w:rsidRPr="00E2673C" w:rsidRDefault="00105447" w:rsidP="00D203BD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ตามที่ระบุไว้ในสัญญาเงินกู้ บริษัทและบริษัทย่อยต้องให้การสนับสนุนทางการเงิน</w:t>
      </w:r>
      <w:r w:rsidR="00D203BD" w:rsidRPr="00E2673C">
        <w:rPr>
          <w:rFonts w:ascii="Angsana New" w:hAnsi="Angsana New" w:cs="Angsana New"/>
          <w:sz w:val="30"/>
          <w:szCs w:val="30"/>
          <w:cs/>
        </w:rPr>
        <w:t>แก่ผู้กู้และดำเนินการเพื่อให้การ</w:t>
      </w:r>
      <w:r w:rsidRPr="00E2673C">
        <w:rPr>
          <w:rFonts w:ascii="Angsana New" w:hAnsi="Angsana New" w:cs="Angsana New"/>
          <w:sz w:val="30"/>
          <w:szCs w:val="30"/>
          <w:cs/>
        </w:rPr>
        <w:t>สนับสนุนทางการเงินด้วยวิธีที่ดีที่สุดแก่ผู้กู้ยืม</w:t>
      </w:r>
    </w:p>
    <w:p w14:paraId="56027946" w14:textId="77777777" w:rsidR="001B7B66" w:rsidRPr="00E2673C" w:rsidRDefault="001B7B66" w:rsidP="00D203BD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37F3618D" w14:textId="623F111F" w:rsidR="00BB3BF3" w:rsidRPr="00E2673C" w:rsidRDefault="00BB3BF3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30</w:t>
      </w:r>
      <w:r w:rsidR="00BF514F" w:rsidRPr="00E2673C">
        <w:rPr>
          <w:rFonts w:ascii="Angsana New" w:hAnsi="Angsana New" w:cs="Angsana New"/>
          <w:sz w:val="30"/>
          <w:szCs w:val="30"/>
        </w:rPr>
        <w:t xml:space="preserve"> </w:t>
      </w:r>
      <w:r w:rsidR="001705E8" w:rsidRPr="00E2673C">
        <w:rPr>
          <w:rFonts w:ascii="Angsana New" w:hAnsi="Angsana New" w:cs="Angsana New" w:hint="cs"/>
          <w:sz w:val="30"/>
          <w:szCs w:val="30"/>
          <w:cs/>
        </w:rPr>
        <w:t>กันย</w:t>
      </w:r>
      <w:r w:rsidR="00BF514F" w:rsidRPr="00E2673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105899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763D" w:rsidRPr="00E2673C">
        <w:rPr>
          <w:rFonts w:ascii="Angsana New" w:hAnsi="Angsana New" w:cs="Angsana New"/>
          <w:sz w:val="30"/>
          <w:szCs w:val="30"/>
        </w:rPr>
        <w:t>31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E763D" w:rsidRPr="00E2673C">
        <w:rPr>
          <w:rFonts w:ascii="Angsana New" w:hAnsi="Angsana New" w:cs="Angsana New"/>
          <w:sz w:val="30"/>
          <w:szCs w:val="30"/>
        </w:rPr>
        <w:t>256</w:t>
      </w:r>
      <w:r w:rsidR="00105899" w:rsidRPr="00E2673C">
        <w:rPr>
          <w:rFonts w:ascii="Angsana New" w:hAnsi="Angsana New" w:cs="Angsana New"/>
          <w:sz w:val="30"/>
          <w:szCs w:val="30"/>
        </w:rPr>
        <w:t>3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รายละเอียดของผู้ให้การสนับสนุน ผู้กู้ยืม และเงินกู้ยืมคงเหลือ แสดงได้ดังนี้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</w:p>
    <w:p w14:paraId="766DA307" w14:textId="77777777" w:rsidR="00105899" w:rsidRPr="00E2673C" w:rsidRDefault="00105899" w:rsidP="00105899">
      <w:pPr>
        <w:ind w:left="540" w:right="-45"/>
        <w:jc w:val="thaiDistribute"/>
        <w:rPr>
          <w:rFonts w:ascii="Angsana New" w:hAnsi="Angsana New" w:cs="Angsana New"/>
          <w:i/>
          <w:iCs/>
          <w:sz w:val="20"/>
        </w:rPr>
      </w:pPr>
    </w:p>
    <w:tbl>
      <w:tblPr>
        <w:tblW w:w="96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79"/>
        <w:gridCol w:w="2713"/>
        <w:gridCol w:w="181"/>
        <w:gridCol w:w="1354"/>
        <w:gridCol w:w="7"/>
        <w:gridCol w:w="171"/>
        <w:gridCol w:w="7"/>
        <w:gridCol w:w="1165"/>
        <w:gridCol w:w="178"/>
        <w:gridCol w:w="1145"/>
        <w:gridCol w:w="10"/>
      </w:tblGrid>
      <w:tr w:rsidR="00033F17" w:rsidRPr="00E2673C" w14:paraId="05E16938" w14:textId="77777777" w:rsidTr="00A95D1F">
        <w:trPr>
          <w:gridAfter w:val="1"/>
          <w:wAfter w:w="7" w:type="dxa"/>
          <w:cantSplit/>
          <w:tblHeader/>
        </w:trPr>
        <w:tc>
          <w:tcPr>
            <w:tcW w:w="2681" w:type="dxa"/>
          </w:tcPr>
          <w:p w14:paraId="14944130" w14:textId="77777777" w:rsidR="00033F17" w:rsidRPr="00E2673C" w:rsidRDefault="00033F17" w:rsidP="00A95D1F">
            <w:pPr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6958763" w14:textId="77777777" w:rsidR="00033F17" w:rsidRPr="00E2673C" w:rsidRDefault="00033F17" w:rsidP="00A95D1F">
            <w:pPr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ผู้ให้การสนับสนุน</w:t>
            </w:r>
          </w:p>
        </w:tc>
        <w:tc>
          <w:tcPr>
            <w:tcW w:w="2714" w:type="dxa"/>
          </w:tcPr>
          <w:p w14:paraId="0177963E" w14:textId="77777777" w:rsidR="00033F17" w:rsidRPr="00E2673C" w:rsidRDefault="00033F17" w:rsidP="00A95D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63CB819E" w14:textId="77777777" w:rsidR="00033F17" w:rsidRPr="00E2673C" w:rsidRDefault="00033F17" w:rsidP="00A95D1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ผู้กู้ยืม</w:t>
            </w:r>
          </w:p>
        </w:tc>
        <w:tc>
          <w:tcPr>
            <w:tcW w:w="181" w:type="dxa"/>
          </w:tcPr>
          <w:p w14:paraId="113873FA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hideMark/>
          </w:tcPr>
          <w:p w14:paraId="3DC5FA23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ความสัมพันธ์ระหว่างบริษัท</w:t>
            </w:r>
          </w:p>
        </w:tc>
        <w:tc>
          <w:tcPr>
            <w:tcW w:w="178" w:type="dxa"/>
            <w:gridSpan w:val="2"/>
          </w:tcPr>
          <w:p w14:paraId="6F19F30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518CECA5" w14:textId="36CCB7D9" w:rsidR="00033F17" w:rsidRPr="00E2673C" w:rsidRDefault="00033F17" w:rsidP="00A95D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3100CE" w:rsidRPr="00E2673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กันย</w:t>
            </w:r>
            <w:r w:rsidRPr="00E2673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ายน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265F4A16" w14:textId="77777777" w:rsidR="00033F17" w:rsidRPr="00E2673C" w:rsidRDefault="00033F17" w:rsidP="00A95D1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30AA0728" w14:textId="77777777" w:rsidR="00033F17" w:rsidRPr="00E2673C" w:rsidRDefault="00033F17" w:rsidP="00A95D1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E2673C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E2673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033F17" w:rsidRPr="00E2673C" w14:paraId="2EF6F59C" w14:textId="77777777" w:rsidTr="00A95D1F">
        <w:trPr>
          <w:gridAfter w:val="1"/>
          <w:wAfter w:w="10" w:type="dxa"/>
          <w:cantSplit/>
          <w:tblHeader/>
        </w:trPr>
        <w:tc>
          <w:tcPr>
            <w:tcW w:w="2681" w:type="dxa"/>
          </w:tcPr>
          <w:p w14:paraId="338E3B19" w14:textId="77777777" w:rsidR="00033F17" w:rsidRPr="00E2673C" w:rsidRDefault="00033F17" w:rsidP="00A95D1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</w:tcPr>
          <w:p w14:paraId="727DF8EF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3D44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24B34731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CBEDA67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5" w:type="dxa"/>
            <w:gridSpan w:val="3"/>
            <w:hideMark/>
          </w:tcPr>
          <w:p w14:paraId="10CD4C5B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(</w:t>
            </w:r>
            <w:r w:rsidRPr="00E2673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2673C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33F17" w:rsidRPr="00E2673C" w14:paraId="7759C06A" w14:textId="77777777" w:rsidTr="00A95D1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53391E23" w14:textId="77777777" w:rsidR="00033F17" w:rsidRPr="00E2673C" w:rsidRDefault="00033F17" w:rsidP="003B22C5">
            <w:pPr>
              <w:tabs>
                <w:tab w:val="clear" w:pos="454"/>
                <w:tab w:val="left" w:pos="186"/>
              </w:tabs>
              <w:spacing w:line="240" w:lineRule="auto"/>
              <w:ind w:left="470" w:hanging="464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pacing w:val="-10"/>
                <w:sz w:val="30"/>
                <w:szCs w:val="30"/>
              </w:rPr>
              <w:t>-</w:t>
            </w:r>
            <w:r w:rsidRPr="00E2673C">
              <w:rPr>
                <w:rFonts w:ascii="Angsana New" w:hAnsi="Angsana New" w:cs="Angsana New" w:hint="cs"/>
                <w:spacing w:val="-10"/>
                <w:sz w:val="30"/>
                <w:szCs w:val="30"/>
              </w:rPr>
              <w:tab/>
            </w:r>
            <w:r w:rsidRPr="00E2673C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 xml:space="preserve">บริษัท และ บริษัท บูทิค </w:t>
            </w:r>
            <w:proofErr w:type="gramStart"/>
            <w:r w:rsidRPr="00E2673C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กรุ๊ป</w:t>
            </w:r>
            <w:r w:rsidRPr="00E2673C">
              <w:rPr>
                <w:rFonts w:ascii="Angsana New" w:hAnsi="Angsana New" w:cs="Angsana New" w:hint="cs"/>
                <w:spacing w:val="-10"/>
                <w:sz w:val="30"/>
                <w:szCs w:val="30"/>
              </w:rPr>
              <w:t xml:space="preserve">  </w:t>
            </w:r>
            <w:r w:rsidRPr="00E2673C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จำกัด</w:t>
            </w:r>
            <w:proofErr w:type="gramEnd"/>
          </w:p>
        </w:tc>
        <w:tc>
          <w:tcPr>
            <w:tcW w:w="2714" w:type="dxa"/>
            <w:hideMark/>
          </w:tcPr>
          <w:p w14:paraId="514614F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บูทิค แอสเซ็ทส์ จำกัด</w:t>
            </w:r>
          </w:p>
          <w:p w14:paraId="089ED898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บูทิค บูเลอวาร์ด จำกัด</w:t>
            </w:r>
          </w:p>
          <w:p w14:paraId="50E7EDAC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บูทิค แลนด์ จำกัด และ</w:t>
            </w:r>
          </w:p>
          <w:p w14:paraId="6C95D100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บูทิค เรียลตี้ จำกัด</w:t>
            </w:r>
          </w:p>
        </w:tc>
        <w:tc>
          <w:tcPr>
            <w:tcW w:w="181" w:type="dxa"/>
          </w:tcPr>
          <w:p w14:paraId="4A7FCDF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40D0BA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84720A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17ACD8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64EB1AF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  <w:gridSpan w:val="2"/>
            <w:vAlign w:val="bottom"/>
          </w:tcPr>
          <w:p w14:paraId="540370E6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30EF7BB" w14:textId="1B1FB499" w:rsidR="00033F17" w:rsidRPr="00E2673C" w:rsidRDefault="008E7202" w:rsidP="00A95D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629,609</w:t>
            </w:r>
          </w:p>
        </w:tc>
        <w:tc>
          <w:tcPr>
            <w:tcW w:w="178" w:type="dxa"/>
            <w:vAlign w:val="bottom"/>
          </w:tcPr>
          <w:p w14:paraId="1042820D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283DA47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631,163</w:t>
            </w:r>
          </w:p>
        </w:tc>
      </w:tr>
      <w:tr w:rsidR="00033F17" w:rsidRPr="00E2673C" w14:paraId="1757F1D8" w14:textId="77777777" w:rsidTr="00A95D1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49378E8E" w14:textId="77777777" w:rsidR="00033F17" w:rsidRPr="00E2673C" w:rsidRDefault="00033F17" w:rsidP="00A95D1F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บูทิค ป่าตอง สาย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</w:p>
          <w:p w14:paraId="7364B4BA" w14:textId="77777777" w:rsidR="00033F17" w:rsidRPr="00E2673C" w:rsidRDefault="00033F17" w:rsidP="003B2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470" w:hanging="45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โฮลดิ้งส์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</w:tcPr>
          <w:p w14:paraId="797626EC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4C0268B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 บูทิค ป่าตอง สาย</w:t>
            </w: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  <w:lang w:val="en-US"/>
              </w:rPr>
              <w:t>3</w:t>
            </w: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1A937140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256C540E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E17294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  <w:vAlign w:val="bottom"/>
          </w:tcPr>
          <w:p w14:paraId="2EF57B46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1A86E84D" w14:textId="7BDC9A44" w:rsidR="00033F17" w:rsidRPr="00E2673C" w:rsidRDefault="008E7202" w:rsidP="00A95D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321,894</w:t>
            </w:r>
          </w:p>
        </w:tc>
        <w:tc>
          <w:tcPr>
            <w:tcW w:w="178" w:type="dxa"/>
            <w:vAlign w:val="bottom"/>
          </w:tcPr>
          <w:p w14:paraId="448A8A78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1EEF5CA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321,873</w:t>
            </w:r>
          </w:p>
        </w:tc>
      </w:tr>
      <w:tr w:rsidR="00033F17" w:rsidRPr="00E2673C" w14:paraId="6C7F62D8" w14:textId="77777777" w:rsidTr="00A95D1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23E5AC6F" w14:textId="77777777" w:rsidR="00033F17" w:rsidRPr="00E2673C" w:rsidRDefault="00033F17" w:rsidP="00A95D1F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บูทิค พีเคเอ็นเอส จำกัด</w:t>
            </w:r>
          </w:p>
        </w:tc>
        <w:tc>
          <w:tcPr>
            <w:tcW w:w="2714" w:type="dxa"/>
            <w:hideMark/>
          </w:tcPr>
          <w:p w14:paraId="3D14E44F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บูทิค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พระโขนง ทรี จำกัด</w:t>
            </w:r>
          </w:p>
        </w:tc>
        <w:tc>
          <w:tcPr>
            <w:tcW w:w="181" w:type="dxa"/>
          </w:tcPr>
          <w:p w14:paraId="65877733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1" w:type="dxa"/>
            <w:gridSpan w:val="2"/>
            <w:vAlign w:val="bottom"/>
            <w:hideMark/>
          </w:tcPr>
          <w:p w14:paraId="18F4CAD4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15DEB1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  <w:vAlign w:val="bottom"/>
          </w:tcPr>
          <w:p w14:paraId="1C0CDE3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4B549AF" w14:textId="447818FE" w:rsidR="00033F17" w:rsidRPr="00E2673C" w:rsidRDefault="008E7202" w:rsidP="00A95D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193,739</w:t>
            </w:r>
          </w:p>
        </w:tc>
        <w:tc>
          <w:tcPr>
            <w:tcW w:w="178" w:type="dxa"/>
            <w:vAlign w:val="bottom"/>
          </w:tcPr>
          <w:p w14:paraId="29D8926C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475F686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188,474</w:t>
            </w:r>
          </w:p>
        </w:tc>
      </w:tr>
      <w:tr w:rsidR="00033F17" w:rsidRPr="00E2673C" w14:paraId="63B1165D" w14:textId="77777777" w:rsidTr="00A95D1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6DFFF586" w14:textId="77777777" w:rsidR="00033F17" w:rsidRPr="00E2673C" w:rsidRDefault="00033F17" w:rsidP="00A95D1F">
            <w:pPr>
              <w:tabs>
                <w:tab w:val="left" w:pos="27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บูทิค แบงค็อก สุขุมวิท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16-2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โฮลดิ้งส์ จำกัด</w:t>
            </w:r>
          </w:p>
        </w:tc>
        <w:tc>
          <w:tcPr>
            <w:tcW w:w="2714" w:type="dxa"/>
            <w:hideMark/>
          </w:tcPr>
          <w:p w14:paraId="0F7AF5AB" w14:textId="77777777" w:rsidR="00033F17" w:rsidRPr="00E2673C" w:rsidRDefault="00033F17" w:rsidP="00A95D1F">
            <w:pPr>
              <w:pStyle w:val="acctfourfigures"/>
              <w:tabs>
                <w:tab w:val="decimal" w:pos="565"/>
              </w:tabs>
              <w:spacing w:line="240" w:lineRule="auto"/>
              <w:ind w:left="191" w:right="11" w:hanging="180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</w:p>
          <w:p w14:paraId="7B2F4875" w14:textId="77777777" w:rsidR="00033F17" w:rsidRPr="00E2673C" w:rsidRDefault="00033F17" w:rsidP="00A95D1F">
            <w:pPr>
              <w:pStyle w:val="acctfourfigures"/>
              <w:tabs>
                <w:tab w:val="decimal" w:pos="565"/>
              </w:tabs>
              <w:spacing w:line="240" w:lineRule="auto"/>
              <w:ind w:left="191" w:right="11" w:hanging="180"/>
              <w:rPr>
                <w:rFonts w:ascii="Angsana New" w:hAnsi="Angsana New" w:cs="Angsana New"/>
                <w:spacing w:val="-8"/>
                <w:sz w:val="30"/>
                <w:szCs w:val="30"/>
                <w:rtl/>
                <w:cs/>
              </w:rPr>
            </w:pPr>
            <w:r w:rsidRPr="00E2673C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บริษัท บูทิค แบงค็อก สุขุมวิท</w:t>
            </w:r>
            <w:r w:rsidRPr="00E2673C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pacing w:val="-8"/>
                <w:sz w:val="30"/>
                <w:szCs w:val="30"/>
                <w:lang w:val="en-US" w:bidi="th-TH"/>
              </w:rPr>
              <w:t>16</w:t>
            </w:r>
            <w:r w:rsidRPr="00E2673C">
              <w:rPr>
                <w:rFonts w:ascii="Angsana New" w:hAnsi="Angsana New" w:cs="Angsana New" w:hint="cs"/>
                <w:spacing w:val="-8"/>
                <w:sz w:val="30"/>
                <w:szCs w:val="30"/>
                <w:lang w:bidi="th-TH"/>
              </w:rPr>
              <w:t>-</w:t>
            </w:r>
            <w:r w:rsidRPr="00E2673C">
              <w:rPr>
                <w:rFonts w:ascii="Angsana New" w:hAnsi="Angsana New" w:cs="Angsana New" w:hint="cs"/>
                <w:spacing w:val="-8"/>
                <w:sz w:val="30"/>
                <w:szCs w:val="30"/>
                <w:lang w:val="en-US" w:bidi="th-TH"/>
              </w:rPr>
              <w:t>2</w:t>
            </w:r>
            <w:r w:rsidRPr="00E2673C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E2673C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5FFB9834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520AEBB7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01A9BE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D9A4D5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  <w:vAlign w:val="bottom"/>
          </w:tcPr>
          <w:p w14:paraId="32954BCF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48A022B" w14:textId="00688958" w:rsidR="00033F17" w:rsidRPr="00E2673C" w:rsidRDefault="008E7202" w:rsidP="00A95D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124,060</w:t>
            </w:r>
          </w:p>
        </w:tc>
        <w:tc>
          <w:tcPr>
            <w:tcW w:w="178" w:type="dxa"/>
            <w:vAlign w:val="bottom"/>
          </w:tcPr>
          <w:p w14:paraId="5D81E76A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B97A566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124,060</w:t>
            </w:r>
          </w:p>
        </w:tc>
      </w:tr>
      <w:tr w:rsidR="00033F17" w:rsidRPr="00E2673C" w14:paraId="550695BA" w14:textId="77777777" w:rsidTr="00A95D1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1BB3E599" w14:textId="77777777" w:rsidR="00033F17" w:rsidRPr="00E2673C" w:rsidRDefault="00033F17" w:rsidP="00A95D1F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-   บริษัท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บูทิค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กมลา โฮลดิ้งส์ จำกัด</w:t>
            </w:r>
          </w:p>
        </w:tc>
        <w:tc>
          <w:tcPr>
            <w:tcW w:w="2714" w:type="dxa"/>
            <w:hideMark/>
          </w:tcPr>
          <w:p w14:paraId="5F7BE311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บูทิค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กมลา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2EC2DDC4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4C272D6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BC2BEC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  <w:vAlign w:val="bottom"/>
          </w:tcPr>
          <w:p w14:paraId="77EDCEB4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91FC4A6" w14:textId="6100217A" w:rsidR="00033F17" w:rsidRPr="00E2673C" w:rsidRDefault="008E7202" w:rsidP="00A95D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44,300</w:t>
            </w:r>
          </w:p>
        </w:tc>
        <w:tc>
          <w:tcPr>
            <w:tcW w:w="178" w:type="dxa"/>
            <w:vAlign w:val="bottom"/>
          </w:tcPr>
          <w:p w14:paraId="52C81ED9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2543F20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44,300</w:t>
            </w:r>
          </w:p>
        </w:tc>
      </w:tr>
      <w:tr w:rsidR="00033F17" w:rsidRPr="00E2673C" w14:paraId="48EEA264" w14:textId="77777777" w:rsidTr="00A95D1F">
        <w:trPr>
          <w:gridAfter w:val="1"/>
          <w:wAfter w:w="7" w:type="dxa"/>
          <w:cantSplit/>
        </w:trPr>
        <w:tc>
          <w:tcPr>
            <w:tcW w:w="2681" w:type="dxa"/>
          </w:tcPr>
          <w:p w14:paraId="78AAD802" w14:textId="77777777" w:rsidR="00033F17" w:rsidRPr="00E2673C" w:rsidRDefault="00033F17" w:rsidP="00A95D1F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</w:rPr>
              <w:t>-   บริษัท</w:t>
            </w:r>
          </w:p>
        </w:tc>
        <w:tc>
          <w:tcPr>
            <w:tcW w:w="2714" w:type="dxa"/>
          </w:tcPr>
          <w:p w14:paraId="4D2DC3F4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บูทิค</w:t>
            </w:r>
            <w:r w:rsidRPr="00E267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เซอร์วิสท์ </w:t>
            </w:r>
          </w:p>
          <w:p w14:paraId="6FC351F6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อพาร์ทเม้นท์ส จำกัด</w:t>
            </w:r>
          </w:p>
        </w:tc>
        <w:tc>
          <w:tcPr>
            <w:tcW w:w="181" w:type="dxa"/>
          </w:tcPr>
          <w:p w14:paraId="332C40E8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</w:p>
        </w:tc>
        <w:tc>
          <w:tcPr>
            <w:tcW w:w="1361" w:type="dxa"/>
            <w:gridSpan w:val="2"/>
            <w:vAlign w:val="bottom"/>
          </w:tcPr>
          <w:p w14:paraId="43C2C58B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  <w:vAlign w:val="bottom"/>
          </w:tcPr>
          <w:p w14:paraId="2221475B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1BB2A13" w14:textId="250FFA2D" w:rsidR="00033F17" w:rsidRPr="00E2673C" w:rsidRDefault="008E7202" w:rsidP="00A95D1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20,245</w:t>
            </w:r>
          </w:p>
        </w:tc>
        <w:tc>
          <w:tcPr>
            <w:tcW w:w="178" w:type="dxa"/>
            <w:vAlign w:val="bottom"/>
          </w:tcPr>
          <w:p w14:paraId="344A07B3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7162DFB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33F17" w:rsidRPr="00E2673C" w14:paraId="62EB1AC4" w14:textId="77777777" w:rsidTr="00A95D1F">
        <w:trPr>
          <w:cantSplit/>
        </w:trPr>
        <w:tc>
          <w:tcPr>
            <w:tcW w:w="6930" w:type="dxa"/>
            <w:gridSpan w:val="4"/>
            <w:hideMark/>
          </w:tcPr>
          <w:p w14:paraId="05D8B69D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รวมหนี้สินที่อาจเกิดขึ้นจากการให้การสนับสนุนทางการเงิน</w:t>
            </w:r>
          </w:p>
        </w:tc>
        <w:tc>
          <w:tcPr>
            <w:tcW w:w="178" w:type="dxa"/>
            <w:gridSpan w:val="2"/>
          </w:tcPr>
          <w:p w14:paraId="65E2682B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C3303C" w14:textId="046D6CDB" w:rsidR="00033F17" w:rsidRPr="00E2673C" w:rsidRDefault="008E7202" w:rsidP="00A95D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1,333,307</w:t>
            </w:r>
          </w:p>
        </w:tc>
        <w:tc>
          <w:tcPr>
            <w:tcW w:w="178" w:type="dxa"/>
          </w:tcPr>
          <w:p w14:paraId="101E35E2" w14:textId="77777777" w:rsidR="00033F17" w:rsidRPr="00E2673C" w:rsidRDefault="00033F17" w:rsidP="00A95D1F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05C889" w14:textId="77777777" w:rsidR="00033F17" w:rsidRPr="00E2673C" w:rsidRDefault="00033F17" w:rsidP="00A95D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2673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1,309,870</w:t>
            </w:r>
          </w:p>
        </w:tc>
      </w:tr>
    </w:tbl>
    <w:p w14:paraId="793992C0" w14:textId="77777777" w:rsidR="000A5D7B" w:rsidRPr="00E2673C" w:rsidRDefault="000A5D7B"/>
    <w:p w14:paraId="30BFD0DA" w14:textId="77777777" w:rsidR="00D813B6" w:rsidRPr="00E2673C" w:rsidRDefault="00D813B6" w:rsidP="001B7B66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18"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u w:val="none"/>
        </w:rPr>
      </w:pPr>
    </w:p>
    <w:p w14:paraId="1120E758" w14:textId="77777777" w:rsidR="001505C8" w:rsidRPr="00E2673C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9BC13D6" w14:textId="2877A5D0" w:rsidR="001E2612" w:rsidRPr="00E2673C" w:rsidRDefault="001E2612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สัญญาจำหน่ายเงินลงทุนในบริษัทย่อย</w:t>
      </w:r>
    </w:p>
    <w:p w14:paraId="4F51CE03" w14:textId="77777777" w:rsidR="001E2612" w:rsidRPr="00E2673C" w:rsidRDefault="001E2612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18A963A8" w14:textId="30DF6750" w:rsidR="00BF664A" w:rsidRPr="00E2673C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โครงการ </w:t>
      </w:r>
      <w:r w:rsidRPr="00E2673C">
        <w:rPr>
          <w:rFonts w:ascii="Angsana New" w:hAnsi="Angsana New" w:cs="Angsana New"/>
          <w:b/>
          <w:bCs/>
          <w:i/>
          <w:iCs/>
          <w:sz w:val="30"/>
          <w:szCs w:val="30"/>
        </w:rPr>
        <w:t>Hyatt</w:t>
      </w:r>
    </w:p>
    <w:p w14:paraId="3560DF60" w14:textId="77777777" w:rsidR="00BF664A" w:rsidRPr="00E2673C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0663A51" w14:textId="41C38D86" w:rsidR="00BF664A" w:rsidRPr="00E2673C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</w:rPr>
        <w:t>BT Phuket Holdings Ltd (“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ผู้ขาย”)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736463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เช่น</w:t>
      </w:r>
      <w:r w:rsidR="00736463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 ในกรณีเช่นนี้ความรับผิดรวมของผู้ขายจะต้องไม่เกินราคาซื้อและผู้ซื้อต้องส่งหนังสือแจ้ง</w:t>
      </w:r>
      <w:r w:rsidR="00386ABA" w:rsidRPr="00E2673C">
        <w:rPr>
          <w:rFonts w:ascii="Angsana New" w:hAnsi="Angsana New" w:cs="Angsana New"/>
          <w:sz w:val="30"/>
          <w:szCs w:val="30"/>
          <w:cs/>
        </w:rPr>
        <w:br/>
      </w:r>
      <w:r w:rsidR="00736463" w:rsidRPr="00E2673C">
        <w:rPr>
          <w:rFonts w:ascii="Angsana New" w:hAnsi="Angsana New" w:cs="Angsana New"/>
          <w:sz w:val="30"/>
          <w:szCs w:val="30"/>
          <w:cs/>
        </w:rPr>
        <w:t>เป็นลายลักษณ์อักษร</w:t>
      </w:r>
      <w:r w:rsidR="00736463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28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E763D" w:rsidRPr="00E2673C">
        <w:rPr>
          <w:rFonts w:ascii="Angsana New" w:hAnsi="Angsana New" w:cs="Angsana New"/>
          <w:sz w:val="30"/>
          <w:szCs w:val="30"/>
        </w:rPr>
        <w:t>2563</w:t>
      </w:r>
      <w:r w:rsidR="000A0675"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(ภายใน </w:t>
      </w:r>
      <w:r w:rsidR="006E763D" w:rsidRPr="00E2673C">
        <w:rPr>
          <w:rFonts w:ascii="Angsana New" w:hAnsi="Angsana New" w:cs="Angsana New"/>
          <w:sz w:val="30"/>
          <w:szCs w:val="30"/>
        </w:rPr>
        <w:t>2</w:t>
      </w:r>
      <w:r w:rsidR="000A0675" w:rsidRPr="00E2673C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ปีนับจากวันที่ปิดสมุดทะเบียน)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สำหรับการเรียกร้องสิทธิใด</w:t>
      </w:r>
      <w:r w:rsidR="00A138AE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ๆ นอกเหนือจากภาระผูกพันทางภาษี</w:t>
      </w:r>
      <w:r w:rsidR="00736463"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และภายในวันที่ </w:t>
      </w:r>
      <w:r w:rsidR="006E763D" w:rsidRPr="00E2673C">
        <w:rPr>
          <w:rFonts w:ascii="Angsana New" w:hAnsi="Angsana New" w:cs="Angsana New"/>
          <w:sz w:val="30"/>
          <w:szCs w:val="30"/>
        </w:rPr>
        <w:t>28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6E763D" w:rsidRPr="00E2673C">
        <w:rPr>
          <w:rFonts w:ascii="Angsana New" w:hAnsi="Angsana New" w:cs="Angsana New"/>
          <w:sz w:val="30"/>
          <w:szCs w:val="30"/>
        </w:rPr>
        <w:t>2566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6E763D" w:rsidRPr="00E2673C">
        <w:rPr>
          <w:rFonts w:ascii="Angsana New" w:hAnsi="Angsana New" w:cs="Angsana New"/>
          <w:sz w:val="30"/>
          <w:szCs w:val="30"/>
        </w:rPr>
        <w:t>5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ปีนับจากวันปิดสมุดทะเบียน)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สำหรับการเรียกร้องใด</w:t>
      </w:r>
      <w:r w:rsidR="00A138AE" w:rsidRPr="00E2673C">
        <w:rPr>
          <w:rFonts w:ascii="Angsana New" w:hAnsi="Angsana New" w:cs="Angsana New"/>
          <w:sz w:val="30"/>
          <w:szCs w:val="30"/>
        </w:rPr>
        <w:t xml:space="preserve"> </w:t>
      </w:r>
      <w:r w:rsidR="00736463" w:rsidRPr="00E2673C">
        <w:rPr>
          <w:rFonts w:ascii="Angsana New" w:hAnsi="Angsana New" w:cs="Angsana New"/>
          <w:sz w:val="30"/>
          <w:szCs w:val="30"/>
          <w:cs/>
        </w:rPr>
        <w:t>ๆ ที่เกี่ยวข้องกับภาระผูกพันทางภาษี</w:t>
      </w:r>
    </w:p>
    <w:p w14:paraId="4CD82A77" w14:textId="77777777" w:rsidR="003912D9" w:rsidRPr="00E2673C" w:rsidRDefault="003912D9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1BE1E66F" w14:textId="0819D6B1" w:rsidR="00ED1CDB" w:rsidRPr="00E2673C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</w:t>
      </w:r>
      <w:r w:rsidR="00386ABA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การซื้อที่จะดำเนินการและคำนวณโดยผู้ขาย รวมทั้งสอบทานโดยผู้ซื้อ</w:t>
      </w:r>
    </w:p>
    <w:p w14:paraId="4451E393" w14:textId="77777777" w:rsidR="00BF664A" w:rsidRPr="00E2673C" w:rsidRDefault="00BF664A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14946189" w14:textId="2C82939D" w:rsidR="00BF664A" w:rsidRPr="00E2673C" w:rsidRDefault="00BF664A" w:rsidP="0000295D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/>
          <w:bCs/>
          <w:sz w:val="30"/>
          <w:szCs w:val="30"/>
          <w:u w:val="none"/>
        </w:rPr>
      </w:pP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ณ วันที่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30</w:t>
      </w:r>
      <w:r w:rsidR="00BF514F" w:rsidRPr="00E2673C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="001705E8" w:rsidRPr="00E2673C">
        <w:rPr>
          <w:rFonts w:ascii="Angsana New" w:hAnsi="Angsana New" w:cs="Angsana New" w:hint="cs"/>
          <w:sz w:val="30"/>
          <w:szCs w:val="30"/>
          <w:u w:val="none"/>
          <w:cs/>
        </w:rPr>
        <w:t>กันย</w:t>
      </w:r>
      <w:r w:rsidR="00BF514F"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ายน </w:t>
      </w:r>
      <w:r w:rsidR="006E763D" w:rsidRPr="00E2673C">
        <w:rPr>
          <w:rFonts w:ascii="Angsana New" w:hAnsi="Angsana New" w:cs="Angsana New"/>
          <w:sz w:val="30"/>
          <w:szCs w:val="30"/>
          <w:u w:val="none"/>
        </w:rPr>
        <w:t>256</w:t>
      </w:r>
      <w:r w:rsidR="00105899" w:rsidRPr="00E2673C">
        <w:rPr>
          <w:rFonts w:ascii="Angsana New" w:hAnsi="Angsana New" w:cs="Angsana New"/>
          <w:sz w:val="30"/>
          <w:szCs w:val="30"/>
          <w:u w:val="none"/>
        </w:rPr>
        <w:t>4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 xml:space="preserve"> ผู้ขาย</w:t>
      </w:r>
      <w:r w:rsidRPr="00E2673C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u w:val="none"/>
          <w:cs/>
        </w:rPr>
        <w:t>(บริษัทย่อย) ไม่ได้รับหนังสือแจ้งภาระหนี้ดังกล่าวจากผู้ซื้อ</w:t>
      </w:r>
    </w:p>
    <w:p w14:paraId="1B6E8429" w14:textId="77777777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Cordia New"/>
          <w:sz w:val="30"/>
          <w:szCs w:val="30"/>
        </w:rPr>
      </w:pPr>
    </w:p>
    <w:p w14:paraId="79D0E5FE" w14:textId="77777777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 พระโขนง</w:t>
      </w:r>
    </w:p>
    <w:p w14:paraId="5E143DF4" w14:textId="77777777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9999D12" w14:textId="624E05C9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บูทิค พีเคเอ็น จำกัด และ</w:t>
      </w:r>
      <w:r w:rsidRPr="00E2673C">
        <w:rPr>
          <w:rFonts w:ascii="Angsana New" w:hAnsi="Angsana New" w:cs="Angsana New"/>
          <w:sz w:val="30"/>
          <w:szCs w:val="30"/>
        </w:rPr>
        <w:t xml:space="preserve"> BT PKN Holdings Limited (“</w:t>
      </w:r>
      <w:r w:rsidRPr="00E2673C">
        <w:rPr>
          <w:rFonts w:ascii="Angsana New" w:hAnsi="Angsana New" w:cs="Angsana New"/>
          <w:sz w:val="30"/>
          <w:szCs w:val="30"/>
          <w:cs/>
        </w:rPr>
        <w:t>ผู้ขาย</w:t>
      </w:r>
      <w:r w:rsidRPr="00E2673C">
        <w:rPr>
          <w:rFonts w:ascii="Angsana New" w:hAnsi="Angsana New" w:cs="Angsana New"/>
          <w:sz w:val="30"/>
          <w:szCs w:val="30"/>
        </w:rPr>
        <w:t xml:space="preserve">”) </w:t>
      </w:r>
      <w:r w:rsidRPr="00E2673C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</w:t>
      </w:r>
      <w:r w:rsidR="00386ABA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ซึ่งรวมถึงหนี้สินที่อาจเกิดขึ้นหากผู้ขายผิดเงื่อนไขที่ระบุไว้ในสัญญา เช่น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 ตามสัญญาซื้อขาย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</w:p>
    <w:p w14:paraId="53E33DD9" w14:textId="5748374D" w:rsidR="001505C8" w:rsidRPr="00E2673C" w:rsidRDefault="0015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4451975" w14:textId="489D4169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กรกฎาคม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2562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บริษัท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บูทิค พีเคเอ็น จำกัดและ</w:t>
      </w:r>
      <w:r w:rsidRPr="00E2673C">
        <w:rPr>
          <w:rFonts w:ascii="Angsana New" w:hAnsi="Angsana New" w:cs="Angsana New"/>
          <w:sz w:val="30"/>
          <w:szCs w:val="30"/>
        </w:rPr>
        <w:t xml:space="preserve"> BT PKN Holdings Limited </w:t>
      </w:r>
      <w:r w:rsidRPr="00E2673C">
        <w:rPr>
          <w:rFonts w:ascii="Angsana New" w:hAnsi="Angsana New" w:cs="Angsana New"/>
          <w:sz w:val="30"/>
          <w:szCs w:val="30"/>
          <w:cs/>
        </w:rPr>
        <w:t>ได้ทำหนังสือค้ำประกัน</w:t>
      </w:r>
      <w:r w:rsidR="00386ABA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จากธนาคารพาณิชย์แห่งหนึ่งและมอบให้แก่ผู้ซื้อเพื่อค้ำประกันหนี้สินที่อาจเกิดขึ้นหากผู้ขายผิดเงื่อนไขที่ระบุไว้</w:t>
      </w:r>
      <w:r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ในสัญญา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47</w:t>
      </w:r>
      <w:r w:rsidRPr="00E2673C">
        <w:rPr>
          <w:rFonts w:ascii="Angsana New" w:hAnsi="Angsana New" w:cs="Angsana New"/>
          <w:sz w:val="30"/>
          <w:szCs w:val="30"/>
        </w:rPr>
        <w:t>.</w:t>
      </w:r>
      <w:r w:rsidR="006E763D" w:rsidRPr="00E2673C">
        <w:rPr>
          <w:rFonts w:ascii="Angsana New" w:hAnsi="Angsana New" w:cs="Angsana New"/>
          <w:sz w:val="30"/>
          <w:szCs w:val="30"/>
        </w:rPr>
        <w:t>85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ล้านบาท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โดยการค้ำประกันจะสิ้นสุดในปี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="006E763D" w:rsidRPr="00E2673C">
        <w:rPr>
          <w:rFonts w:ascii="Angsana New" w:hAnsi="Angsana New" w:cs="Angsana New"/>
          <w:sz w:val="30"/>
          <w:szCs w:val="30"/>
        </w:rPr>
        <w:t>2565</w:t>
      </w:r>
    </w:p>
    <w:p w14:paraId="1DF673DB" w14:textId="77777777" w:rsidR="003B2251" w:rsidRPr="00E2673C" w:rsidRDefault="003B2251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39EE4EF5" w14:textId="62E25CAC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ตามหนังสือสัญญาซื้อขายหุ้น ผู้ขายและผู้ซื้อตกลงว่าราคาขายขึ้นอยู่กับการปรับปรุงรายการภายหลัง</w:t>
      </w:r>
      <w:r w:rsidR="00386ABA"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/>
          <w:sz w:val="30"/>
          <w:szCs w:val="30"/>
          <w:cs/>
        </w:rPr>
        <w:t>การซื้อที่จะดำเนินการและคำนวณโดยผู้ขาย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/>
          <w:sz w:val="30"/>
          <w:szCs w:val="30"/>
          <w:cs/>
        </w:rPr>
        <w:t>รวมทั้งสอบทานโดยผู้ซื้อ</w:t>
      </w:r>
    </w:p>
    <w:p w14:paraId="0657E25A" w14:textId="77777777" w:rsidR="00470D74" w:rsidRPr="00E2673C" w:rsidRDefault="00470D74" w:rsidP="0000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0266A242" w14:textId="77777777" w:rsidR="003913E5" w:rsidRDefault="00391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EE16DE0" w14:textId="0F0E5572" w:rsidR="00B90395" w:rsidRPr="00BD65C2" w:rsidRDefault="003913E5" w:rsidP="003913E5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913E5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 xml:space="preserve">ต่อมา ณ วันที่ </w:t>
      </w:r>
      <w:r w:rsidRPr="003913E5">
        <w:rPr>
          <w:rFonts w:ascii="Angsana New" w:hAnsi="Angsana New" w:cs="Angsana New"/>
          <w:sz w:val="30"/>
          <w:szCs w:val="30"/>
          <w:u w:val="none"/>
        </w:rPr>
        <w:t xml:space="preserve">3 </w:t>
      </w:r>
      <w:r w:rsidRPr="003913E5">
        <w:rPr>
          <w:rFonts w:ascii="Angsana New" w:hAnsi="Angsana New" w:cs="Angsana New" w:hint="cs"/>
          <w:sz w:val="30"/>
          <w:szCs w:val="30"/>
          <w:u w:val="none"/>
          <w:cs/>
        </w:rPr>
        <w:t xml:space="preserve">พฤศจิกายน </w:t>
      </w:r>
      <w:r w:rsidRPr="003913E5">
        <w:rPr>
          <w:rFonts w:ascii="Angsana New" w:hAnsi="Angsana New" w:cs="Angsana New"/>
          <w:sz w:val="30"/>
          <w:szCs w:val="30"/>
          <w:u w:val="none"/>
        </w:rPr>
        <w:t xml:space="preserve">2564 </w:t>
      </w:r>
      <w:r w:rsidRPr="003913E5">
        <w:rPr>
          <w:rFonts w:ascii="Angsana New" w:hAnsi="Angsana New" w:cs="Angsana New"/>
          <w:sz w:val="30"/>
          <w:szCs w:val="30"/>
          <w:u w:val="none"/>
          <w:cs/>
        </w:rPr>
        <w:t>บริษัท</w:t>
      </w:r>
      <w:r w:rsidRPr="003913E5">
        <w:rPr>
          <w:rFonts w:ascii="Angsana New" w:hAnsi="Angsana New" w:cs="Angsana New"/>
          <w:sz w:val="30"/>
          <w:szCs w:val="30"/>
          <w:u w:val="none"/>
        </w:rPr>
        <w:t xml:space="preserve"> </w:t>
      </w:r>
      <w:r w:rsidRPr="00BD65C2">
        <w:rPr>
          <w:rFonts w:ascii="Angsana New" w:hAnsi="Angsana New" w:cs="Angsana New" w:hint="cs"/>
          <w:sz w:val="30"/>
          <w:szCs w:val="30"/>
          <w:u w:val="none"/>
          <w:cs/>
        </w:rPr>
        <w:t>บูทิค พีเคเอ็น จำกัด และ</w:t>
      </w:r>
      <w:r w:rsidRPr="00BD65C2">
        <w:rPr>
          <w:rFonts w:ascii="Angsana New" w:hAnsi="Angsana New" w:cs="Angsana New" w:hint="cs"/>
          <w:sz w:val="30"/>
          <w:szCs w:val="30"/>
          <w:u w:val="none"/>
        </w:rPr>
        <w:t xml:space="preserve"> BT PKN Holdings Limited </w:t>
      </w:r>
      <w:r w:rsidRPr="00BD65C2">
        <w:rPr>
          <w:rFonts w:ascii="Angsana New" w:hAnsi="Angsana New" w:cs="Angsana New" w:hint="cs"/>
          <w:sz w:val="30"/>
          <w:szCs w:val="30"/>
          <w:u w:val="none"/>
          <w:cs/>
        </w:rPr>
        <w:t xml:space="preserve"> ได้ทำสัญญาเพิ่มเติมกับผู้ซื้อ เพื่อจ่ายชำระหนี้สินจากการรับประกันผลการดำเนินงาน และ</w:t>
      </w:r>
      <w:r w:rsidR="00736572" w:rsidRPr="00BD65C2">
        <w:rPr>
          <w:rFonts w:ascii="Angsana New" w:hAnsi="Angsana New" w:cs="Angsana New" w:hint="cs"/>
          <w:sz w:val="30"/>
          <w:szCs w:val="30"/>
          <w:u w:val="none"/>
          <w:cs/>
        </w:rPr>
        <w:t>ภาระผูกพันจาก</w:t>
      </w:r>
      <w:r w:rsidRPr="00BD65C2">
        <w:rPr>
          <w:rFonts w:ascii="Angsana New" w:hAnsi="Angsana New" w:cs="Angsana New" w:hint="cs"/>
          <w:sz w:val="30"/>
          <w:szCs w:val="30"/>
          <w:u w:val="none"/>
          <w:cs/>
        </w:rPr>
        <w:t>สัญญาจำหน่ายเงินลงทุนในบริษัทย่อยดังกล่าว</w:t>
      </w:r>
      <w:r w:rsidR="00736572" w:rsidRPr="00BD65C2">
        <w:rPr>
          <w:rFonts w:ascii="Angsana New" w:hAnsi="Angsana New" w:cs="Angsana New" w:hint="cs"/>
          <w:sz w:val="30"/>
          <w:szCs w:val="30"/>
          <w:u w:val="none"/>
          <w:cs/>
        </w:rPr>
        <w:t>จะสิ้นสุดลง</w:t>
      </w:r>
      <w:r w:rsidRPr="00BD65C2">
        <w:rPr>
          <w:rFonts w:ascii="Angsana New" w:hAnsi="Angsana New" w:cs="Angsana New" w:hint="cs"/>
          <w:sz w:val="30"/>
          <w:szCs w:val="30"/>
          <w:u w:val="none"/>
          <w:cs/>
        </w:rPr>
        <w:t xml:space="preserve"> หลังจากจ่ายชำระหนี้สินนี้ กลุ่มบริษัทจึงประมาณการและบันทึกหนี้สินจากการรับประกันเป็นจำนวน </w:t>
      </w:r>
      <w:r w:rsidRPr="00BD65C2">
        <w:rPr>
          <w:rFonts w:ascii="Angsana New" w:hAnsi="Angsana New" w:cs="Angsana New" w:hint="cs"/>
          <w:sz w:val="30"/>
          <w:szCs w:val="30"/>
          <w:u w:val="none"/>
        </w:rPr>
        <w:t xml:space="preserve">11.6 </w:t>
      </w:r>
      <w:r w:rsidRPr="00BD65C2">
        <w:rPr>
          <w:rFonts w:ascii="Angsana New" w:hAnsi="Angsana New" w:cs="Angsana New" w:hint="cs"/>
          <w:sz w:val="30"/>
          <w:szCs w:val="30"/>
          <w:u w:val="none"/>
          <w:cs/>
        </w:rPr>
        <w:t xml:space="preserve">ล้านบาท ณ วันที่ </w:t>
      </w:r>
      <w:r w:rsidRPr="00BD65C2">
        <w:rPr>
          <w:rFonts w:ascii="Angsana New" w:hAnsi="Angsana New" w:cs="Angsana New" w:hint="cs"/>
          <w:sz w:val="30"/>
          <w:szCs w:val="30"/>
          <w:u w:val="none"/>
        </w:rPr>
        <w:t xml:space="preserve">30 </w:t>
      </w:r>
      <w:r w:rsidRPr="00BD65C2">
        <w:rPr>
          <w:rFonts w:ascii="Angsana New" w:hAnsi="Angsana New" w:cs="Angsana New" w:hint="cs"/>
          <w:sz w:val="30"/>
          <w:szCs w:val="30"/>
          <w:u w:val="none"/>
          <w:cs/>
        </w:rPr>
        <w:t xml:space="preserve">กันยายน </w:t>
      </w:r>
      <w:r w:rsidRPr="00BD65C2">
        <w:rPr>
          <w:rFonts w:ascii="Angsana New" w:hAnsi="Angsana New" w:cs="Angsana New" w:hint="cs"/>
          <w:sz w:val="30"/>
          <w:szCs w:val="30"/>
          <w:u w:val="none"/>
        </w:rPr>
        <w:t>2564</w:t>
      </w:r>
    </w:p>
    <w:p w14:paraId="775DF76D" w14:textId="77777777" w:rsidR="003913E5" w:rsidRPr="00BD65C2" w:rsidRDefault="003913E5" w:rsidP="003913E5">
      <w:pPr>
        <w:rPr>
          <w:rFonts w:ascii="Angsana New" w:hAnsi="Angsana New" w:cs="Angsana New"/>
          <w:sz w:val="30"/>
          <w:szCs w:val="30"/>
          <w:cs/>
        </w:rPr>
      </w:pPr>
    </w:p>
    <w:p w14:paraId="77E5D09D" w14:textId="3268F8F4" w:rsidR="0022636C" w:rsidRPr="00E2673C" w:rsidRDefault="0022636C" w:rsidP="002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2673C">
        <w:rPr>
          <w:rFonts w:ascii="Angsana New" w:hAnsi="Angsana New" w:cs="Angsana New"/>
          <w:b/>
          <w:bCs/>
          <w:sz w:val="30"/>
          <w:szCs w:val="30"/>
        </w:rPr>
        <w:t>1</w:t>
      </w:r>
      <w:r w:rsidR="007749F8" w:rsidRPr="00E2673C">
        <w:rPr>
          <w:rFonts w:ascii="Angsana New" w:hAnsi="Angsana New" w:cs="Angsana New"/>
          <w:b/>
          <w:bCs/>
          <w:sz w:val="30"/>
          <w:szCs w:val="30"/>
        </w:rPr>
        <w:t>5</w:t>
      </w:r>
      <w:r w:rsidRPr="00E2673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2673C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0F8176B" w14:textId="77777777" w:rsidR="0022636C" w:rsidRPr="00E2673C" w:rsidRDefault="0022636C" w:rsidP="0022636C">
      <w:pPr>
        <w:rPr>
          <w:rFonts w:asciiTheme="majorBidi" w:hAnsiTheme="majorBidi" w:cstheme="majorBidi"/>
          <w:sz w:val="30"/>
          <w:szCs w:val="30"/>
        </w:rPr>
      </w:pPr>
    </w:p>
    <w:p w14:paraId="50ED7307" w14:textId="3E88B003" w:rsidR="00470D74" w:rsidRPr="008558EA" w:rsidRDefault="00736572" w:rsidP="00736572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736572">
        <w:rPr>
          <w:rFonts w:ascii="Angsana New" w:hAnsi="Angsana New" w:cs="Angsana New" w:hint="cs"/>
          <w:sz w:val="30"/>
          <w:szCs w:val="30"/>
          <w:cs/>
        </w:rPr>
        <w:t>ในประชุมคณะกรรมการบริษัท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ครั้งที่</w:t>
      </w:r>
      <w:r w:rsidR="00BD6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65C2">
        <w:rPr>
          <w:rFonts w:ascii="Angsana New" w:hAnsi="Angsana New" w:cs="Angsana New"/>
          <w:sz w:val="30"/>
          <w:szCs w:val="30"/>
        </w:rPr>
        <w:t>10/2564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="00BD65C2">
        <w:rPr>
          <w:rFonts w:ascii="Angsana New" w:hAnsi="Angsana New" w:cs="Angsana New"/>
          <w:sz w:val="30"/>
          <w:szCs w:val="30"/>
        </w:rPr>
        <w:t>14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BD65C2">
        <w:rPr>
          <w:rFonts w:ascii="Angsana New" w:hAnsi="Angsana New" w:cs="Angsana New"/>
          <w:sz w:val="30"/>
          <w:szCs w:val="30"/>
        </w:rPr>
        <w:t xml:space="preserve"> 2564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คณะกรรมการมีมติอนุมัติให้กลุ่มบริษัทจำหน่ายส่วนได้เสียทั้งหมดในบริษัท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แอสเซ็ทส์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ซึ่งเป็นการร่วมค้าทางอ้อม</w:t>
      </w:r>
      <w:r w:rsidR="00EF4687" w:rsidRPr="00736572">
        <w:rPr>
          <w:rFonts w:ascii="Angsana New" w:hAnsi="Angsana New" w:cs="Angsana New" w:hint="cs"/>
          <w:sz w:val="30"/>
          <w:szCs w:val="30"/>
          <w:cs/>
        </w:rPr>
        <w:t>ให้กับบริษัทที่ไม่เกี่ยว</w:t>
      </w:r>
      <w:r w:rsidR="00EF4687">
        <w:rPr>
          <w:rFonts w:ascii="Angsana New" w:hAnsi="Angsana New" w:cs="Angsana New"/>
          <w:sz w:val="30"/>
          <w:szCs w:val="30"/>
        </w:rPr>
        <w:br/>
      </w:r>
      <w:r w:rsidR="00EF4687" w:rsidRPr="00736572">
        <w:rPr>
          <w:rFonts w:ascii="Angsana New" w:hAnsi="Angsana New" w:cs="Angsana New" w:hint="cs"/>
          <w:sz w:val="30"/>
          <w:szCs w:val="30"/>
          <w:cs/>
        </w:rPr>
        <w:t>ข้องกันแห่งหนึ่ง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6572">
        <w:rPr>
          <w:rFonts w:ascii="Angsana New" w:hAnsi="Angsana New" w:cs="Angsana New" w:hint="cs"/>
          <w:sz w:val="30"/>
          <w:szCs w:val="30"/>
          <w:cs/>
        </w:rPr>
        <w:t>โดยสัญญาซื้อขายหุ้นเกิดขึ้นในเดือนตุลาคม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  <w:r w:rsidR="00BD65C2">
        <w:rPr>
          <w:rFonts w:ascii="Angsana New" w:hAnsi="Angsana New" w:cs="Angsana New"/>
          <w:sz w:val="30"/>
          <w:szCs w:val="30"/>
        </w:rPr>
        <w:t>2564</w:t>
      </w:r>
      <w:r w:rsidRPr="00736572">
        <w:rPr>
          <w:rFonts w:ascii="Angsana New" w:hAnsi="Angsana New" w:cs="Angsana New"/>
          <w:sz w:val="30"/>
          <w:szCs w:val="30"/>
          <w:cs/>
        </w:rPr>
        <w:t xml:space="preserve"> </w:t>
      </w:r>
    </w:p>
    <w:sectPr w:rsidR="00470D74" w:rsidRPr="008558EA" w:rsidSect="005670FC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8A88F" w14:textId="77777777" w:rsidR="00445A76" w:rsidRDefault="00445A76">
      <w:r>
        <w:separator/>
      </w:r>
    </w:p>
  </w:endnote>
  <w:endnote w:type="continuationSeparator" w:id="0">
    <w:p w14:paraId="5260B33C" w14:textId="77777777" w:rsidR="00445A76" w:rsidRDefault="0044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1419C" w14:textId="6A41AE4E" w:rsidR="00445A76" w:rsidRPr="000D2E24" w:rsidRDefault="00445A76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27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8635" w14:textId="6E1D80C4" w:rsidR="00445A76" w:rsidRPr="007B26E4" w:rsidRDefault="00445A76">
    <w:pPr>
      <w:pStyle w:val="Footer"/>
      <w:jc w:val="center"/>
      <w:rPr>
        <w:rFonts w:ascii="Angsana New" w:hAnsi="Angsana New" w:cs="Angsana New"/>
        <w:sz w:val="30"/>
      </w:rPr>
    </w:pPr>
    <w:r w:rsidRPr="007B26E4">
      <w:rPr>
        <w:rFonts w:ascii="Angsana New" w:hAnsi="Angsana New" w:cs="Angsana New"/>
        <w:sz w:val="30"/>
      </w:rPr>
      <w:fldChar w:fldCharType="begin"/>
    </w:r>
    <w:r w:rsidRPr="007B26E4">
      <w:rPr>
        <w:rFonts w:ascii="Angsana New" w:hAnsi="Angsana New" w:cs="Angsana New"/>
        <w:sz w:val="30"/>
      </w:rPr>
      <w:instrText xml:space="preserve"> PAGE   \* MERGEFORMAT </w:instrText>
    </w:r>
    <w:r w:rsidRPr="007B26E4">
      <w:rPr>
        <w:rFonts w:ascii="Angsana New" w:hAnsi="Angsana New" w:cs="Angsana New"/>
        <w:sz w:val="30"/>
      </w:rPr>
      <w:fldChar w:fldCharType="separate"/>
    </w:r>
    <w:r>
      <w:rPr>
        <w:rFonts w:ascii="Angsana New" w:hAnsi="Angsana New" w:cs="Angsana New"/>
        <w:noProof/>
        <w:sz w:val="30"/>
      </w:rPr>
      <w:t>37</w:t>
    </w:r>
    <w:r w:rsidRPr="007B26E4">
      <w:rPr>
        <w:rFonts w:ascii="Angsana New" w:hAnsi="Angsana New" w:cs="Angsana New"/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DBE55" w14:textId="5119A06A" w:rsidR="00445A76" w:rsidRPr="00020AE2" w:rsidRDefault="00445A7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38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A2B9E" w14:textId="456A97F5" w:rsidR="00445A76" w:rsidRPr="00DD4B04" w:rsidRDefault="00445A7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48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255C3" w14:textId="6B91FFF9" w:rsidR="00445A76" w:rsidRPr="00C827F6" w:rsidRDefault="00445A76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F4687">
      <w:rPr>
        <w:rFonts w:ascii="Angsana New" w:hAnsi="Angsana New"/>
        <w:noProof/>
        <w:sz w:val="30"/>
        <w:szCs w:val="30"/>
        <w:lang w:val="fr-FR"/>
      </w:rPr>
      <w:t>BC Q3'21 TH rev5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6E763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710D76E" w14:textId="77777777" w:rsidR="00445A76" w:rsidRPr="00C827F6" w:rsidRDefault="00445A76">
    <w:pPr>
      <w:pStyle w:val="Footer"/>
      <w:rPr>
        <w:lang w:val="fr-FR"/>
      </w:rPr>
    </w:pPr>
  </w:p>
  <w:p w14:paraId="0C258B07" w14:textId="77777777" w:rsidR="00445A76" w:rsidRDefault="00445A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36B4D" w14:textId="77777777" w:rsidR="00445A76" w:rsidRDefault="00445A76">
      <w:r>
        <w:separator/>
      </w:r>
    </w:p>
  </w:footnote>
  <w:footnote w:type="continuationSeparator" w:id="0">
    <w:p w14:paraId="7E9CE393" w14:textId="77777777" w:rsidR="00445A76" w:rsidRDefault="00445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96930" w14:textId="77777777" w:rsidR="00445A76" w:rsidRPr="00FA7747" w:rsidRDefault="00445A76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46453B97" w14:textId="77777777" w:rsidR="00445A76" w:rsidRPr="00FA7747" w:rsidRDefault="00445A76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0BF1EF" w14:textId="54CCA707" w:rsidR="00445A76" w:rsidRDefault="00445A76" w:rsidP="002901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B616C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D237C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Pr="00B616C1">
      <w:rPr>
        <w:rFonts w:ascii="Angsana New" w:hAnsi="Angsana New" w:cs="Angsana New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</w:p>
  <w:p w14:paraId="0A4D551D" w14:textId="77777777" w:rsidR="00445A76" w:rsidRPr="002A3610" w:rsidRDefault="00445A76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  <w:p w14:paraId="53C6F39B" w14:textId="77777777" w:rsidR="00445A76" w:rsidRDefault="00445A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6997E" w14:textId="5E073687" w:rsidR="00445A76" w:rsidRPr="00FA7747" w:rsidRDefault="00445A76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18EB44B4" w14:textId="77777777" w:rsidR="00445A76" w:rsidRPr="00FA7747" w:rsidRDefault="00445A76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4B75D46" w14:textId="52ECFBFE" w:rsidR="00445A76" w:rsidRDefault="00445A76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</w:p>
  <w:p w14:paraId="5981FC87" w14:textId="77777777" w:rsidR="00445A76" w:rsidRPr="00E4443A" w:rsidRDefault="00445A76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B1F05" w14:textId="77777777" w:rsidR="00445A76" w:rsidRPr="00FA7747" w:rsidRDefault="00445A76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57E1D6A9" w14:textId="77777777" w:rsidR="00445A76" w:rsidRPr="00FA7747" w:rsidRDefault="00445A76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F4F50D" w14:textId="59814975" w:rsidR="00445A76" w:rsidRDefault="00445A76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</w:p>
  <w:p w14:paraId="0969BD88" w14:textId="77777777" w:rsidR="00445A76" w:rsidRPr="00E4443A" w:rsidRDefault="00445A76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6084B" w14:textId="77777777" w:rsidR="00445A76" w:rsidRPr="00FA7747" w:rsidRDefault="00445A7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9A91558" w14:textId="77777777" w:rsidR="00445A76" w:rsidRPr="00FA7747" w:rsidRDefault="00445A7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6A47A41" w14:textId="312A368D" w:rsidR="00445A76" w:rsidRPr="00410770" w:rsidRDefault="00445A76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F2ECAC" w14:textId="77777777" w:rsidR="00445A76" w:rsidRPr="00074891" w:rsidRDefault="00445A76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84640" w14:textId="77777777" w:rsidR="00445A76" w:rsidRPr="00FA7747" w:rsidRDefault="00445A76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5FBBE395" w14:textId="77777777" w:rsidR="00445A76" w:rsidRPr="00FA7747" w:rsidRDefault="00445A76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16BF45" w14:textId="1576F8BE" w:rsidR="00445A76" w:rsidRDefault="00445A7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E763D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E763D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</w:p>
  <w:p w14:paraId="71B4825F" w14:textId="77777777" w:rsidR="00445A76" w:rsidRPr="00410770" w:rsidRDefault="00445A7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E8AC2" w14:textId="77777777" w:rsidR="00445A76" w:rsidRDefault="00445A76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2D00F92"/>
    <w:multiLevelType w:val="hybridMultilevel"/>
    <w:tmpl w:val="D898BF18"/>
    <w:lvl w:ilvl="0" w:tplc="9D485F5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3510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7" w15:restartNumberingAfterBreak="0">
    <w:nsid w:val="522D58B2"/>
    <w:multiLevelType w:val="hybridMultilevel"/>
    <w:tmpl w:val="B0A64256"/>
    <w:lvl w:ilvl="0" w:tplc="D842E9B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A987098"/>
    <w:multiLevelType w:val="hybridMultilevel"/>
    <w:tmpl w:val="E4FC2B6A"/>
    <w:lvl w:ilvl="0" w:tplc="D2325DBE">
      <w:start w:val="1"/>
      <w:numFmt w:val="thaiLetters"/>
      <w:lvlText w:val="(%1)"/>
      <w:lvlJc w:val="left"/>
      <w:pPr>
        <w:ind w:left="89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0"/>
  </w:num>
  <w:num w:numId="2">
    <w:abstractNumId w:val="1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0"/>
  </w:num>
  <w:num w:numId="12">
    <w:abstractNumId w:val="0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19"/>
    <w:rsid w:val="00000751"/>
    <w:rsid w:val="0000101C"/>
    <w:rsid w:val="00001534"/>
    <w:rsid w:val="000015A0"/>
    <w:rsid w:val="0000187C"/>
    <w:rsid w:val="00001894"/>
    <w:rsid w:val="00001A35"/>
    <w:rsid w:val="00001BEF"/>
    <w:rsid w:val="00001CD6"/>
    <w:rsid w:val="00001EA5"/>
    <w:rsid w:val="000023A1"/>
    <w:rsid w:val="000023B1"/>
    <w:rsid w:val="00002896"/>
    <w:rsid w:val="0000295D"/>
    <w:rsid w:val="00002A19"/>
    <w:rsid w:val="00002D6B"/>
    <w:rsid w:val="000031C5"/>
    <w:rsid w:val="00003243"/>
    <w:rsid w:val="000039AE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5E60"/>
    <w:rsid w:val="00006518"/>
    <w:rsid w:val="00006624"/>
    <w:rsid w:val="00006C88"/>
    <w:rsid w:val="00006EF1"/>
    <w:rsid w:val="000070A0"/>
    <w:rsid w:val="0000724D"/>
    <w:rsid w:val="00007514"/>
    <w:rsid w:val="00007B57"/>
    <w:rsid w:val="00010374"/>
    <w:rsid w:val="0001093A"/>
    <w:rsid w:val="00010B3F"/>
    <w:rsid w:val="00010DB4"/>
    <w:rsid w:val="000112EE"/>
    <w:rsid w:val="00011659"/>
    <w:rsid w:val="0001192B"/>
    <w:rsid w:val="00012E83"/>
    <w:rsid w:val="000135F7"/>
    <w:rsid w:val="0001364C"/>
    <w:rsid w:val="000141F7"/>
    <w:rsid w:val="00014273"/>
    <w:rsid w:val="00014609"/>
    <w:rsid w:val="00014CAB"/>
    <w:rsid w:val="00015325"/>
    <w:rsid w:val="000156DF"/>
    <w:rsid w:val="00015C52"/>
    <w:rsid w:val="00016616"/>
    <w:rsid w:val="00016879"/>
    <w:rsid w:val="00016F96"/>
    <w:rsid w:val="000179F5"/>
    <w:rsid w:val="00020021"/>
    <w:rsid w:val="00020144"/>
    <w:rsid w:val="000201BF"/>
    <w:rsid w:val="0002055E"/>
    <w:rsid w:val="00020882"/>
    <w:rsid w:val="00020AE2"/>
    <w:rsid w:val="00020E35"/>
    <w:rsid w:val="00020EE6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3DEC"/>
    <w:rsid w:val="00024953"/>
    <w:rsid w:val="00024F30"/>
    <w:rsid w:val="000260E3"/>
    <w:rsid w:val="00026130"/>
    <w:rsid w:val="00026132"/>
    <w:rsid w:val="0002666D"/>
    <w:rsid w:val="000274A2"/>
    <w:rsid w:val="00027A4F"/>
    <w:rsid w:val="00027BD5"/>
    <w:rsid w:val="00027E29"/>
    <w:rsid w:val="00027E89"/>
    <w:rsid w:val="00030570"/>
    <w:rsid w:val="00031662"/>
    <w:rsid w:val="000317BD"/>
    <w:rsid w:val="00031980"/>
    <w:rsid w:val="00031A44"/>
    <w:rsid w:val="00031A48"/>
    <w:rsid w:val="00031ADE"/>
    <w:rsid w:val="00031E29"/>
    <w:rsid w:val="0003275A"/>
    <w:rsid w:val="00032ABF"/>
    <w:rsid w:val="00033141"/>
    <w:rsid w:val="0003340E"/>
    <w:rsid w:val="00033483"/>
    <w:rsid w:val="00033EFB"/>
    <w:rsid w:val="00033F17"/>
    <w:rsid w:val="00034563"/>
    <w:rsid w:val="000351D6"/>
    <w:rsid w:val="00035878"/>
    <w:rsid w:val="00035A15"/>
    <w:rsid w:val="00036C24"/>
    <w:rsid w:val="00036C5D"/>
    <w:rsid w:val="00036E95"/>
    <w:rsid w:val="00037979"/>
    <w:rsid w:val="00037BA7"/>
    <w:rsid w:val="00037D2E"/>
    <w:rsid w:val="00037D6C"/>
    <w:rsid w:val="000401DD"/>
    <w:rsid w:val="000404E2"/>
    <w:rsid w:val="00040791"/>
    <w:rsid w:val="00040952"/>
    <w:rsid w:val="00040E69"/>
    <w:rsid w:val="00041597"/>
    <w:rsid w:val="00041888"/>
    <w:rsid w:val="00041C82"/>
    <w:rsid w:val="00041E72"/>
    <w:rsid w:val="00042456"/>
    <w:rsid w:val="00042F74"/>
    <w:rsid w:val="0004334B"/>
    <w:rsid w:val="00043355"/>
    <w:rsid w:val="000434F1"/>
    <w:rsid w:val="000437C3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DC3"/>
    <w:rsid w:val="00046E67"/>
    <w:rsid w:val="000504AC"/>
    <w:rsid w:val="00050935"/>
    <w:rsid w:val="0005093E"/>
    <w:rsid w:val="00050DDE"/>
    <w:rsid w:val="00051417"/>
    <w:rsid w:val="00051C68"/>
    <w:rsid w:val="00051E25"/>
    <w:rsid w:val="00052251"/>
    <w:rsid w:val="00052632"/>
    <w:rsid w:val="000529F4"/>
    <w:rsid w:val="00052DE8"/>
    <w:rsid w:val="000531F8"/>
    <w:rsid w:val="00053DF9"/>
    <w:rsid w:val="00054433"/>
    <w:rsid w:val="00054ADD"/>
    <w:rsid w:val="0005542F"/>
    <w:rsid w:val="00055589"/>
    <w:rsid w:val="00055624"/>
    <w:rsid w:val="000558C4"/>
    <w:rsid w:val="000569B7"/>
    <w:rsid w:val="00056D92"/>
    <w:rsid w:val="00056E42"/>
    <w:rsid w:val="000577F1"/>
    <w:rsid w:val="00057942"/>
    <w:rsid w:val="00057A3A"/>
    <w:rsid w:val="00057C0F"/>
    <w:rsid w:val="00060551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43EC"/>
    <w:rsid w:val="00065008"/>
    <w:rsid w:val="0006537A"/>
    <w:rsid w:val="00065604"/>
    <w:rsid w:val="00065C76"/>
    <w:rsid w:val="00065E8B"/>
    <w:rsid w:val="0006605A"/>
    <w:rsid w:val="00066A79"/>
    <w:rsid w:val="0006709D"/>
    <w:rsid w:val="000672F9"/>
    <w:rsid w:val="00067450"/>
    <w:rsid w:val="000675C1"/>
    <w:rsid w:val="00067E20"/>
    <w:rsid w:val="00070559"/>
    <w:rsid w:val="0007075C"/>
    <w:rsid w:val="00070D5D"/>
    <w:rsid w:val="0007137C"/>
    <w:rsid w:val="00071D9A"/>
    <w:rsid w:val="00071E82"/>
    <w:rsid w:val="00072552"/>
    <w:rsid w:val="000728D7"/>
    <w:rsid w:val="00073367"/>
    <w:rsid w:val="00073941"/>
    <w:rsid w:val="00073956"/>
    <w:rsid w:val="00073A97"/>
    <w:rsid w:val="00074891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0F20"/>
    <w:rsid w:val="0008157C"/>
    <w:rsid w:val="00081613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5378"/>
    <w:rsid w:val="00085EAB"/>
    <w:rsid w:val="00085F3F"/>
    <w:rsid w:val="00086220"/>
    <w:rsid w:val="00086754"/>
    <w:rsid w:val="000868BE"/>
    <w:rsid w:val="00086CAB"/>
    <w:rsid w:val="00087087"/>
    <w:rsid w:val="00087679"/>
    <w:rsid w:val="00087870"/>
    <w:rsid w:val="000900D2"/>
    <w:rsid w:val="000901E2"/>
    <w:rsid w:val="000904B7"/>
    <w:rsid w:val="00090EBA"/>
    <w:rsid w:val="00090F48"/>
    <w:rsid w:val="000913A0"/>
    <w:rsid w:val="000913ED"/>
    <w:rsid w:val="00092224"/>
    <w:rsid w:val="000929C5"/>
    <w:rsid w:val="00092A94"/>
    <w:rsid w:val="00092AE5"/>
    <w:rsid w:val="00092B09"/>
    <w:rsid w:val="00092F3B"/>
    <w:rsid w:val="0009353D"/>
    <w:rsid w:val="00093B30"/>
    <w:rsid w:val="00093D38"/>
    <w:rsid w:val="00093F3F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79C"/>
    <w:rsid w:val="000967D6"/>
    <w:rsid w:val="00096D10"/>
    <w:rsid w:val="0009741A"/>
    <w:rsid w:val="0009764C"/>
    <w:rsid w:val="00097659"/>
    <w:rsid w:val="00097A89"/>
    <w:rsid w:val="000A00A9"/>
    <w:rsid w:val="000A0559"/>
    <w:rsid w:val="000A0675"/>
    <w:rsid w:val="000A08AB"/>
    <w:rsid w:val="000A0BB9"/>
    <w:rsid w:val="000A0C0A"/>
    <w:rsid w:val="000A0C6C"/>
    <w:rsid w:val="000A0DE5"/>
    <w:rsid w:val="000A0FBB"/>
    <w:rsid w:val="000A12A1"/>
    <w:rsid w:val="000A171A"/>
    <w:rsid w:val="000A1E4E"/>
    <w:rsid w:val="000A203A"/>
    <w:rsid w:val="000A37E2"/>
    <w:rsid w:val="000A42BF"/>
    <w:rsid w:val="000A4553"/>
    <w:rsid w:val="000A4D19"/>
    <w:rsid w:val="000A5D7B"/>
    <w:rsid w:val="000A6842"/>
    <w:rsid w:val="000A6A14"/>
    <w:rsid w:val="000A6B33"/>
    <w:rsid w:val="000A6D5A"/>
    <w:rsid w:val="000A6E60"/>
    <w:rsid w:val="000A70B9"/>
    <w:rsid w:val="000A7300"/>
    <w:rsid w:val="000A74A7"/>
    <w:rsid w:val="000A75EC"/>
    <w:rsid w:val="000A78E1"/>
    <w:rsid w:val="000A7E22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7F9"/>
    <w:rsid w:val="000B5A36"/>
    <w:rsid w:val="000B6CDD"/>
    <w:rsid w:val="000B6FE7"/>
    <w:rsid w:val="000B707F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D79"/>
    <w:rsid w:val="000C3693"/>
    <w:rsid w:val="000C3F16"/>
    <w:rsid w:val="000C451D"/>
    <w:rsid w:val="000C4A5A"/>
    <w:rsid w:val="000C4ACA"/>
    <w:rsid w:val="000C4D86"/>
    <w:rsid w:val="000C4DF0"/>
    <w:rsid w:val="000C539F"/>
    <w:rsid w:val="000C582A"/>
    <w:rsid w:val="000C6620"/>
    <w:rsid w:val="000C698D"/>
    <w:rsid w:val="000C6B3B"/>
    <w:rsid w:val="000D00E4"/>
    <w:rsid w:val="000D041B"/>
    <w:rsid w:val="000D090A"/>
    <w:rsid w:val="000D0AE2"/>
    <w:rsid w:val="000D0CDC"/>
    <w:rsid w:val="000D0E3C"/>
    <w:rsid w:val="000D0FED"/>
    <w:rsid w:val="000D10CC"/>
    <w:rsid w:val="000D165D"/>
    <w:rsid w:val="000D16F5"/>
    <w:rsid w:val="000D1947"/>
    <w:rsid w:val="000D1F12"/>
    <w:rsid w:val="000D1FFC"/>
    <w:rsid w:val="000D2500"/>
    <w:rsid w:val="000D26FF"/>
    <w:rsid w:val="000D2B01"/>
    <w:rsid w:val="000D2E24"/>
    <w:rsid w:val="000D30D7"/>
    <w:rsid w:val="000D320E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6191"/>
    <w:rsid w:val="000D649F"/>
    <w:rsid w:val="000D6696"/>
    <w:rsid w:val="000D6971"/>
    <w:rsid w:val="000D6EB4"/>
    <w:rsid w:val="000D6FB3"/>
    <w:rsid w:val="000D7072"/>
    <w:rsid w:val="000E006D"/>
    <w:rsid w:val="000E069E"/>
    <w:rsid w:val="000E1133"/>
    <w:rsid w:val="000E14C0"/>
    <w:rsid w:val="000E16D7"/>
    <w:rsid w:val="000E1743"/>
    <w:rsid w:val="000E28E6"/>
    <w:rsid w:val="000E2F85"/>
    <w:rsid w:val="000E3098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7DA5"/>
    <w:rsid w:val="000F0747"/>
    <w:rsid w:val="000F08E2"/>
    <w:rsid w:val="000F08EA"/>
    <w:rsid w:val="000F0AB7"/>
    <w:rsid w:val="000F0BC4"/>
    <w:rsid w:val="000F0BC6"/>
    <w:rsid w:val="000F0BF1"/>
    <w:rsid w:val="000F1002"/>
    <w:rsid w:val="000F1703"/>
    <w:rsid w:val="000F1A6F"/>
    <w:rsid w:val="000F2378"/>
    <w:rsid w:val="000F2C64"/>
    <w:rsid w:val="000F2EA2"/>
    <w:rsid w:val="000F3119"/>
    <w:rsid w:val="000F3259"/>
    <w:rsid w:val="000F44F5"/>
    <w:rsid w:val="000F4AC9"/>
    <w:rsid w:val="000F549F"/>
    <w:rsid w:val="000F58A1"/>
    <w:rsid w:val="000F61AB"/>
    <w:rsid w:val="000F6793"/>
    <w:rsid w:val="000F6F02"/>
    <w:rsid w:val="000F7348"/>
    <w:rsid w:val="000F7CF3"/>
    <w:rsid w:val="00100142"/>
    <w:rsid w:val="00100A6A"/>
    <w:rsid w:val="00101781"/>
    <w:rsid w:val="00101E1D"/>
    <w:rsid w:val="001020C1"/>
    <w:rsid w:val="001020EE"/>
    <w:rsid w:val="001028C1"/>
    <w:rsid w:val="00103304"/>
    <w:rsid w:val="001042BB"/>
    <w:rsid w:val="0010448D"/>
    <w:rsid w:val="00104960"/>
    <w:rsid w:val="00105447"/>
    <w:rsid w:val="001054D9"/>
    <w:rsid w:val="001055E1"/>
    <w:rsid w:val="00105899"/>
    <w:rsid w:val="00105E29"/>
    <w:rsid w:val="00105EFE"/>
    <w:rsid w:val="00106242"/>
    <w:rsid w:val="00106992"/>
    <w:rsid w:val="00106CE0"/>
    <w:rsid w:val="00106D74"/>
    <w:rsid w:val="0010723D"/>
    <w:rsid w:val="00107EB0"/>
    <w:rsid w:val="0011021A"/>
    <w:rsid w:val="00110258"/>
    <w:rsid w:val="0011065A"/>
    <w:rsid w:val="00110C30"/>
    <w:rsid w:val="001111E1"/>
    <w:rsid w:val="0011127A"/>
    <w:rsid w:val="00111498"/>
    <w:rsid w:val="00112640"/>
    <w:rsid w:val="00112677"/>
    <w:rsid w:val="00113787"/>
    <w:rsid w:val="0011382C"/>
    <w:rsid w:val="00113FF0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492"/>
    <w:rsid w:val="0011761B"/>
    <w:rsid w:val="001201B0"/>
    <w:rsid w:val="001202FD"/>
    <w:rsid w:val="00120C4E"/>
    <w:rsid w:val="00120E82"/>
    <w:rsid w:val="00121427"/>
    <w:rsid w:val="00121944"/>
    <w:rsid w:val="00122024"/>
    <w:rsid w:val="0012242A"/>
    <w:rsid w:val="001225B8"/>
    <w:rsid w:val="00123587"/>
    <w:rsid w:val="001238A0"/>
    <w:rsid w:val="001239BC"/>
    <w:rsid w:val="00123DBE"/>
    <w:rsid w:val="001249CA"/>
    <w:rsid w:val="00125754"/>
    <w:rsid w:val="00125F65"/>
    <w:rsid w:val="00126F4B"/>
    <w:rsid w:val="001277B2"/>
    <w:rsid w:val="00131070"/>
    <w:rsid w:val="001311D3"/>
    <w:rsid w:val="001311DD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1BF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D9E"/>
    <w:rsid w:val="0014517B"/>
    <w:rsid w:val="00145BB4"/>
    <w:rsid w:val="0014738E"/>
    <w:rsid w:val="001476E8"/>
    <w:rsid w:val="0015013E"/>
    <w:rsid w:val="00150273"/>
    <w:rsid w:val="001505C8"/>
    <w:rsid w:val="00150B8B"/>
    <w:rsid w:val="00150EF9"/>
    <w:rsid w:val="001511C0"/>
    <w:rsid w:val="00151CA8"/>
    <w:rsid w:val="00151DFA"/>
    <w:rsid w:val="00152657"/>
    <w:rsid w:val="00152C5E"/>
    <w:rsid w:val="00152DD3"/>
    <w:rsid w:val="00152E00"/>
    <w:rsid w:val="00153123"/>
    <w:rsid w:val="00153442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E83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74F"/>
    <w:rsid w:val="00163EDB"/>
    <w:rsid w:val="00163FB1"/>
    <w:rsid w:val="001640C7"/>
    <w:rsid w:val="00164BF3"/>
    <w:rsid w:val="00164FA7"/>
    <w:rsid w:val="001657B2"/>
    <w:rsid w:val="0016595F"/>
    <w:rsid w:val="00165A2C"/>
    <w:rsid w:val="00165AA5"/>
    <w:rsid w:val="00166027"/>
    <w:rsid w:val="0016759C"/>
    <w:rsid w:val="00167728"/>
    <w:rsid w:val="00167EB5"/>
    <w:rsid w:val="00167ED8"/>
    <w:rsid w:val="0017045E"/>
    <w:rsid w:val="001705E8"/>
    <w:rsid w:val="00170693"/>
    <w:rsid w:val="001707ED"/>
    <w:rsid w:val="00170EB5"/>
    <w:rsid w:val="001711B1"/>
    <w:rsid w:val="00171361"/>
    <w:rsid w:val="001717D4"/>
    <w:rsid w:val="001719AF"/>
    <w:rsid w:val="00173059"/>
    <w:rsid w:val="001732F0"/>
    <w:rsid w:val="00174060"/>
    <w:rsid w:val="00174161"/>
    <w:rsid w:val="00174BF5"/>
    <w:rsid w:val="001751A8"/>
    <w:rsid w:val="001757CF"/>
    <w:rsid w:val="00175AF6"/>
    <w:rsid w:val="00175C28"/>
    <w:rsid w:val="00175D15"/>
    <w:rsid w:val="00175E89"/>
    <w:rsid w:val="00175F1A"/>
    <w:rsid w:val="001762B7"/>
    <w:rsid w:val="00176381"/>
    <w:rsid w:val="001763C4"/>
    <w:rsid w:val="001773DA"/>
    <w:rsid w:val="0017765D"/>
    <w:rsid w:val="001803F3"/>
    <w:rsid w:val="0018075B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525"/>
    <w:rsid w:val="00192F3E"/>
    <w:rsid w:val="00193235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AB3"/>
    <w:rsid w:val="00197EE5"/>
    <w:rsid w:val="001A0295"/>
    <w:rsid w:val="001A0B75"/>
    <w:rsid w:val="001A0C59"/>
    <w:rsid w:val="001A1C31"/>
    <w:rsid w:val="001A28B2"/>
    <w:rsid w:val="001A2ACE"/>
    <w:rsid w:val="001A304A"/>
    <w:rsid w:val="001A3186"/>
    <w:rsid w:val="001A3B7C"/>
    <w:rsid w:val="001A442F"/>
    <w:rsid w:val="001A45D2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B3E"/>
    <w:rsid w:val="001A7C18"/>
    <w:rsid w:val="001A7C47"/>
    <w:rsid w:val="001B087C"/>
    <w:rsid w:val="001B09E0"/>
    <w:rsid w:val="001B1480"/>
    <w:rsid w:val="001B15BE"/>
    <w:rsid w:val="001B182E"/>
    <w:rsid w:val="001B1954"/>
    <w:rsid w:val="001B1BE6"/>
    <w:rsid w:val="001B1EF5"/>
    <w:rsid w:val="001B1EFC"/>
    <w:rsid w:val="001B2201"/>
    <w:rsid w:val="001B24DE"/>
    <w:rsid w:val="001B2937"/>
    <w:rsid w:val="001B37F6"/>
    <w:rsid w:val="001B49E6"/>
    <w:rsid w:val="001B4F5D"/>
    <w:rsid w:val="001B5881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CE9"/>
    <w:rsid w:val="001C1415"/>
    <w:rsid w:val="001C1C5B"/>
    <w:rsid w:val="001C1EC6"/>
    <w:rsid w:val="001C246C"/>
    <w:rsid w:val="001C24AA"/>
    <w:rsid w:val="001C28A3"/>
    <w:rsid w:val="001C3357"/>
    <w:rsid w:val="001C351A"/>
    <w:rsid w:val="001C367A"/>
    <w:rsid w:val="001C39F5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003"/>
    <w:rsid w:val="001D3109"/>
    <w:rsid w:val="001D38AB"/>
    <w:rsid w:val="001D3BB3"/>
    <w:rsid w:val="001D3F38"/>
    <w:rsid w:val="001D44D7"/>
    <w:rsid w:val="001D522E"/>
    <w:rsid w:val="001D5D99"/>
    <w:rsid w:val="001D65E4"/>
    <w:rsid w:val="001D6E27"/>
    <w:rsid w:val="001D73E2"/>
    <w:rsid w:val="001D7CAC"/>
    <w:rsid w:val="001D7D1A"/>
    <w:rsid w:val="001E0402"/>
    <w:rsid w:val="001E04AD"/>
    <w:rsid w:val="001E0976"/>
    <w:rsid w:val="001E0CE4"/>
    <w:rsid w:val="001E1069"/>
    <w:rsid w:val="001E152F"/>
    <w:rsid w:val="001E1925"/>
    <w:rsid w:val="001E1C32"/>
    <w:rsid w:val="001E1E3B"/>
    <w:rsid w:val="001E2612"/>
    <w:rsid w:val="001E266D"/>
    <w:rsid w:val="001E35E8"/>
    <w:rsid w:val="001E3890"/>
    <w:rsid w:val="001E3F31"/>
    <w:rsid w:val="001E4733"/>
    <w:rsid w:val="001E4FB5"/>
    <w:rsid w:val="001E5523"/>
    <w:rsid w:val="001E56F2"/>
    <w:rsid w:val="001E5A36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830"/>
    <w:rsid w:val="001F2E68"/>
    <w:rsid w:val="001F2ECD"/>
    <w:rsid w:val="001F410F"/>
    <w:rsid w:val="001F42C3"/>
    <w:rsid w:val="001F4BAB"/>
    <w:rsid w:val="001F568E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513"/>
    <w:rsid w:val="00200787"/>
    <w:rsid w:val="00200861"/>
    <w:rsid w:val="00200CB6"/>
    <w:rsid w:val="002011EF"/>
    <w:rsid w:val="00201484"/>
    <w:rsid w:val="002014D4"/>
    <w:rsid w:val="0020157D"/>
    <w:rsid w:val="00201CF8"/>
    <w:rsid w:val="00202B12"/>
    <w:rsid w:val="00202E9D"/>
    <w:rsid w:val="00203B9F"/>
    <w:rsid w:val="00203E66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1018B"/>
    <w:rsid w:val="0021110A"/>
    <w:rsid w:val="00211165"/>
    <w:rsid w:val="00212214"/>
    <w:rsid w:val="00212331"/>
    <w:rsid w:val="00212722"/>
    <w:rsid w:val="0021287D"/>
    <w:rsid w:val="0021327E"/>
    <w:rsid w:val="002134EA"/>
    <w:rsid w:val="00213B00"/>
    <w:rsid w:val="00214090"/>
    <w:rsid w:val="00214177"/>
    <w:rsid w:val="002141F0"/>
    <w:rsid w:val="0021470E"/>
    <w:rsid w:val="00214C30"/>
    <w:rsid w:val="00214D38"/>
    <w:rsid w:val="00214DC2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62A8"/>
    <w:rsid w:val="0022636C"/>
    <w:rsid w:val="002265D8"/>
    <w:rsid w:val="0022684C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2A5"/>
    <w:rsid w:val="002303B6"/>
    <w:rsid w:val="002305C0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AA"/>
    <w:rsid w:val="00234B12"/>
    <w:rsid w:val="00234DEB"/>
    <w:rsid w:val="0023506B"/>
    <w:rsid w:val="0023559E"/>
    <w:rsid w:val="00236096"/>
    <w:rsid w:val="00236854"/>
    <w:rsid w:val="00236EFF"/>
    <w:rsid w:val="00236F74"/>
    <w:rsid w:val="00237317"/>
    <w:rsid w:val="00237DA6"/>
    <w:rsid w:val="00237EF0"/>
    <w:rsid w:val="002403EE"/>
    <w:rsid w:val="00240719"/>
    <w:rsid w:val="00240A2D"/>
    <w:rsid w:val="00240B99"/>
    <w:rsid w:val="00240C20"/>
    <w:rsid w:val="00240E83"/>
    <w:rsid w:val="0024228B"/>
    <w:rsid w:val="00242320"/>
    <w:rsid w:val="00242375"/>
    <w:rsid w:val="002423E1"/>
    <w:rsid w:val="002425D6"/>
    <w:rsid w:val="00242AF0"/>
    <w:rsid w:val="0024351C"/>
    <w:rsid w:val="00243648"/>
    <w:rsid w:val="00244059"/>
    <w:rsid w:val="00244A37"/>
    <w:rsid w:val="00246F52"/>
    <w:rsid w:val="00247345"/>
    <w:rsid w:val="002473E8"/>
    <w:rsid w:val="00247697"/>
    <w:rsid w:val="002479B2"/>
    <w:rsid w:val="00247B95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1E72"/>
    <w:rsid w:val="002523F4"/>
    <w:rsid w:val="00252647"/>
    <w:rsid w:val="00252A5D"/>
    <w:rsid w:val="0025326E"/>
    <w:rsid w:val="00253337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6663"/>
    <w:rsid w:val="002571B5"/>
    <w:rsid w:val="002573B5"/>
    <w:rsid w:val="0025774B"/>
    <w:rsid w:val="0026026D"/>
    <w:rsid w:val="002603B1"/>
    <w:rsid w:val="0026092F"/>
    <w:rsid w:val="00260F18"/>
    <w:rsid w:val="002615AD"/>
    <w:rsid w:val="0026194B"/>
    <w:rsid w:val="00261A3C"/>
    <w:rsid w:val="00263417"/>
    <w:rsid w:val="00263DC6"/>
    <w:rsid w:val="00263EBF"/>
    <w:rsid w:val="00264142"/>
    <w:rsid w:val="00264686"/>
    <w:rsid w:val="002646D4"/>
    <w:rsid w:val="0026480D"/>
    <w:rsid w:val="00264DE8"/>
    <w:rsid w:val="00265A3A"/>
    <w:rsid w:val="00265F36"/>
    <w:rsid w:val="00265F65"/>
    <w:rsid w:val="002662D6"/>
    <w:rsid w:val="00266610"/>
    <w:rsid w:val="00267229"/>
    <w:rsid w:val="00267877"/>
    <w:rsid w:val="00267FC8"/>
    <w:rsid w:val="00270615"/>
    <w:rsid w:val="00270F60"/>
    <w:rsid w:val="00271216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3F84"/>
    <w:rsid w:val="0027408D"/>
    <w:rsid w:val="00274253"/>
    <w:rsid w:val="002746B6"/>
    <w:rsid w:val="00274B49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34C"/>
    <w:rsid w:val="00282600"/>
    <w:rsid w:val="0028327B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3B6"/>
    <w:rsid w:val="002904B9"/>
    <w:rsid w:val="002917D4"/>
    <w:rsid w:val="002917DD"/>
    <w:rsid w:val="00291FC2"/>
    <w:rsid w:val="002921E2"/>
    <w:rsid w:val="002925F7"/>
    <w:rsid w:val="00293041"/>
    <w:rsid w:val="002932B6"/>
    <w:rsid w:val="00293648"/>
    <w:rsid w:val="00293828"/>
    <w:rsid w:val="00293BE2"/>
    <w:rsid w:val="00293C9E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6A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4D17"/>
    <w:rsid w:val="002B5667"/>
    <w:rsid w:val="002B5715"/>
    <w:rsid w:val="002B57A1"/>
    <w:rsid w:val="002B58F4"/>
    <w:rsid w:val="002B5B13"/>
    <w:rsid w:val="002B5B7D"/>
    <w:rsid w:val="002B6189"/>
    <w:rsid w:val="002B618F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1953"/>
    <w:rsid w:val="002C245B"/>
    <w:rsid w:val="002C25EA"/>
    <w:rsid w:val="002C26CC"/>
    <w:rsid w:val="002C3463"/>
    <w:rsid w:val="002C4AF6"/>
    <w:rsid w:val="002C5D29"/>
    <w:rsid w:val="002C5EFD"/>
    <w:rsid w:val="002C750B"/>
    <w:rsid w:val="002C7739"/>
    <w:rsid w:val="002C7A8B"/>
    <w:rsid w:val="002D0165"/>
    <w:rsid w:val="002D03EF"/>
    <w:rsid w:val="002D07E9"/>
    <w:rsid w:val="002D08FC"/>
    <w:rsid w:val="002D0E8D"/>
    <w:rsid w:val="002D160B"/>
    <w:rsid w:val="002D16AB"/>
    <w:rsid w:val="002D1AA5"/>
    <w:rsid w:val="002D304C"/>
    <w:rsid w:val="002D3165"/>
    <w:rsid w:val="002D369B"/>
    <w:rsid w:val="002D45A1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4B6"/>
    <w:rsid w:val="002E07B3"/>
    <w:rsid w:val="002E10A1"/>
    <w:rsid w:val="002E1574"/>
    <w:rsid w:val="002E15C5"/>
    <w:rsid w:val="002E2783"/>
    <w:rsid w:val="002E29D7"/>
    <w:rsid w:val="002E2AD3"/>
    <w:rsid w:val="002E3495"/>
    <w:rsid w:val="002E3B1A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120"/>
    <w:rsid w:val="002E729E"/>
    <w:rsid w:val="002E7649"/>
    <w:rsid w:val="002F03D8"/>
    <w:rsid w:val="002F05F2"/>
    <w:rsid w:val="002F0C12"/>
    <w:rsid w:val="002F0F2C"/>
    <w:rsid w:val="002F13F1"/>
    <w:rsid w:val="002F182A"/>
    <w:rsid w:val="002F1907"/>
    <w:rsid w:val="002F1A0B"/>
    <w:rsid w:val="002F1CCE"/>
    <w:rsid w:val="002F207F"/>
    <w:rsid w:val="002F22BB"/>
    <w:rsid w:val="002F26F7"/>
    <w:rsid w:val="002F2E1C"/>
    <w:rsid w:val="002F33BD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F5B"/>
    <w:rsid w:val="002F7136"/>
    <w:rsid w:val="00301C87"/>
    <w:rsid w:val="003021AC"/>
    <w:rsid w:val="00302E85"/>
    <w:rsid w:val="00302EE6"/>
    <w:rsid w:val="003034E8"/>
    <w:rsid w:val="003044A8"/>
    <w:rsid w:val="0030490B"/>
    <w:rsid w:val="00304D2A"/>
    <w:rsid w:val="003057FC"/>
    <w:rsid w:val="00305A03"/>
    <w:rsid w:val="00305B63"/>
    <w:rsid w:val="003060A8"/>
    <w:rsid w:val="003066B4"/>
    <w:rsid w:val="00307489"/>
    <w:rsid w:val="00307C65"/>
    <w:rsid w:val="003100CE"/>
    <w:rsid w:val="0031063A"/>
    <w:rsid w:val="00310738"/>
    <w:rsid w:val="00310A45"/>
    <w:rsid w:val="00310BAA"/>
    <w:rsid w:val="003117EA"/>
    <w:rsid w:val="00312D54"/>
    <w:rsid w:val="00313335"/>
    <w:rsid w:val="0031345E"/>
    <w:rsid w:val="00313761"/>
    <w:rsid w:val="0031399E"/>
    <w:rsid w:val="00314088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B5"/>
    <w:rsid w:val="003230CE"/>
    <w:rsid w:val="0032323B"/>
    <w:rsid w:val="0032326B"/>
    <w:rsid w:val="00324055"/>
    <w:rsid w:val="003246A7"/>
    <w:rsid w:val="0032529C"/>
    <w:rsid w:val="0032578C"/>
    <w:rsid w:val="00325C89"/>
    <w:rsid w:val="00325FA9"/>
    <w:rsid w:val="00326130"/>
    <w:rsid w:val="003262DD"/>
    <w:rsid w:val="003262E2"/>
    <w:rsid w:val="003263FC"/>
    <w:rsid w:val="003267BF"/>
    <w:rsid w:val="00326801"/>
    <w:rsid w:val="00326E34"/>
    <w:rsid w:val="00326EE0"/>
    <w:rsid w:val="003272A7"/>
    <w:rsid w:val="00327557"/>
    <w:rsid w:val="00327892"/>
    <w:rsid w:val="003300E0"/>
    <w:rsid w:val="00330DD3"/>
    <w:rsid w:val="00331012"/>
    <w:rsid w:val="003310AC"/>
    <w:rsid w:val="00331205"/>
    <w:rsid w:val="003321A2"/>
    <w:rsid w:val="0033245B"/>
    <w:rsid w:val="00332962"/>
    <w:rsid w:val="00332D2E"/>
    <w:rsid w:val="00332F17"/>
    <w:rsid w:val="003333DC"/>
    <w:rsid w:val="003337E4"/>
    <w:rsid w:val="00333CEF"/>
    <w:rsid w:val="00333E34"/>
    <w:rsid w:val="00334526"/>
    <w:rsid w:val="003356A5"/>
    <w:rsid w:val="00335D5D"/>
    <w:rsid w:val="00335DB3"/>
    <w:rsid w:val="00336CED"/>
    <w:rsid w:val="003372A7"/>
    <w:rsid w:val="0033781D"/>
    <w:rsid w:val="00340488"/>
    <w:rsid w:val="00340AD1"/>
    <w:rsid w:val="00340B1E"/>
    <w:rsid w:val="00340CE1"/>
    <w:rsid w:val="003414C0"/>
    <w:rsid w:val="0034156A"/>
    <w:rsid w:val="0034191C"/>
    <w:rsid w:val="00341FF0"/>
    <w:rsid w:val="0034224C"/>
    <w:rsid w:val="00342477"/>
    <w:rsid w:val="0034250B"/>
    <w:rsid w:val="00343324"/>
    <w:rsid w:val="003435C8"/>
    <w:rsid w:val="003438EB"/>
    <w:rsid w:val="00343AEA"/>
    <w:rsid w:val="0034403B"/>
    <w:rsid w:val="00344073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47E52"/>
    <w:rsid w:val="003501A3"/>
    <w:rsid w:val="003503AF"/>
    <w:rsid w:val="00350981"/>
    <w:rsid w:val="00351089"/>
    <w:rsid w:val="0035123D"/>
    <w:rsid w:val="0035173D"/>
    <w:rsid w:val="00351862"/>
    <w:rsid w:val="00351DF7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7BFC"/>
    <w:rsid w:val="00361B11"/>
    <w:rsid w:val="00361BA2"/>
    <w:rsid w:val="003627C3"/>
    <w:rsid w:val="00362A1B"/>
    <w:rsid w:val="00362A74"/>
    <w:rsid w:val="00362E50"/>
    <w:rsid w:val="0036312F"/>
    <w:rsid w:val="00363C35"/>
    <w:rsid w:val="003642E0"/>
    <w:rsid w:val="003651FC"/>
    <w:rsid w:val="00365305"/>
    <w:rsid w:val="003657EC"/>
    <w:rsid w:val="00365949"/>
    <w:rsid w:val="00365C86"/>
    <w:rsid w:val="00365F41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43F7"/>
    <w:rsid w:val="003744FD"/>
    <w:rsid w:val="00374C40"/>
    <w:rsid w:val="0037559B"/>
    <w:rsid w:val="003760D4"/>
    <w:rsid w:val="003765F3"/>
    <w:rsid w:val="00376738"/>
    <w:rsid w:val="00377239"/>
    <w:rsid w:val="003773A0"/>
    <w:rsid w:val="00377CE9"/>
    <w:rsid w:val="00377DBF"/>
    <w:rsid w:val="00377DDD"/>
    <w:rsid w:val="00377DF9"/>
    <w:rsid w:val="0038051B"/>
    <w:rsid w:val="0038062D"/>
    <w:rsid w:val="003809D4"/>
    <w:rsid w:val="003814BD"/>
    <w:rsid w:val="00382906"/>
    <w:rsid w:val="00382DCB"/>
    <w:rsid w:val="00382DFD"/>
    <w:rsid w:val="00382E47"/>
    <w:rsid w:val="003830F0"/>
    <w:rsid w:val="003834B5"/>
    <w:rsid w:val="00383858"/>
    <w:rsid w:val="00383A98"/>
    <w:rsid w:val="00384667"/>
    <w:rsid w:val="00385CFC"/>
    <w:rsid w:val="00386702"/>
    <w:rsid w:val="00386ABA"/>
    <w:rsid w:val="00386C1A"/>
    <w:rsid w:val="00387D15"/>
    <w:rsid w:val="00390943"/>
    <w:rsid w:val="003912D9"/>
    <w:rsid w:val="003913A6"/>
    <w:rsid w:val="003913E5"/>
    <w:rsid w:val="00391515"/>
    <w:rsid w:val="003918D5"/>
    <w:rsid w:val="00391AC0"/>
    <w:rsid w:val="00391B41"/>
    <w:rsid w:val="00391C09"/>
    <w:rsid w:val="00391FAC"/>
    <w:rsid w:val="00392BAB"/>
    <w:rsid w:val="00393D05"/>
    <w:rsid w:val="00394663"/>
    <w:rsid w:val="003946D0"/>
    <w:rsid w:val="00394B33"/>
    <w:rsid w:val="00394EC8"/>
    <w:rsid w:val="003955B1"/>
    <w:rsid w:val="00395D09"/>
    <w:rsid w:val="0039635E"/>
    <w:rsid w:val="00396930"/>
    <w:rsid w:val="003969E7"/>
    <w:rsid w:val="00396BFC"/>
    <w:rsid w:val="00396DDB"/>
    <w:rsid w:val="00397A0E"/>
    <w:rsid w:val="00397B11"/>
    <w:rsid w:val="00397D1F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20B0"/>
    <w:rsid w:val="003A22F9"/>
    <w:rsid w:val="003A238F"/>
    <w:rsid w:val="003A24E7"/>
    <w:rsid w:val="003A2785"/>
    <w:rsid w:val="003A2800"/>
    <w:rsid w:val="003A2E6A"/>
    <w:rsid w:val="003A3354"/>
    <w:rsid w:val="003A3575"/>
    <w:rsid w:val="003A3639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B025C"/>
    <w:rsid w:val="003B0761"/>
    <w:rsid w:val="003B08E1"/>
    <w:rsid w:val="003B0A78"/>
    <w:rsid w:val="003B0BE2"/>
    <w:rsid w:val="003B0CA7"/>
    <w:rsid w:val="003B1C77"/>
    <w:rsid w:val="003B1E77"/>
    <w:rsid w:val="003B1E7C"/>
    <w:rsid w:val="003B1F86"/>
    <w:rsid w:val="003B2251"/>
    <w:rsid w:val="003B22C5"/>
    <w:rsid w:val="003B279C"/>
    <w:rsid w:val="003B32BE"/>
    <w:rsid w:val="003B392D"/>
    <w:rsid w:val="003B3B81"/>
    <w:rsid w:val="003B507A"/>
    <w:rsid w:val="003B50D2"/>
    <w:rsid w:val="003B54A9"/>
    <w:rsid w:val="003B5958"/>
    <w:rsid w:val="003B5D64"/>
    <w:rsid w:val="003B647E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7BE"/>
    <w:rsid w:val="003C1E85"/>
    <w:rsid w:val="003C2133"/>
    <w:rsid w:val="003C286B"/>
    <w:rsid w:val="003C30A8"/>
    <w:rsid w:val="003C30BF"/>
    <w:rsid w:val="003C30FC"/>
    <w:rsid w:val="003C3236"/>
    <w:rsid w:val="003C3619"/>
    <w:rsid w:val="003C37B1"/>
    <w:rsid w:val="003C383C"/>
    <w:rsid w:val="003C39D9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3101"/>
    <w:rsid w:val="003D3339"/>
    <w:rsid w:val="003D36A5"/>
    <w:rsid w:val="003D36E9"/>
    <w:rsid w:val="003D3A70"/>
    <w:rsid w:val="003D3B95"/>
    <w:rsid w:val="003D3BFF"/>
    <w:rsid w:val="003D3C08"/>
    <w:rsid w:val="003D3D06"/>
    <w:rsid w:val="003D3D3C"/>
    <w:rsid w:val="003D5362"/>
    <w:rsid w:val="003D5A90"/>
    <w:rsid w:val="003D609A"/>
    <w:rsid w:val="003D6BA4"/>
    <w:rsid w:val="003D6BF8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3873"/>
    <w:rsid w:val="003E3AEA"/>
    <w:rsid w:val="003E40F6"/>
    <w:rsid w:val="003E45D1"/>
    <w:rsid w:val="003E45EC"/>
    <w:rsid w:val="003E4DC0"/>
    <w:rsid w:val="003E4E83"/>
    <w:rsid w:val="003E63A3"/>
    <w:rsid w:val="003E6A5C"/>
    <w:rsid w:val="003E6D58"/>
    <w:rsid w:val="003E7613"/>
    <w:rsid w:val="003F06E0"/>
    <w:rsid w:val="003F0E35"/>
    <w:rsid w:val="003F148A"/>
    <w:rsid w:val="003F226E"/>
    <w:rsid w:val="003F2371"/>
    <w:rsid w:val="003F2DC4"/>
    <w:rsid w:val="003F3011"/>
    <w:rsid w:val="003F31F5"/>
    <w:rsid w:val="003F3325"/>
    <w:rsid w:val="003F34F7"/>
    <w:rsid w:val="003F3D32"/>
    <w:rsid w:val="003F3D92"/>
    <w:rsid w:val="003F3FAC"/>
    <w:rsid w:val="003F4893"/>
    <w:rsid w:val="003F4A01"/>
    <w:rsid w:val="003F4CA6"/>
    <w:rsid w:val="003F4D30"/>
    <w:rsid w:val="003F4DBD"/>
    <w:rsid w:val="003F4EB6"/>
    <w:rsid w:val="003F50EE"/>
    <w:rsid w:val="003F51A4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2CBF"/>
    <w:rsid w:val="0040306B"/>
    <w:rsid w:val="00403A67"/>
    <w:rsid w:val="00403D66"/>
    <w:rsid w:val="00405062"/>
    <w:rsid w:val="00405116"/>
    <w:rsid w:val="004051D7"/>
    <w:rsid w:val="0040570A"/>
    <w:rsid w:val="00406437"/>
    <w:rsid w:val="00406487"/>
    <w:rsid w:val="004065C3"/>
    <w:rsid w:val="00406E82"/>
    <w:rsid w:val="0040701A"/>
    <w:rsid w:val="004070F1"/>
    <w:rsid w:val="00410770"/>
    <w:rsid w:val="00410E02"/>
    <w:rsid w:val="0041106F"/>
    <w:rsid w:val="004113A0"/>
    <w:rsid w:val="004119BC"/>
    <w:rsid w:val="004123F4"/>
    <w:rsid w:val="00413666"/>
    <w:rsid w:val="00413749"/>
    <w:rsid w:val="00413F17"/>
    <w:rsid w:val="00413FE6"/>
    <w:rsid w:val="00414665"/>
    <w:rsid w:val="004146E0"/>
    <w:rsid w:val="00414843"/>
    <w:rsid w:val="00414951"/>
    <w:rsid w:val="00414FE9"/>
    <w:rsid w:val="00415269"/>
    <w:rsid w:val="0041541C"/>
    <w:rsid w:val="00415BA7"/>
    <w:rsid w:val="00415E3E"/>
    <w:rsid w:val="00415E7F"/>
    <w:rsid w:val="00416BD0"/>
    <w:rsid w:val="004172D5"/>
    <w:rsid w:val="00417524"/>
    <w:rsid w:val="00420121"/>
    <w:rsid w:val="0042036B"/>
    <w:rsid w:val="00420763"/>
    <w:rsid w:val="00420884"/>
    <w:rsid w:val="00420EDC"/>
    <w:rsid w:val="004210F2"/>
    <w:rsid w:val="004223A0"/>
    <w:rsid w:val="0042290E"/>
    <w:rsid w:val="00422AAB"/>
    <w:rsid w:val="0042328A"/>
    <w:rsid w:val="00423EDC"/>
    <w:rsid w:val="00424056"/>
    <w:rsid w:val="004240A9"/>
    <w:rsid w:val="00424279"/>
    <w:rsid w:val="0042435E"/>
    <w:rsid w:val="0042468B"/>
    <w:rsid w:val="00424869"/>
    <w:rsid w:val="0042491D"/>
    <w:rsid w:val="0042502E"/>
    <w:rsid w:val="0042534C"/>
    <w:rsid w:val="00426881"/>
    <w:rsid w:val="0042693F"/>
    <w:rsid w:val="00426AB1"/>
    <w:rsid w:val="00427443"/>
    <w:rsid w:val="004274B7"/>
    <w:rsid w:val="0042765C"/>
    <w:rsid w:val="00427724"/>
    <w:rsid w:val="00427B5E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4592"/>
    <w:rsid w:val="00444AA2"/>
    <w:rsid w:val="00445196"/>
    <w:rsid w:val="0044554D"/>
    <w:rsid w:val="00445A76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E14"/>
    <w:rsid w:val="00453F18"/>
    <w:rsid w:val="00454289"/>
    <w:rsid w:val="00454C94"/>
    <w:rsid w:val="004550BD"/>
    <w:rsid w:val="0045575A"/>
    <w:rsid w:val="00455DF9"/>
    <w:rsid w:val="004561B5"/>
    <w:rsid w:val="004562AF"/>
    <w:rsid w:val="00456D39"/>
    <w:rsid w:val="00457DE7"/>
    <w:rsid w:val="00457DF0"/>
    <w:rsid w:val="00460191"/>
    <w:rsid w:val="00460260"/>
    <w:rsid w:val="00460722"/>
    <w:rsid w:val="00461E18"/>
    <w:rsid w:val="00461F95"/>
    <w:rsid w:val="00462667"/>
    <w:rsid w:val="00462725"/>
    <w:rsid w:val="00462970"/>
    <w:rsid w:val="00464279"/>
    <w:rsid w:val="00464CBA"/>
    <w:rsid w:val="00464E01"/>
    <w:rsid w:val="00465258"/>
    <w:rsid w:val="004655B7"/>
    <w:rsid w:val="004657CC"/>
    <w:rsid w:val="00465BBC"/>
    <w:rsid w:val="00465BE4"/>
    <w:rsid w:val="00465D19"/>
    <w:rsid w:val="00465D9F"/>
    <w:rsid w:val="004661CA"/>
    <w:rsid w:val="004664B3"/>
    <w:rsid w:val="00466578"/>
    <w:rsid w:val="00466832"/>
    <w:rsid w:val="00466B30"/>
    <w:rsid w:val="00466E04"/>
    <w:rsid w:val="00467CF1"/>
    <w:rsid w:val="00467D5D"/>
    <w:rsid w:val="00470444"/>
    <w:rsid w:val="004704A2"/>
    <w:rsid w:val="004707F1"/>
    <w:rsid w:val="00470875"/>
    <w:rsid w:val="00470AC8"/>
    <w:rsid w:val="00470D74"/>
    <w:rsid w:val="00470E45"/>
    <w:rsid w:val="00470FAF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68B"/>
    <w:rsid w:val="0047386D"/>
    <w:rsid w:val="0047402E"/>
    <w:rsid w:val="00474556"/>
    <w:rsid w:val="004745E7"/>
    <w:rsid w:val="00474B68"/>
    <w:rsid w:val="00474DC9"/>
    <w:rsid w:val="00475050"/>
    <w:rsid w:val="00475D1C"/>
    <w:rsid w:val="00476437"/>
    <w:rsid w:val="0047644A"/>
    <w:rsid w:val="004769AF"/>
    <w:rsid w:val="00480378"/>
    <w:rsid w:val="00480C54"/>
    <w:rsid w:val="00481826"/>
    <w:rsid w:val="00481832"/>
    <w:rsid w:val="00481D07"/>
    <w:rsid w:val="00482C3C"/>
    <w:rsid w:val="00482DAC"/>
    <w:rsid w:val="00482E7D"/>
    <w:rsid w:val="00482FAF"/>
    <w:rsid w:val="004830E6"/>
    <w:rsid w:val="00483120"/>
    <w:rsid w:val="004838FE"/>
    <w:rsid w:val="00483FB3"/>
    <w:rsid w:val="00484B2E"/>
    <w:rsid w:val="004850EE"/>
    <w:rsid w:val="004859D8"/>
    <w:rsid w:val="00485AA2"/>
    <w:rsid w:val="00485F7F"/>
    <w:rsid w:val="00486725"/>
    <w:rsid w:val="00486847"/>
    <w:rsid w:val="00486B44"/>
    <w:rsid w:val="00486CB2"/>
    <w:rsid w:val="004871E3"/>
    <w:rsid w:val="00487A07"/>
    <w:rsid w:val="00487F3F"/>
    <w:rsid w:val="004902C8"/>
    <w:rsid w:val="004903D6"/>
    <w:rsid w:val="00490485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AF9"/>
    <w:rsid w:val="00492D44"/>
    <w:rsid w:val="00493061"/>
    <w:rsid w:val="004931CF"/>
    <w:rsid w:val="004931DB"/>
    <w:rsid w:val="00493C60"/>
    <w:rsid w:val="00493E7A"/>
    <w:rsid w:val="00493EEC"/>
    <w:rsid w:val="00493FE9"/>
    <w:rsid w:val="00494348"/>
    <w:rsid w:val="00494C33"/>
    <w:rsid w:val="00494C76"/>
    <w:rsid w:val="0049508D"/>
    <w:rsid w:val="0049688E"/>
    <w:rsid w:val="00497162"/>
    <w:rsid w:val="004972D5"/>
    <w:rsid w:val="004973AE"/>
    <w:rsid w:val="00497829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28DD"/>
    <w:rsid w:val="004A339F"/>
    <w:rsid w:val="004A3B48"/>
    <w:rsid w:val="004A3ED7"/>
    <w:rsid w:val="004A4D44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42F"/>
    <w:rsid w:val="004B3317"/>
    <w:rsid w:val="004B359E"/>
    <w:rsid w:val="004B4180"/>
    <w:rsid w:val="004B419A"/>
    <w:rsid w:val="004B4646"/>
    <w:rsid w:val="004B4A44"/>
    <w:rsid w:val="004B4B13"/>
    <w:rsid w:val="004B5840"/>
    <w:rsid w:val="004B59C5"/>
    <w:rsid w:val="004B5B8D"/>
    <w:rsid w:val="004B6BB8"/>
    <w:rsid w:val="004B6DD6"/>
    <w:rsid w:val="004B77A0"/>
    <w:rsid w:val="004C01E9"/>
    <w:rsid w:val="004C067E"/>
    <w:rsid w:val="004C0697"/>
    <w:rsid w:val="004C08CA"/>
    <w:rsid w:val="004C0E97"/>
    <w:rsid w:val="004C1586"/>
    <w:rsid w:val="004C218D"/>
    <w:rsid w:val="004C22D4"/>
    <w:rsid w:val="004C2608"/>
    <w:rsid w:val="004C2BB0"/>
    <w:rsid w:val="004C331E"/>
    <w:rsid w:val="004C3E0C"/>
    <w:rsid w:val="004C3F6B"/>
    <w:rsid w:val="004C3F86"/>
    <w:rsid w:val="004C44DC"/>
    <w:rsid w:val="004C455E"/>
    <w:rsid w:val="004C4B6E"/>
    <w:rsid w:val="004C5026"/>
    <w:rsid w:val="004C509D"/>
    <w:rsid w:val="004C521B"/>
    <w:rsid w:val="004C5452"/>
    <w:rsid w:val="004C5747"/>
    <w:rsid w:val="004C5C93"/>
    <w:rsid w:val="004C6135"/>
    <w:rsid w:val="004C6184"/>
    <w:rsid w:val="004C63DD"/>
    <w:rsid w:val="004C6642"/>
    <w:rsid w:val="004C6BDE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E33"/>
    <w:rsid w:val="004D28AB"/>
    <w:rsid w:val="004D2954"/>
    <w:rsid w:val="004D2965"/>
    <w:rsid w:val="004D2F54"/>
    <w:rsid w:val="004D31B6"/>
    <w:rsid w:val="004D3FA0"/>
    <w:rsid w:val="004D4081"/>
    <w:rsid w:val="004D40BF"/>
    <w:rsid w:val="004D45D1"/>
    <w:rsid w:val="004D478A"/>
    <w:rsid w:val="004D5277"/>
    <w:rsid w:val="004D52BF"/>
    <w:rsid w:val="004D57EC"/>
    <w:rsid w:val="004D5992"/>
    <w:rsid w:val="004D5BF8"/>
    <w:rsid w:val="004D69E8"/>
    <w:rsid w:val="004D7227"/>
    <w:rsid w:val="004D7451"/>
    <w:rsid w:val="004D74E8"/>
    <w:rsid w:val="004D76F1"/>
    <w:rsid w:val="004D7A58"/>
    <w:rsid w:val="004D7C86"/>
    <w:rsid w:val="004D7F6C"/>
    <w:rsid w:val="004E01ED"/>
    <w:rsid w:val="004E02BB"/>
    <w:rsid w:val="004E0CBC"/>
    <w:rsid w:val="004E1D86"/>
    <w:rsid w:val="004E23A8"/>
    <w:rsid w:val="004E27A4"/>
    <w:rsid w:val="004E29DC"/>
    <w:rsid w:val="004E2B41"/>
    <w:rsid w:val="004E2FA7"/>
    <w:rsid w:val="004E353C"/>
    <w:rsid w:val="004E390B"/>
    <w:rsid w:val="004E3A1B"/>
    <w:rsid w:val="004E3DFD"/>
    <w:rsid w:val="004E413D"/>
    <w:rsid w:val="004E41E4"/>
    <w:rsid w:val="004E478A"/>
    <w:rsid w:val="004E49F8"/>
    <w:rsid w:val="004E4A39"/>
    <w:rsid w:val="004E5EEA"/>
    <w:rsid w:val="004E65E1"/>
    <w:rsid w:val="004E6848"/>
    <w:rsid w:val="004E69B8"/>
    <w:rsid w:val="004E6B8B"/>
    <w:rsid w:val="004E70DA"/>
    <w:rsid w:val="004E712E"/>
    <w:rsid w:val="004E7A33"/>
    <w:rsid w:val="004E7A4C"/>
    <w:rsid w:val="004E7A4D"/>
    <w:rsid w:val="004E7C71"/>
    <w:rsid w:val="004E7E2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FA9"/>
    <w:rsid w:val="004F4BDF"/>
    <w:rsid w:val="004F5258"/>
    <w:rsid w:val="004F53F4"/>
    <w:rsid w:val="004F5648"/>
    <w:rsid w:val="004F5AD1"/>
    <w:rsid w:val="004F5D60"/>
    <w:rsid w:val="004F6048"/>
    <w:rsid w:val="004F62DB"/>
    <w:rsid w:val="004F63BB"/>
    <w:rsid w:val="004F658F"/>
    <w:rsid w:val="004F701F"/>
    <w:rsid w:val="004F7037"/>
    <w:rsid w:val="004F7310"/>
    <w:rsid w:val="004F7BB4"/>
    <w:rsid w:val="00500432"/>
    <w:rsid w:val="00500768"/>
    <w:rsid w:val="00500C77"/>
    <w:rsid w:val="00500FF5"/>
    <w:rsid w:val="00501467"/>
    <w:rsid w:val="00501565"/>
    <w:rsid w:val="005015EB"/>
    <w:rsid w:val="00501C87"/>
    <w:rsid w:val="00502B90"/>
    <w:rsid w:val="00502BA9"/>
    <w:rsid w:val="00502CEB"/>
    <w:rsid w:val="00503A39"/>
    <w:rsid w:val="00503F43"/>
    <w:rsid w:val="00504DC5"/>
    <w:rsid w:val="005053F1"/>
    <w:rsid w:val="00506248"/>
    <w:rsid w:val="00506504"/>
    <w:rsid w:val="005067EC"/>
    <w:rsid w:val="00506AC6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DC"/>
    <w:rsid w:val="00513E37"/>
    <w:rsid w:val="00514E2A"/>
    <w:rsid w:val="00515735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310B7"/>
    <w:rsid w:val="005319C4"/>
    <w:rsid w:val="005320CC"/>
    <w:rsid w:val="005321B6"/>
    <w:rsid w:val="0053243D"/>
    <w:rsid w:val="005325E9"/>
    <w:rsid w:val="00532A75"/>
    <w:rsid w:val="00532C28"/>
    <w:rsid w:val="00533D9A"/>
    <w:rsid w:val="00534CB5"/>
    <w:rsid w:val="00535F63"/>
    <w:rsid w:val="00536DE0"/>
    <w:rsid w:val="0053738A"/>
    <w:rsid w:val="00540179"/>
    <w:rsid w:val="0054080D"/>
    <w:rsid w:val="00540A54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C99"/>
    <w:rsid w:val="00544DC3"/>
    <w:rsid w:val="00544FFF"/>
    <w:rsid w:val="00545D68"/>
    <w:rsid w:val="00545E1E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0C31"/>
    <w:rsid w:val="00550E1E"/>
    <w:rsid w:val="005510F6"/>
    <w:rsid w:val="0055139B"/>
    <w:rsid w:val="005519A5"/>
    <w:rsid w:val="005528DF"/>
    <w:rsid w:val="00552ABB"/>
    <w:rsid w:val="00552C6E"/>
    <w:rsid w:val="00553054"/>
    <w:rsid w:val="005537EF"/>
    <w:rsid w:val="00553C38"/>
    <w:rsid w:val="00553D3B"/>
    <w:rsid w:val="005540BD"/>
    <w:rsid w:val="00554AC2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35D"/>
    <w:rsid w:val="005606B7"/>
    <w:rsid w:val="00560D49"/>
    <w:rsid w:val="00561060"/>
    <w:rsid w:val="00561F6D"/>
    <w:rsid w:val="0056249A"/>
    <w:rsid w:val="00562729"/>
    <w:rsid w:val="00562944"/>
    <w:rsid w:val="00563605"/>
    <w:rsid w:val="00563832"/>
    <w:rsid w:val="005638F4"/>
    <w:rsid w:val="00563C20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61B"/>
    <w:rsid w:val="00571D7A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4FE"/>
    <w:rsid w:val="00575EE3"/>
    <w:rsid w:val="0057609D"/>
    <w:rsid w:val="0057616E"/>
    <w:rsid w:val="00576C7B"/>
    <w:rsid w:val="00576E93"/>
    <w:rsid w:val="00577291"/>
    <w:rsid w:val="005777DE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37B"/>
    <w:rsid w:val="00583514"/>
    <w:rsid w:val="00583831"/>
    <w:rsid w:val="00583CF9"/>
    <w:rsid w:val="00583D0C"/>
    <w:rsid w:val="0058427B"/>
    <w:rsid w:val="005861B9"/>
    <w:rsid w:val="005867B8"/>
    <w:rsid w:val="00586ABA"/>
    <w:rsid w:val="0058753F"/>
    <w:rsid w:val="00587810"/>
    <w:rsid w:val="00587E6F"/>
    <w:rsid w:val="00590AEC"/>
    <w:rsid w:val="00590C55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BC7"/>
    <w:rsid w:val="00593F3F"/>
    <w:rsid w:val="00594653"/>
    <w:rsid w:val="00594D33"/>
    <w:rsid w:val="005954C0"/>
    <w:rsid w:val="00595B45"/>
    <w:rsid w:val="00596934"/>
    <w:rsid w:val="005969EC"/>
    <w:rsid w:val="00596E53"/>
    <w:rsid w:val="00597128"/>
    <w:rsid w:val="005972A6"/>
    <w:rsid w:val="00597359"/>
    <w:rsid w:val="005976F0"/>
    <w:rsid w:val="00597E47"/>
    <w:rsid w:val="00597F53"/>
    <w:rsid w:val="005A033F"/>
    <w:rsid w:val="005A0835"/>
    <w:rsid w:val="005A0990"/>
    <w:rsid w:val="005A0C6C"/>
    <w:rsid w:val="005A1057"/>
    <w:rsid w:val="005A1437"/>
    <w:rsid w:val="005A2674"/>
    <w:rsid w:val="005A2C97"/>
    <w:rsid w:val="005A325E"/>
    <w:rsid w:val="005A356F"/>
    <w:rsid w:val="005A37CC"/>
    <w:rsid w:val="005A3C42"/>
    <w:rsid w:val="005A3F43"/>
    <w:rsid w:val="005A468A"/>
    <w:rsid w:val="005A4B77"/>
    <w:rsid w:val="005A5079"/>
    <w:rsid w:val="005A520D"/>
    <w:rsid w:val="005A58B4"/>
    <w:rsid w:val="005A5C95"/>
    <w:rsid w:val="005A69DD"/>
    <w:rsid w:val="005A7402"/>
    <w:rsid w:val="005A7474"/>
    <w:rsid w:val="005A74EB"/>
    <w:rsid w:val="005A7AF9"/>
    <w:rsid w:val="005B012A"/>
    <w:rsid w:val="005B0391"/>
    <w:rsid w:val="005B0669"/>
    <w:rsid w:val="005B0EA3"/>
    <w:rsid w:val="005B0F57"/>
    <w:rsid w:val="005B125A"/>
    <w:rsid w:val="005B1578"/>
    <w:rsid w:val="005B16DD"/>
    <w:rsid w:val="005B17A9"/>
    <w:rsid w:val="005B216D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6A8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60F"/>
    <w:rsid w:val="005C37A1"/>
    <w:rsid w:val="005C4256"/>
    <w:rsid w:val="005C48B8"/>
    <w:rsid w:val="005C4E50"/>
    <w:rsid w:val="005C5030"/>
    <w:rsid w:val="005C55F6"/>
    <w:rsid w:val="005C5795"/>
    <w:rsid w:val="005C5B7A"/>
    <w:rsid w:val="005C5D47"/>
    <w:rsid w:val="005C5DCD"/>
    <w:rsid w:val="005C5EF2"/>
    <w:rsid w:val="005C5F78"/>
    <w:rsid w:val="005C6104"/>
    <w:rsid w:val="005C6125"/>
    <w:rsid w:val="005C6AAB"/>
    <w:rsid w:val="005C6B86"/>
    <w:rsid w:val="005C6FDA"/>
    <w:rsid w:val="005C7271"/>
    <w:rsid w:val="005C76C7"/>
    <w:rsid w:val="005C77EF"/>
    <w:rsid w:val="005D0046"/>
    <w:rsid w:val="005D0C50"/>
    <w:rsid w:val="005D0EF8"/>
    <w:rsid w:val="005D0F71"/>
    <w:rsid w:val="005D0FAD"/>
    <w:rsid w:val="005D1409"/>
    <w:rsid w:val="005D183A"/>
    <w:rsid w:val="005D1A55"/>
    <w:rsid w:val="005D1C55"/>
    <w:rsid w:val="005D2931"/>
    <w:rsid w:val="005D2D3E"/>
    <w:rsid w:val="005D2E2B"/>
    <w:rsid w:val="005D372C"/>
    <w:rsid w:val="005D3F9D"/>
    <w:rsid w:val="005D438D"/>
    <w:rsid w:val="005D4981"/>
    <w:rsid w:val="005D4A87"/>
    <w:rsid w:val="005D4ED9"/>
    <w:rsid w:val="005D5FD6"/>
    <w:rsid w:val="005D606D"/>
    <w:rsid w:val="005D6A03"/>
    <w:rsid w:val="005D71B5"/>
    <w:rsid w:val="005D76C2"/>
    <w:rsid w:val="005E0544"/>
    <w:rsid w:val="005E0720"/>
    <w:rsid w:val="005E122B"/>
    <w:rsid w:val="005E17BB"/>
    <w:rsid w:val="005E1AB9"/>
    <w:rsid w:val="005E1DE1"/>
    <w:rsid w:val="005E247B"/>
    <w:rsid w:val="005E299A"/>
    <w:rsid w:val="005E323F"/>
    <w:rsid w:val="005E35ED"/>
    <w:rsid w:val="005E3A82"/>
    <w:rsid w:val="005E3D79"/>
    <w:rsid w:val="005E4E3F"/>
    <w:rsid w:val="005E5A71"/>
    <w:rsid w:val="005E5B33"/>
    <w:rsid w:val="005E64EF"/>
    <w:rsid w:val="005E6FD9"/>
    <w:rsid w:val="005E7266"/>
    <w:rsid w:val="005E72FF"/>
    <w:rsid w:val="005E7466"/>
    <w:rsid w:val="005E7734"/>
    <w:rsid w:val="005E7A01"/>
    <w:rsid w:val="005E7B4F"/>
    <w:rsid w:val="005E7D18"/>
    <w:rsid w:val="005F00A9"/>
    <w:rsid w:val="005F04BC"/>
    <w:rsid w:val="005F0A15"/>
    <w:rsid w:val="005F14E1"/>
    <w:rsid w:val="005F17FF"/>
    <w:rsid w:val="005F1A71"/>
    <w:rsid w:val="005F23DE"/>
    <w:rsid w:val="005F3150"/>
    <w:rsid w:val="005F39FF"/>
    <w:rsid w:val="005F3E86"/>
    <w:rsid w:val="005F4495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600698"/>
    <w:rsid w:val="00600F88"/>
    <w:rsid w:val="00601898"/>
    <w:rsid w:val="00601A61"/>
    <w:rsid w:val="00601B5A"/>
    <w:rsid w:val="00601BBB"/>
    <w:rsid w:val="00601D7B"/>
    <w:rsid w:val="00602127"/>
    <w:rsid w:val="006021B7"/>
    <w:rsid w:val="00603102"/>
    <w:rsid w:val="00603A65"/>
    <w:rsid w:val="006040AC"/>
    <w:rsid w:val="00604294"/>
    <w:rsid w:val="00604CA3"/>
    <w:rsid w:val="00604FE8"/>
    <w:rsid w:val="006054BE"/>
    <w:rsid w:val="006055A7"/>
    <w:rsid w:val="006057E5"/>
    <w:rsid w:val="00605A61"/>
    <w:rsid w:val="006060EE"/>
    <w:rsid w:val="0060635C"/>
    <w:rsid w:val="00606970"/>
    <w:rsid w:val="00607D42"/>
    <w:rsid w:val="00610485"/>
    <w:rsid w:val="0061071E"/>
    <w:rsid w:val="00610728"/>
    <w:rsid w:val="00610873"/>
    <w:rsid w:val="00610948"/>
    <w:rsid w:val="00611129"/>
    <w:rsid w:val="00611251"/>
    <w:rsid w:val="006113B6"/>
    <w:rsid w:val="0061229C"/>
    <w:rsid w:val="00612512"/>
    <w:rsid w:val="00612561"/>
    <w:rsid w:val="00612ADB"/>
    <w:rsid w:val="006133C3"/>
    <w:rsid w:val="006135A4"/>
    <w:rsid w:val="006141B5"/>
    <w:rsid w:val="006156CC"/>
    <w:rsid w:val="00615D6B"/>
    <w:rsid w:val="00615F37"/>
    <w:rsid w:val="00615F52"/>
    <w:rsid w:val="00616581"/>
    <w:rsid w:val="00616932"/>
    <w:rsid w:val="0061786B"/>
    <w:rsid w:val="006179C5"/>
    <w:rsid w:val="00617C2E"/>
    <w:rsid w:val="00620341"/>
    <w:rsid w:val="006207A6"/>
    <w:rsid w:val="00620955"/>
    <w:rsid w:val="00621AA3"/>
    <w:rsid w:val="00621B19"/>
    <w:rsid w:val="006226A1"/>
    <w:rsid w:val="00623781"/>
    <w:rsid w:val="006238E5"/>
    <w:rsid w:val="006250B8"/>
    <w:rsid w:val="0062544A"/>
    <w:rsid w:val="0062556F"/>
    <w:rsid w:val="006256F0"/>
    <w:rsid w:val="00625A0F"/>
    <w:rsid w:val="0062761F"/>
    <w:rsid w:val="00627C7B"/>
    <w:rsid w:val="00627E26"/>
    <w:rsid w:val="00630A31"/>
    <w:rsid w:val="00630CCC"/>
    <w:rsid w:val="00631000"/>
    <w:rsid w:val="0063134C"/>
    <w:rsid w:val="00631B03"/>
    <w:rsid w:val="00632344"/>
    <w:rsid w:val="006323E4"/>
    <w:rsid w:val="00632956"/>
    <w:rsid w:val="00632AC6"/>
    <w:rsid w:val="00633555"/>
    <w:rsid w:val="00633BAE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37D8A"/>
    <w:rsid w:val="0064163C"/>
    <w:rsid w:val="00641B33"/>
    <w:rsid w:val="00641C9C"/>
    <w:rsid w:val="00642367"/>
    <w:rsid w:val="006426F2"/>
    <w:rsid w:val="00642FF1"/>
    <w:rsid w:val="00643728"/>
    <w:rsid w:val="00643D35"/>
    <w:rsid w:val="00643F0D"/>
    <w:rsid w:val="006440B2"/>
    <w:rsid w:val="006443B2"/>
    <w:rsid w:val="0064451F"/>
    <w:rsid w:val="00644753"/>
    <w:rsid w:val="00645069"/>
    <w:rsid w:val="00645AAF"/>
    <w:rsid w:val="0064657B"/>
    <w:rsid w:val="00646933"/>
    <w:rsid w:val="006469D5"/>
    <w:rsid w:val="0064740E"/>
    <w:rsid w:val="006504F0"/>
    <w:rsid w:val="006509AF"/>
    <w:rsid w:val="00650DD0"/>
    <w:rsid w:val="00651289"/>
    <w:rsid w:val="00651313"/>
    <w:rsid w:val="006513C5"/>
    <w:rsid w:val="006519E5"/>
    <w:rsid w:val="00651E4F"/>
    <w:rsid w:val="0065205B"/>
    <w:rsid w:val="006529A5"/>
    <w:rsid w:val="0065301E"/>
    <w:rsid w:val="00653284"/>
    <w:rsid w:val="00654A8B"/>
    <w:rsid w:val="006550F8"/>
    <w:rsid w:val="006557A3"/>
    <w:rsid w:val="006564E9"/>
    <w:rsid w:val="0065663B"/>
    <w:rsid w:val="00656808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819"/>
    <w:rsid w:val="00661CFD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15A6"/>
    <w:rsid w:val="0067166A"/>
    <w:rsid w:val="006719FD"/>
    <w:rsid w:val="00671F48"/>
    <w:rsid w:val="006723E0"/>
    <w:rsid w:val="00672897"/>
    <w:rsid w:val="00672EB3"/>
    <w:rsid w:val="006730E9"/>
    <w:rsid w:val="006737C8"/>
    <w:rsid w:val="00673B17"/>
    <w:rsid w:val="00673E28"/>
    <w:rsid w:val="00674334"/>
    <w:rsid w:val="00674633"/>
    <w:rsid w:val="00674750"/>
    <w:rsid w:val="00674CFB"/>
    <w:rsid w:val="00674E6D"/>
    <w:rsid w:val="00675193"/>
    <w:rsid w:val="0067520B"/>
    <w:rsid w:val="0067536C"/>
    <w:rsid w:val="0067542F"/>
    <w:rsid w:val="00675C8F"/>
    <w:rsid w:val="0067606B"/>
    <w:rsid w:val="0067660B"/>
    <w:rsid w:val="006766F8"/>
    <w:rsid w:val="0067672C"/>
    <w:rsid w:val="006776B0"/>
    <w:rsid w:val="00677861"/>
    <w:rsid w:val="00677C9B"/>
    <w:rsid w:val="00677F93"/>
    <w:rsid w:val="0068049D"/>
    <w:rsid w:val="00680712"/>
    <w:rsid w:val="006807C8"/>
    <w:rsid w:val="00680F6D"/>
    <w:rsid w:val="006814EC"/>
    <w:rsid w:val="00681653"/>
    <w:rsid w:val="00681C3A"/>
    <w:rsid w:val="00682A48"/>
    <w:rsid w:val="00682B0F"/>
    <w:rsid w:val="00683681"/>
    <w:rsid w:val="006836A8"/>
    <w:rsid w:val="006836CC"/>
    <w:rsid w:val="00683869"/>
    <w:rsid w:val="00683E21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6206"/>
    <w:rsid w:val="00686F81"/>
    <w:rsid w:val="00687AB4"/>
    <w:rsid w:val="00687E1C"/>
    <w:rsid w:val="00687E5F"/>
    <w:rsid w:val="00687EBF"/>
    <w:rsid w:val="00690435"/>
    <w:rsid w:val="006905A4"/>
    <w:rsid w:val="006905C5"/>
    <w:rsid w:val="006908A0"/>
    <w:rsid w:val="00690AA4"/>
    <w:rsid w:val="00691232"/>
    <w:rsid w:val="0069130B"/>
    <w:rsid w:val="006914C5"/>
    <w:rsid w:val="00691757"/>
    <w:rsid w:val="00691C50"/>
    <w:rsid w:val="00691D4E"/>
    <w:rsid w:val="006921D8"/>
    <w:rsid w:val="006928DC"/>
    <w:rsid w:val="00693147"/>
    <w:rsid w:val="0069378A"/>
    <w:rsid w:val="00693A19"/>
    <w:rsid w:val="006941D4"/>
    <w:rsid w:val="00694B55"/>
    <w:rsid w:val="00694B77"/>
    <w:rsid w:val="00695369"/>
    <w:rsid w:val="0069563B"/>
    <w:rsid w:val="0069566C"/>
    <w:rsid w:val="00695736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2D1"/>
    <w:rsid w:val="006A14CC"/>
    <w:rsid w:val="006A1B0E"/>
    <w:rsid w:val="006A1B37"/>
    <w:rsid w:val="006A1C1A"/>
    <w:rsid w:val="006A1D1B"/>
    <w:rsid w:val="006A1E19"/>
    <w:rsid w:val="006A219A"/>
    <w:rsid w:val="006A243B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55DF"/>
    <w:rsid w:val="006A56EC"/>
    <w:rsid w:val="006A5776"/>
    <w:rsid w:val="006A643D"/>
    <w:rsid w:val="006A6460"/>
    <w:rsid w:val="006A65E1"/>
    <w:rsid w:val="006A6D47"/>
    <w:rsid w:val="006A708F"/>
    <w:rsid w:val="006A721C"/>
    <w:rsid w:val="006B0024"/>
    <w:rsid w:val="006B00A0"/>
    <w:rsid w:val="006B0EC7"/>
    <w:rsid w:val="006B105C"/>
    <w:rsid w:val="006B1916"/>
    <w:rsid w:val="006B1C94"/>
    <w:rsid w:val="006B1F4E"/>
    <w:rsid w:val="006B2356"/>
    <w:rsid w:val="006B2BF8"/>
    <w:rsid w:val="006B2F26"/>
    <w:rsid w:val="006B3016"/>
    <w:rsid w:val="006B3754"/>
    <w:rsid w:val="006B3B4D"/>
    <w:rsid w:val="006B3E7C"/>
    <w:rsid w:val="006B52D2"/>
    <w:rsid w:val="006B5D4C"/>
    <w:rsid w:val="006B640E"/>
    <w:rsid w:val="006B68F4"/>
    <w:rsid w:val="006B6ACF"/>
    <w:rsid w:val="006B6C53"/>
    <w:rsid w:val="006B71FC"/>
    <w:rsid w:val="006B746B"/>
    <w:rsid w:val="006B7632"/>
    <w:rsid w:val="006B7969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3"/>
    <w:rsid w:val="006C3596"/>
    <w:rsid w:val="006C37BE"/>
    <w:rsid w:val="006C389D"/>
    <w:rsid w:val="006C3C42"/>
    <w:rsid w:val="006C3D5A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1C43"/>
    <w:rsid w:val="006D23D1"/>
    <w:rsid w:val="006D25B9"/>
    <w:rsid w:val="006D25EE"/>
    <w:rsid w:val="006D28A1"/>
    <w:rsid w:val="006D2B96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B01"/>
    <w:rsid w:val="006D4C39"/>
    <w:rsid w:val="006D4D90"/>
    <w:rsid w:val="006D5691"/>
    <w:rsid w:val="006D5AC5"/>
    <w:rsid w:val="006D603C"/>
    <w:rsid w:val="006D6694"/>
    <w:rsid w:val="006D68E2"/>
    <w:rsid w:val="006D6AEB"/>
    <w:rsid w:val="006D6BEC"/>
    <w:rsid w:val="006D6F1A"/>
    <w:rsid w:val="006D7E58"/>
    <w:rsid w:val="006D7E97"/>
    <w:rsid w:val="006E063F"/>
    <w:rsid w:val="006E0758"/>
    <w:rsid w:val="006E1138"/>
    <w:rsid w:val="006E1D64"/>
    <w:rsid w:val="006E288C"/>
    <w:rsid w:val="006E3658"/>
    <w:rsid w:val="006E3AE1"/>
    <w:rsid w:val="006E3C77"/>
    <w:rsid w:val="006E3DF2"/>
    <w:rsid w:val="006E41EA"/>
    <w:rsid w:val="006E42E5"/>
    <w:rsid w:val="006E4479"/>
    <w:rsid w:val="006E47ED"/>
    <w:rsid w:val="006E4D3B"/>
    <w:rsid w:val="006E4E4B"/>
    <w:rsid w:val="006E51D0"/>
    <w:rsid w:val="006E552B"/>
    <w:rsid w:val="006E5898"/>
    <w:rsid w:val="006E5B3B"/>
    <w:rsid w:val="006E5B8A"/>
    <w:rsid w:val="006E5C1C"/>
    <w:rsid w:val="006E5E0E"/>
    <w:rsid w:val="006E648B"/>
    <w:rsid w:val="006E651D"/>
    <w:rsid w:val="006E66A2"/>
    <w:rsid w:val="006E6BE6"/>
    <w:rsid w:val="006E74EA"/>
    <w:rsid w:val="006E763D"/>
    <w:rsid w:val="006E7916"/>
    <w:rsid w:val="006E7928"/>
    <w:rsid w:val="006F03F0"/>
    <w:rsid w:val="006F08E1"/>
    <w:rsid w:val="006F13C0"/>
    <w:rsid w:val="006F14C8"/>
    <w:rsid w:val="006F1B26"/>
    <w:rsid w:val="006F1BB5"/>
    <w:rsid w:val="006F235D"/>
    <w:rsid w:val="006F2E17"/>
    <w:rsid w:val="006F30BF"/>
    <w:rsid w:val="006F347C"/>
    <w:rsid w:val="006F35B6"/>
    <w:rsid w:val="006F438E"/>
    <w:rsid w:val="006F4525"/>
    <w:rsid w:val="006F5506"/>
    <w:rsid w:val="006F5D80"/>
    <w:rsid w:val="006F66B2"/>
    <w:rsid w:val="006F6773"/>
    <w:rsid w:val="006F6BE5"/>
    <w:rsid w:val="006F6EEE"/>
    <w:rsid w:val="006F707F"/>
    <w:rsid w:val="006F70D0"/>
    <w:rsid w:val="006F765A"/>
    <w:rsid w:val="006F792B"/>
    <w:rsid w:val="007007D0"/>
    <w:rsid w:val="0070116C"/>
    <w:rsid w:val="007015CB"/>
    <w:rsid w:val="00701C00"/>
    <w:rsid w:val="00701C8E"/>
    <w:rsid w:val="00702A9F"/>
    <w:rsid w:val="00703112"/>
    <w:rsid w:val="00703290"/>
    <w:rsid w:val="0070380A"/>
    <w:rsid w:val="00703EE1"/>
    <w:rsid w:val="00704314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851"/>
    <w:rsid w:val="00711A33"/>
    <w:rsid w:val="00711CA0"/>
    <w:rsid w:val="00712AEB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3EAA"/>
    <w:rsid w:val="00714304"/>
    <w:rsid w:val="00714CB7"/>
    <w:rsid w:val="00714EAF"/>
    <w:rsid w:val="0071520C"/>
    <w:rsid w:val="00715475"/>
    <w:rsid w:val="0071595E"/>
    <w:rsid w:val="00715B96"/>
    <w:rsid w:val="00715D75"/>
    <w:rsid w:val="007168E7"/>
    <w:rsid w:val="007169A9"/>
    <w:rsid w:val="00716A80"/>
    <w:rsid w:val="00716C88"/>
    <w:rsid w:val="00716CCF"/>
    <w:rsid w:val="00717098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65A"/>
    <w:rsid w:val="00726A5E"/>
    <w:rsid w:val="007272AD"/>
    <w:rsid w:val="00727C3E"/>
    <w:rsid w:val="00730101"/>
    <w:rsid w:val="007301FD"/>
    <w:rsid w:val="00730432"/>
    <w:rsid w:val="0073046F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2EC"/>
    <w:rsid w:val="0073453D"/>
    <w:rsid w:val="007347CC"/>
    <w:rsid w:val="007347F0"/>
    <w:rsid w:val="00734AA8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572"/>
    <w:rsid w:val="00736F65"/>
    <w:rsid w:val="00737E95"/>
    <w:rsid w:val="0074001C"/>
    <w:rsid w:val="007401A8"/>
    <w:rsid w:val="0074035E"/>
    <w:rsid w:val="00740587"/>
    <w:rsid w:val="0074074E"/>
    <w:rsid w:val="00740A08"/>
    <w:rsid w:val="00740D12"/>
    <w:rsid w:val="0074136C"/>
    <w:rsid w:val="00741486"/>
    <w:rsid w:val="0074171D"/>
    <w:rsid w:val="00741E0C"/>
    <w:rsid w:val="0074235F"/>
    <w:rsid w:val="007423C7"/>
    <w:rsid w:val="00742AD9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F63"/>
    <w:rsid w:val="007464D0"/>
    <w:rsid w:val="0074652E"/>
    <w:rsid w:val="00746CA5"/>
    <w:rsid w:val="00746D10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0EFF"/>
    <w:rsid w:val="007518A1"/>
    <w:rsid w:val="00751963"/>
    <w:rsid w:val="00751C34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AC1"/>
    <w:rsid w:val="007601A2"/>
    <w:rsid w:val="00760D05"/>
    <w:rsid w:val="0076160F"/>
    <w:rsid w:val="00761B52"/>
    <w:rsid w:val="00762034"/>
    <w:rsid w:val="00762855"/>
    <w:rsid w:val="00762D0F"/>
    <w:rsid w:val="007644B1"/>
    <w:rsid w:val="00765145"/>
    <w:rsid w:val="0076595B"/>
    <w:rsid w:val="00766131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432E"/>
    <w:rsid w:val="007744A2"/>
    <w:rsid w:val="00774752"/>
    <w:rsid w:val="007748C5"/>
    <w:rsid w:val="007749F8"/>
    <w:rsid w:val="007751B2"/>
    <w:rsid w:val="00775AE3"/>
    <w:rsid w:val="0077647D"/>
    <w:rsid w:val="0077720F"/>
    <w:rsid w:val="007773CD"/>
    <w:rsid w:val="00777BE9"/>
    <w:rsid w:val="00777EA8"/>
    <w:rsid w:val="00780304"/>
    <w:rsid w:val="007814B0"/>
    <w:rsid w:val="0078164B"/>
    <w:rsid w:val="007817C9"/>
    <w:rsid w:val="007823EA"/>
    <w:rsid w:val="00782549"/>
    <w:rsid w:val="00782D38"/>
    <w:rsid w:val="00782DA7"/>
    <w:rsid w:val="00782EDE"/>
    <w:rsid w:val="00782F39"/>
    <w:rsid w:val="00782FAC"/>
    <w:rsid w:val="00782FF4"/>
    <w:rsid w:val="00783725"/>
    <w:rsid w:val="00783963"/>
    <w:rsid w:val="007840E5"/>
    <w:rsid w:val="0078419C"/>
    <w:rsid w:val="00784597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411"/>
    <w:rsid w:val="007916B1"/>
    <w:rsid w:val="007917DB"/>
    <w:rsid w:val="007921C7"/>
    <w:rsid w:val="007921D5"/>
    <w:rsid w:val="00792747"/>
    <w:rsid w:val="00792C45"/>
    <w:rsid w:val="007931B4"/>
    <w:rsid w:val="00793293"/>
    <w:rsid w:val="0079392E"/>
    <w:rsid w:val="00793A49"/>
    <w:rsid w:val="0079406C"/>
    <w:rsid w:val="00794103"/>
    <w:rsid w:val="00794714"/>
    <w:rsid w:val="00794CAA"/>
    <w:rsid w:val="00794D52"/>
    <w:rsid w:val="00794D58"/>
    <w:rsid w:val="00795A84"/>
    <w:rsid w:val="007A03BA"/>
    <w:rsid w:val="007A03FF"/>
    <w:rsid w:val="007A046F"/>
    <w:rsid w:val="007A072A"/>
    <w:rsid w:val="007A0D44"/>
    <w:rsid w:val="007A0F73"/>
    <w:rsid w:val="007A1A92"/>
    <w:rsid w:val="007A1DA3"/>
    <w:rsid w:val="007A1DAC"/>
    <w:rsid w:val="007A1DDE"/>
    <w:rsid w:val="007A2310"/>
    <w:rsid w:val="007A2427"/>
    <w:rsid w:val="007A2521"/>
    <w:rsid w:val="007A2BED"/>
    <w:rsid w:val="007A2F7C"/>
    <w:rsid w:val="007A35F8"/>
    <w:rsid w:val="007A3770"/>
    <w:rsid w:val="007A3BA2"/>
    <w:rsid w:val="007A3CD6"/>
    <w:rsid w:val="007A3DD1"/>
    <w:rsid w:val="007A3FE1"/>
    <w:rsid w:val="007A4883"/>
    <w:rsid w:val="007A4950"/>
    <w:rsid w:val="007A4C22"/>
    <w:rsid w:val="007A58AD"/>
    <w:rsid w:val="007A68AA"/>
    <w:rsid w:val="007A70D2"/>
    <w:rsid w:val="007A7602"/>
    <w:rsid w:val="007A7B7F"/>
    <w:rsid w:val="007A7C5E"/>
    <w:rsid w:val="007B00A4"/>
    <w:rsid w:val="007B045A"/>
    <w:rsid w:val="007B0D04"/>
    <w:rsid w:val="007B0D41"/>
    <w:rsid w:val="007B0F7B"/>
    <w:rsid w:val="007B1801"/>
    <w:rsid w:val="007B189E"/>
    <w:rsid w:val="007B19A8"/>
    <w:rsid w:val="007B20EE"/>
    <w:rsid w:val="007B26E4"/>
    <w:rsid w:val="007B27E4"/>
    <w:rsid w:val="007B2BF0"/>
    <w:rsid w:val="007B301B"/>
    <w:rsid w:val="007B3D14"/>
    <w:rsid w:val="007B48C8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19E9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EFD"/>
    <w:rsid w:val="007C793A"/>
    <w:rsid w:val="007C7D99"/>
    <w:rsid w:val="007D0001"/>
    <w:rsid w:val="007D0109"/>
    <w:rsid w:val="007D01AE"/>
    <w:rsid w:val="007D0702"/>
    <w:rsid w:val="007D07A3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E26"/>
    <w:rsid w:val="007D3F30"/>
    <w:rsid w:val="007D40B6"/>
    <w:rsid w:val="007D4155"/>
    <w:rsid w:val="007D44C3"/>
    <w:rsid w:val="007D46AB"/>
    <w:rsid w:val="007D4782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023A"/>
    <w:rsid w:val="007E05C1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AAE"/>
    <w:rsid w:val="007E3B29"/>
    <w:rsid w:val="007E3C8C"/>
    <w:rsid w:val="007E411D"/>
    <w:rsid w:val="007E4A65"/>
    <w:rsid w:val="007E5029"/>
    <w:rsid w:val="007E5962"/>
    <w:rsid w:val="007E61F2"/>
    <w:rsid w:val="007E63AD"/>
    <w:rsid w:val="007E6B07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14"/>
    <w:rsid w:val="007F1BEB"/>
    <w:rsid w:val="007F1C60"/>
    <w:rsid w:val="007F24EE"/>
    <w:rsid w:val="007F31C6"/>
    <w:rsid w:val="007F33AD"/>
    <w:rsid w:val="007F4ACF"/>
    <w:rsid w:val="007F4D4E"/>
    <w:rsid w:val="007F5AB8"/>
    <w:rsid w:val="007F5D86"/>
    <w:rsid w:val="007F6014"/>
    <w:rsid w:val="007F71DC"/>
    <w:rsid w:val="007F741B"/>
    <w:rsid w:val="007F7D20"/>
    <w:rsid w:val="007F7F3D"/>
    <w:rsid w:val="007F7F84"/>
    <w:rsid w:val="00800048"/>
    <w:rsid w:val="00800C67"/>
    <w:rsid w:val="0080226D"/>
    <w:rsid w:val="0080231E"/>
    <w:rsid w:val="00802769"/>
    <w:rsid w:val="008028B9"/>
    <w:rsid w:val="00802E05"/>
    <w:rsid w:val="0080342D"/>
    <w:rsid w:val="00803609"/>
    <w:rsid w:val="008036B4"/>
    <w:rsid w:val="00803A47"/>
    <w:rsid w:val="00804175"/>
    <w:rsid w:val="00804E07"/>
    <w:rsid w:val="008052CB"/>
    <w:rsid w:val="00805D1D"/>
    <w:rsid w:val="00805EE9"/>
    <w:rsid w:val="00806129"/>
    <w:rsid w:val="00806A1C"/>
    <w:rsid w:val="0080707E"/>
    <w:rsid w:val="008072E6"/>
    <w:rsid w:val="008076C5"/>
    <w:rsid w:val="00807B5A"/>
    <w:rsid w:val="00807C96"/>
    <w:rsid w:val="00807E0C"/>
    <w:rsid w:val="00810596"/>
    <w:rsid w:val="00810F7C"/>
    <w:rsid w:val="008115D3"/>
    <w:rsid w:val="008121E7"/>
    <w:rsid w:val="00812437"/>
    <w:rsid w:val="0081249E"/>
    <w:rsid w:val="0081281F"/>
    <w:rsid w:val="008130B2"/>
    <w:rsid w:val="00813DBA"/>
    <w:rsid w:val="00813E9E"/>
    <w:rsid w:val="00814138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D4D"/>
    <w:rsid w:val="008232D0"/>
    <w:rsid w:val="008242EB"/>
    <w:rsid w:val="008242F4"/>
    <w:rsid w:val="008245E4"/>
    <w:rsid w:val="00824B74"/>
    <w:rsid w:val="00824F69"/>
    <w:rsid w:val="0082585C"/>
    <w:rsid w:val="00825DAB"/>
    <w:rsid w:val="00826001"/>
    <w:rsid w:val="008261E4"/>
    <w:rsid w:val="00826D36"/>
    <w:rsid w:val="00826D7B"/>
    <w:rsid w:val="00827324"/>
    <w:rsid w:val="008273A6"/>
    <w:rsid w:val="00827594"/>
    <w:rsid w:val="008275C2"/>
    <w:rsid w:val="00827BC9"/>
    <w:rsid w:val="00827F45"/>
    <w:rsid w:val="00831836"/>
    <w:rsid w:val="00831B32"/>
    <w:rsid w:val="00831BED"/>
    <w:rsid w:val="00832964"/>
    <w:rsid w:val="00833705"/>
    <w:rsid w:val="008338A6"/>
    <w:rsid w:val="00834312"/>
    <w:rsid w:val="00834359"/>
    <w:rsid w:val="0083486D"/>
    <w:rsid w:val="008349E8"/>
    <w:rsid w:val="008350EE"/>
    <w:rsid w:val="008354E7"/>
    <w:rsid w:val="00835B3B"/>
    <w:rsid w:val="0083628C"/>
    <w:rsid w:val="00836AF3"/>
    <w:rsid w:val="00836C77"/>
    <w:rsid w:val="00837731"/>
    <w:rsid w:val="00837C42"/>
    <w:rsid w:val="00837C46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852"/>
    <w:rsid w:val="00843043"/>
    <w:rsid w:val="008433BF"/>
    <w:rsid w:val="008436DD"/>
    <w:rsid w:val="00843A81"/>
    <w:rsid w:val="00843ADB"/>
    <w:rsid w:val="00844579"/>
    <w:rsid w:val="008451A8"/>
    <w:rsid w:val="008455C5"/>
    <w:rsid w:val="008456F6"/>
    <w:rsid w:val="00846243"/>
    <w:rsid w:val="00846506"/>
    <w:rsid w:val="00846948"/>
    <w:rsid w:val="0084749C"/>
    <w:rsid w:val="00847699"/>
    <w:rsid w:val="00847836"/>
    <w:rsid w:val="00847EA7"/>
    <w:rsid w:val="00847EF5"/>
    <w:rsid w:val="008501C9"/>
    <w:rsid w:val="00850225"/>
    <w:rsid w:val="00850982"/>
    <w:rsid w:val="00850D3B"/>
    <w:rsid w:val="00851069"/>
    <w:rsid w:val="0085182B"/>
    <w:rsid w:val="00851AAD"/>
    <w:rsid w:val="008520C6"/>
    <w:rsid w:val="008524F0"/>
    <w:rsid w:val="008525A4"/>
    <w:rsid w:val="008534B3"/>
    <w:rsid w:val="0085380B"/>
    <w:rsid w:val="00853D16"/>
    <w:rsid w:val="0085409E"/>
    <w:rsid w:val="008543F9"/>
    <w:rsid w:val="008544D2"/>
    <w:rsid w:val="008547C2"/>
    <w:rsid w:val="0085504B"/>
    <w:rsid w:val="00855534"/>
    <w:rsid w:val="008555A7"/>
    <w:rsid w:val="008558EA"/>
    <w:rsid w:val="00855926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A30"/>
    <w:rsid w:val="00866EBC"/>
    <w:rsid w:val="00866EFA"/>
    <w:rsid w:val="00867178"/>
    <w:rsid w:val="008674C7"/>
    <w:rsid w:val="0087038A"/>
    <w:rsid w:val="0087099E"/>
    <w:rsid w:val="00870DA6"/>
    <w:rsid w:val="00871046"/>
    <w:rsid w:val="0087113A"/>
    <w:rsid w:val="00871184"/>
    <w:rsid w:val="008714D3"/>
    <w:rsid w:val="008719F2"/>
    <w:rsid w:val="00871F4D"/>
    <w:rsid w:val="00872953"/>
    <w:rsid w:val="00872BE2"/>
    <w:rsid w:val="00872EF7"/>
    <w:rsid w:val="00873329"/>
    <w:rsid w:val="00873370"/>
    <w:rsid w:val="0087349A"/>
    <w:rsid w:val="00873742"/>
    <w:rsid w:val="0087410E"/>
    <w:rsid w:val="008745D0"/>
    <w:rsid w:val="00874715"/>
    <w:rsid w:val="00874729"/>
    <w:rsid w:val="00874CB4"/>
    <w:rsid w:val="00874EE6"/>
    <w:rsid w:val="008750D7"/>
    <w:rsid w:val="008753BF"/>
    <w:rsid w:val="00875B21"/>
    <w:rsid w:val="00875EAC"/>
    <w:rsid w:val="008764DF"/>
    <w:rsid w:val="00876500"/>
    <w:rsid w:val="0087672C"/>
    <w:rsid w:val="008772F5"/>
    <w:rsid w:val="00877CCF"/>
    <w:rsid w:val="008809BC"/>
    <w:rsid w:val="00880E50"/>
    <w:rsid w:val="008811D0"/>
    <w:rsid w:val="008815C7"/>
    <w:rsid w:val="00881723"/>
    <w:rsid w:val="00881973"/>
    <w:rsid w:val="00881AAB"/>
    <w:rsid w:val="00881DE5"/>
    <w:rsid w:val="00881FAB"/>
    <w:rsid w:val="008822F9"/>
    <w:rsid w:val="0088230B"/>
    <w:rsid w:val="00882488"/>
    <w:rsid w:val="0088288C"/>
    <w:rsid w:val="00882B8C"/>
    <w:rsid w:val="0088300B"/>
    <w:rsid w:val="008830D2"/>
    <w:rsid w:val="008832E2"/>
    <w:rsid w:val="00883686"/>
    <w:rsid w:val="008843F0"/>
    <w:rsid w:val="00884599"/>
    <w:rsid w:val="0088469B"/>
    <w:rsid w:val="00884BC6"/>
    <w:rsid w:val="00885062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64"/>
    <w:rsid w:val="008960CC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97BC4"/>
    <w:rsid w:val="008A0797"/>
    <w:rsid w:val="008A0843"/>
    <w:rsid w:val="008A0A0A"/>
    <w:rsid w:val="008A0B91"/>
    <w:rsid w:val="008A0C83"/>
    <w:rsid w:val="008A14A2"/>
    <w:rsid w:val="008A29FD"/>
    <w:rsid w:val="008A2BC7"/>
    <w:rsid w:val="008A2CB2"/>
    <w:rsid w:val="008A2D53"/>
    <w:rsid w:val="008A30F7"/>
    <w:rsid w:val="008A3506"/>
    <w:rsid w:val="008A352D"/>
    <w:rsid w:val="008A3BFB"/>
    <w:rsid w:val="008A3F84"/>
    <w:rsid w:val="008A4604"/>
    <w:rsid w:val="008A4B60"/>
    <w:rsid w:val="008A529D"/>
    <w:rsid w:val="008A5E8B"/>
    <w:rsid w:val="008A65CB"/>
    <w:rsid w:val="008A663B"/>
    <w:rsid w:val="008A7D7A"/>
    <w:rsid w:val="008A7ECD"/>
    <w:rsid w:val="008B0214"/>
    <w:rsid w:val="008B0430"/>
    <w:rsid w:val="008B04FB"/>
    <w:rsid w:val="008B09A3"/>
    <w:rsid w:val="008B0D29"/>
    <w:rsid w:val="008B10F1"/>
    <w:rsid w:val="008B1422"/>
    <w:rsid w:val="008B1DF8"/>
    <w:rsid w:val="008B24BC"/>
    <w:rsid w:val="008B2636"/>
    <w:rsid w:val="008B2905"/>
    <w:rsid w:val="008B2BDA"/>
    <w:rsid w:val="008B2EE3"/>
    <w:rsid w:val="008B3A33"/>
    <w:rsid w:val="008B3C3B"/>
    <w:rsid w:val="008B46BC"/>
    <w:rsid w:val="008B5468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705"/>
    <w:rsid w:val="008C2C97"/>
    <w:rsid w:val="008C2EA1"/>
    <w:rsid w:val="008C2F97"/>
    <w:rsid w:val="008C3634"/>
    <w:rsid w:val="008C4733"/>
    <w:rsid w:val="008C4A02"/>
    <w:rsid w:val="008C4BD5"/>
    <w:rsid w:val="008C4BEF"/>
    <w:rsid w:val="008C5930"/>
    <w:rsid w:val="008C5DF9"/>
    <w:rsid w:val="008C5E39"/>
    <w:rsid w:val="008C5F8C"/>
    <w:rsid w:val="008C63B6"/>
    <w:rsid w:val="008C6503"/>
    <w:rsid w:val="008C6874"/>
    <w:rsid w:val="008C6B48"/>
    <w:rsid w:val="008C7F44"/>
    <w:rsid w:val="008C7F47"/>
    <w:rsid w:val="008D004C"/>
    <w:rsid w:val="008D0565"/>
    <w:rsid w:val="008D067B"/>
    <w:rsid w:val="008D06F6"/>
    <w:rsid w:val="008D0CCA"/>
    <w:rsid w:val="008D10DE"/>
    <w:rsid w:val="008D1A95"/>
    <w:rsid w:val="008D1C67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6F56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20C"/>
    <w:rsid w:val="008E134C"/>
    <w:rsid w:val="008E158B"/>
    <w:rsid w:val="008E1E2D"/>
    <w:rsid w:val="008E2151"/>
    <w:rsid w:val="008E2361"/>
    <w:rsid w:val="008E3C1A"/>
    <w:rsid w:val="008E43F9"/>
    <w:rsid w:val="008E443A"/>
    <w:rsid w:val="008E4A62"/>
    <w:rsid w:val="008E54E3"/>
    <w:rsid w:val="008E55A2"/>
    <w:rsid w:val="008E5A95"/>
    <w:rsid w:val="008E5FE7"/>
    <w:rsid w:val="008E6196"/>
    <w:rsid w:val="008E629F"/>
    <w:rsid w:val="008E69B4"/>
    <w:rsid w:val="008E6E0F"/>
    <w:rsid w:val="008E716F"/>
    <w:rsid w:val="008E7202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1BF7"/>
    <w:rsid w:val="008F206C"/>
    <w:rsid w:val="008F22A0"/>
    <w:rsid w:val="008F25D5"/>
    <w:rsid w:val="008F268C"/>
    <w:rsid w:val="008F26C0"/>
    <w:rsid w:val="008F3229"/>
    <w:rsid w:val="008F3360"/>
    <w:rsid w:val="008F346D"/>
    <w:rsid w:val="008F3DE5"/>
    <w:rsid w:val="008F3F48"/>
    <w:rsid w:val="008F4866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EAB"/>
    <w:rsid w:val="00907F02"/>
    <w:rsid w:val="009109CA"/>
    <w:rsid w:val="00911136"/>
    <w:rsid w:val="0091144B"/>
    <w:rsid w:val="009115D5"/>
    <w:rsid w:val="00911699"/>
    <w:rsid w:val="009119E1"/>
    <w:rsid w:val="009119E7"/>
    <w:rsid w:val="00911DB1"/>
    <w:rsid w:val="00911EC9"/>
    <w:rsid w:val="0091257F"/>
    <w:rsid w:val="00913498"/>
    <w:rsid w:val="009136F1"/>
    <w:rsid w:val="00914351"/>
    <w:rsid w:val="009147B2"/>
    <w:rsid w:val="00914E43"/>
    <w:rsid w:val="00914F63"/>
    <w:rsid w:val="0091531A"/>
    <w:rsid w:val="00915626"/>
    <w:rsid w:val="00915894"/>
    <w:rsid w:val="00915BFB"/>
    <w:rsid w:val="009160E0"/>
    <w:rsid w:val="0091625D"/>
    <w:rsid w:val="00916274"/>
    <w:rsid w:val="00916B48"/>
    <w:rsid w:val="00916EFE"/>
    <w:rsid w:val="00916F3D"/>
    <w:rsid w:val="00917595"/>
    <w:rsid w:val="009175E2"/>
    <w:rsid w:val="00917634"/>
    <w:rsid w:val="00917866"/>
    <w:rsid w:val="00917C5F"/>
    <w:rsid w:val="009207BF"/>
    <w:rsid w:val="00920AE5"/>
    <w:rsid w:val="00920C2F"/>
    <w:rsid w:val="00920F70"/>
    <w:rsid w:val="009217CE"/>
    <w:rsid w:val="00921C74"/>
    <w:rsid w:val="00922058"/>
    <w:rsid w:val="00922457"/>
    <w:rsid w:val="00922551"/>
    <w:rsid w:val="009229CD"/>
    <w:rsid w:val="00922DB5"/>
    <w:rsid w:val="0092338A"/>
    <w:rsid w:val="009238AC"/>
    <w:rsid w:val="0092425F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B0B"/>
    <w:rsid w:val="00926DB0"/>
    <w:rsid w:val="0092705E"/>
    <w:rsid w:val="0092719E"/>
    <w:rsid w:val="009272D5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3CF9"/>
    <w:rsid w:val="00934165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288"/>
    <w:rsid w:val="00940378"/>
    <w:rsid w:val="00940437"/>
    <w:rsid w:val="009404E1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5A92"/>
    <w:rsid w:val="009460FB"/>
    <w:rsid w:val="00946C8D"/>
    <w:rsid w:val="0094704C"/>
    <w:rsid w:val="00947437"/>
    <w:rsid w:val="009479CA"/>
    <w:rsid w:val="009501F4"/>
    <w:rsid w:val="00950215"/>
    <w:rsid w:val="00951236"/>
    <w:rsid w:val="00951BB4"/>
    <w:rsid w:val="00951CE8"/>
    <w:rsid w:val="00952848"/>
    <w:rsid w:val="00952E9F"/>
    <w:rsid w:val="0095302A"/>
    <w:rsid w:val="009533D1"/>
    <w:rsid w:val="009535D8"/>
    <w:rsid w:val="00953A9A"/>
    <w:rsid w:val="00953F4F"/>
    <w:rsid w:val="00954111"/>
    <w:rsid w:val="00954970"/>
    <w:rsid w:val="00954A91"/>
    <w:rsid w:val="00954BC3"/>
    <w:rsid w:val="00954C0F"/>
    <w:rsid w:val="00954FA2"/>
    <w:rsid w:val="009553B2"/>
    <w:rsid w:val="00955617"/>
    <w:rsid w:val="00955969"/>
    <w:rsid w:val="00955F09"/>
    <w:rsid w:val="009569F3"/>
    <w:rsid w:val="00957136"/>
    <w:rsid w:val="00957775"/>
    <w:rsid w:val="00957CE9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2014"/>
    <w:rsid w:val="00962CB4"/>
    <w:rsid w:val="00962F7B"/>
    <w:rsid w:val="00963523"/>
    <w:rsid w:val="00963808"/>
    <w:rsid w:val="00964230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678CF"/>
    <w:rsid w:val="00967994"/>
    <w:rsid w:val="009704F5"/>
    <w:rsid w:val="009709E9"/>
    <w:rsid w:val="00970BB9"/>
    <w:rsid w:val="00970C8C"/>
    <w:rsid w:val="00971175"/>
    <w:rsid w:val="00971A94"/>
    <w:rsid w:val="009720A2"/>
    <w:rsid w:val="00972469"/>
    <w:rsid w:val="0097260E"/>
    <w:rsid w:val="00972751"/>
    <w:rsid w:val="00972B5A"/>
    <w:rsid w:val="00973A74"/>
    <w:rsid w:val="00973CFE"/>
    <w:rsid w:val="00974001"/>
    <w:rsid w:val="00974514"/>
    <w:rsid w:val="009747D0"/>
    <w:rsid w:val="00974B5C"/>
    <w:rsid w:val="0097506E"/>
    <w:rsid w:val="009755D9"/>
    <w:rsid w:val="00975C1E"/>
    <w:rsid w:val="00975FF7"/>
    <w:rsid w:val="009763C3"/>
    <w:rsid w:val="00976DD7"/>
    <w:rsid w:val="0097710D"/>
    <w:rsid w:val="009772F7"/>
    <w:rsid w:val="009778DF"/>
    <w:rsid w:val="00977F07"/>
    <w:rsid w:val="00977F3E"/>
    <w:rsid w:val="009801AA"/>
    <w:rsid w:val="00981477"/>
    <w:rsid w:val="0098192E"/>
    <w:rsid w:val="00981B9E"/>
    <w:rsid w:val="00982385"/>
    <w:rsid w:val="0098240C"/>
    <w:rsid w:val="0098299F"/>
    <w:rsid w:val="00982FBE"/>
    <w:rsid w:val="0098475B"/>
    <w:rsid w:val="00984BFA"/>
    <w:rsid w:val="00985FAB"/>
    <w:rsid w:val="00986140"/>
    <w:rsid w:val="00986632"/>
    <w:rsid w:val="009869D7"/>
    <w:rsid w:val="00986E64"/>
    <w:rsid w:val="00986F20"/>
    <w:rsid w:val="009870DC"/>
    <w:rsid w:val="0098725F"/>
    <w:rsid w:val="00987548"/>
    <w:rsid w:val="009876D5"/>
    <w:rsid w:val="00987AA6"/>
    <w:rsid w:val="00987D77"/>
    <w:rsid w:val="00987DE5"/>
    <w:rsid w:val="009903EA"/>
    <w:rsid w:val="009906E8"/>
    <w:rsid w:val="00990DC0"/>
    <w:rsid w:val="00990F85"/>
    <w:rsid w:val="009916F4"/>
    <w:rsid w:val="009918B9"/>
    <w:rsid w:val="00991E4E"/>
    <w:rsid w:val="00991E7B"/>
    <w:rsid w:val="0099306C"/>
    <w:rsid w:val="009936BC"/>
    <w:rsid w:val="009936F4"/>
    <w:rsid w:val="009947DA"/>
    <w:rsid w:val="00994B15"/>
    <w:rsid w:val="00994D4A"/>
    <w:rsid w:val="00995C97"/>
    <w:rsid w:val="00996307"/>
    <w:rsid w:val="00997089"/>
    <w:rsid w:val="0099717F"/>
    <w:rsid w:val="00997418"/>
    <w:rsid w:val="009977DA"/>
    <w:rsid w:val="009A0152"/>
    <w:rsid w:val="009A0E1E"/>
    <w:rsid w:val="009A15C0"/>
    <w:rsid w:val="009A1A9E"/>
    <w:rsid w:val="009A1AC7"/>
    <w:rsid w:val="009A1C69"/>
    <w:rsid w:val="009A267F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122B"/>
    <w:rsid w:val="009B196F"/>
    <w:rsid w:val="009B1FCD"/>
    <w:rsid w:val="009B202B"/>
    <w:rsid w:val="009B2307"/>
    <w:rsid w:val="009B34D6"/>
    <w:rsid w:val="009B4212"/>
    <w:rsid w:val="009B4213"/>
    <w:rsid w:val="009B4B10"/>
    <w:rsid w:val="009B4FAC"/>
    <w:rsid w:val="009B50AA"/>
    <w:rsid w:val="009B6341"/>
    <w:rsid w:val="009B65F6"/>
    <w:rsid w:val="009B6DB6"/>
    <w:rsid w:val="009B70B2"/>
    <w:rsid w:val="009B7681"/>
    <w:rsid w:val="009C0A04"/>
    <w:rsid w:val="009C0E8F"/>
    <w:rsid w:val="009C170F"/>
    <w:rsid w:val="009C1C22"/>
    <w:rsid w:val="009C2BFE"/>
    <w:rsid w:val="009C37E9"/>
    <w:rsid w:val="009C3844"/>
    <w:rsid w:val="009C384C"/>
    <w:rsid w:val="009C3859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AF7"/>
    <w:rsid w:val="009D1C63"/>
    <w:rsid w:val="009D1C9E"/>
    <w:rsid w:val="009D2335"/>
    <w:rsid w:val="009D2A49"/>
    <w:rsid w:val="009D2E49"/>
    <w:rsid w:val="009D31DB"/>
    <w:rsid w:val="009D3602"/>
    <w:rsid w:val="009D3820"/>
    <w:rsid w:val="009D44F7"/>
    <w:rsid w:val="009D59F9"/>
    <w:rsid w:val="009D60E5"/>
    <w:rsid w:val="009D63E2"/>
    <w:rsid w:val="009D68C8"/>
    <w:rsid w:val="009D6C03"/>
    <w:rsid w:val="009D6EA2"/>
    <w:rsid w:val="009D6ECB"/>
    <w:rsid w:val="009D7190"/>
    <w:rsid w:val="009D71C7"/>
    <w:rsid w:val="009D72B1"/>
    <w:rsid w:val="009D72D0"/>
    <w:rsid w:val="009D74C0"/>
    <w:rsid w:val="009E0CB6"/>
    <w:rsid w:val="009E0E04"/>
    <w:rsid w:val="009E17EB"/>
    <w:rsid w:val="009E2067"/>
    <w:rsid w:val="009E20CA"/>
    <w:rsid w:val="009E271D"/>
    <w:rsid w:val="009E2CC1"/>
    <w:rsid w:val="009E3146"/>
    <w:rsid w:val="009E404B"/>
    <w:rsid w:val="009E406A"/>
    <w:rsid w:val="009E4203"/>
    <w:rsid w:val="009E488C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3A8"/>
    <w:rsid w:val="009F0516"/>
    <w:rsid w:val="009F16A3"/>
    <w:rsid w:val="009F184D"/>
    <w:rsid w:val="009F1971"/>
    <w:rsid w:val="009F1AF4"/>
    <w:rsid w:val="009F1DB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600"/>
    <w:rsid w:val="009F77AF"/>
    <w:rsid w:val="009F7B63"/>
    <w:rsid w:val="00A001BB"/>
    <w:rsid w:val="00A00EDE"/>
    <w:rsid w:val="00A0170E"/>
    <w:rsid w:val="00A019FB"/>
    <w:rsid w:val="00A01A84"/>
    <w:rsid w:val="00A01EC9"/>
    <w:rsid w:val="00A01F07"/>
    <w:rsid w:val="00A0288E"/>
    <w:rsid w:val="00A031E2"/>
    <w:rsid w:val="00A03379"/>
    <w:rsid w:val="00A0399D"/>
    <w:rsid w:val="00A03ADA"/>
    <w:rsid w:val="00A03DEA"/>
    <w:rsid w:val="00A03EC6"/>
    <w:rsid w:val="00A04954"/>
    <w:rsid w:val="00A04BAD"/>
    <w:rsid w:val="00A04BDE"/>
    <w:rsid w:val="00A051FD"/>
    <w:rsid w:val="00A05905"/>
    <w:rsid w:val="00A059B7"/>
    <w:rsid w:val="00A060A4"/>
    <w:rsid w:val="00A06857"/>
    <w:rsid w:val="00A06A8A"/>
    <w:rsid w:val="00A06BB3"/>
    <w:rsid w:val="00A06BE3"/>
    <w:rsid w:val="00A0707C"/>
    <w:rsid w:val="00A07099"/>
    <w:rsid w:val="00A07804"/>
    <w:rsid w:val="00A07AC3"/>
    <w:rsid w:val="00A07AE2"/>
    <w:rsid w:val="00A07CAB"/>
    <w:rsid w:val="00A07E5D"/>
    <w:rsid w:val="00A1016F"/>
    <w:rsid w:val="00A10388"/>
    <w:rsid w:val="00A10B51"/>
    <w:rsid w:val="00A10C7D"/>
    <w:rsid w:val="00A11265"/>
    <w:rsid w:val="00A11347"/>
    <w:rsid w:val="00A115E6"/>
    <w:rsid w:val="00A11A6D"/>
    <w:rsid w:val="00A1204D"/>
    <w:rsid w:val="00A121B9"/>
    <w:rsid w:val="00A1249D"/>
    <w:rsid w:val="00A12961"/>
    <w:rsid w:val="00A12B5B"/>
    <w:rsid w:val="00A133F5"/>
    <w:rsid w:val="00A138AE"/>
    <w:rsid w:val="00A14FCE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6A5D"/>
    <w:rsid w:val="00A17884"/>
    <w:rsid w:val="00A17ED2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20A5"/>
    <w:rsid w:val="00A22264"/>
    <w:rsid w:val="00A22430"/>
    <w:rsid w:val="00A2268E"/>
    <w:rsid w:val="00A22A68"/>
    <w:rsid w:val="00A234F3"/>
    <w:rsid w:val="00A23FD6"/>
    <w:rsid w:val="00A24897"/>
    <w:rsid w:val="00A24C4E"/>
    <w:rsid w:val="00A24C81"/>
    <w:rsid w:val="00A256BB"/>
    <w:rsid w:val="00A258F6"/>
    <w:rsid w:val="00A25A1B"/>
    <w:rsid w:val="00A265E7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B79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6DB"/>
    <w:rsid w:val="00A4479A"/>
    <w:rsid w:val="00A44AA2"/>
    <w:rsid w:val="00A44E04"/>
    <w:rsid w:val="00A461F7"/>
    <w:rsid w:val="00A4649A"/>
    <w:rsid w:val="00A46657"/>
    <w:rsid w:val="00A46A81"/>
    <w:rsid w:val="00A47199"/>
    <w:rsid w:val="00A471F1"/>
    <w:rsid w:val="00A4774F"/>
    <w:rsid w:val="00A479C9"/>
    <w:rsid w:val="00A47DB0"/>
    <w:rsid w:val="00A50766"/>
    <w:rsid w:val="00A50FAF"/>
    <w:rsid w:val="00A52513"/>
    <w:rsid w:val="00A528C8"/>
    <w:rsid w:val="00A52AB3"/>
    <w:rsid w:val="00A52FA3"/>
    <w:rsid w:val="00A538C2"/>
    <w:rsid w:val="00A5411E"/>
    <w:rsid w:val="00A542F2"/>
    <w:rsid w:val="00A545FC"/>
    <w:rsid w:val="00A54747"/>
    <w:rsid w:val="00A54914"/>
    <w:rsid w:val="00A551A1"/>
    <w:rsid w:val="00A5536E"/>
    <w:rsid w:val="00A5568D"/>
    <w:rsid w:val="00A55778"/>
    <w:rsid w:val="00A557C1"/>
    <w:rsid w:val="00A56448"/>
    <w:rsid w:val="00A565A9"/>
    <w:rsid w:val="00A575B9"/>
    <w:rsid w:val="00A60C15"/>
    <w:rsid w:val="00A61497"/>
    <w:rsid w:val="00A6152D"/>
    <w:rsid w:val="00A6192F"/>
    <w:rsid w:val="00A61DEF"/>
    <w:rsid w:val="00A61F42"/>
    <w:rsid w:val="00A62217"/>
    <w:rsid w:val="00A6258B"/>
    <w:rsid w:val="00A628F6"/>
    <w:rsid w:val="00A62E1F"/>
    <w:rsid w:val="00A638B9"/>
    <w:rsid w:val="00A63E4E"/>
    <w:rsid w:val="00A64186"/>
    <w:rsid w:val="00A64D20"/>
    <w:rsid w:val="00A6567A"/>
    <w:rsid w:val="00A65A25"/>
    <w:rsid w:val="00A65AC0"/>
    <w:rsid w:val="00A65ADB"/>
    <w:rsid w:val="00A65B15"/>
    <w:rsid w:val="00A65D2C"/>
    <w:rsid w:val="00A66268"/>
    <w:rsid w:val="00A6631B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CA4"/>
    <w:rsid w:val="00A72D19"/>
    <w:rsid w:val="00A72FBA"/>
    <w:rsid w:val="00A73C5B"/>
    <w:rsid w:val="00A73DA4"/>
    <w:rsid w:val="00A7445B"/>
    <w:rsid w:val="00A74461"/>
    <w:rsid w:val="00A74AA9"/>
    <w:rsid w:val="00A74F28"/>
    <w:rsid w:val="00A7579D"/>
    <w:rsid w:val="00A75847"/>
    <w:rsid w:val="00A75A4F"/>
    <w:rsid w:val="00A764D0"/>
    <w:rsid w:val="00A764F1"/>
    <w:rsid w:val="00A77374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1B"/>
    <w:rsid w:val="00A81C89"/>
    <w:rsid w:val="00A82685"/>
    <w:rsid w:val="00A836C8"/>
    <w:rsid w:val="00A83979"/>
    <w:rsid w:val="00A8412C"/>
    <w:rsid w:val="00A8429A"/>
    <w:rsid w:val="00A843F5"/>
    <w:rsid w:val="00A8494E"/>
    <w:rsid w:val="00A851C3"/>
    <w:rsid w:val="00A85471"/>
    <w:rsid w:val="00A862D1"/>
    <w:rsid w:val="00A86B46"/>
    <w:rsid w:val="00A86C1B"/>
    <w:rsid w:val="00A86D37"/>
    <w:rsid w:val="00A86E27"/>
    <w:rsid w:val="00A875FE"/>
    <w:rsid w:val="00A879AE"/>
    <w:rsid w:val="00A87E8D"/>
    <w:rsid w:val="00A904FC"/>
    <w:rsid w:val="00A90552"/>
    <w:rsid w:val="00A90BE5"/>
    <w:rsid w:val="00A90EE5"/>
    <w:rsid w:val="00A90FA3"/>
    <w:rsid w:val="00A90FC2"/>
    <w:rsid w:val="00A91D6F"/>
    <w:rsid w:val="00A92EA7"/>
    <w:rsid w:val="00A92ED9"/>
    <w:rsid w:val="00A92F13"/>
    <w:rsid w:val="00A93858"/>
    <w:rsid w:val="00A93B63"/>
    <w:rsid w:val="00A93CD9"/>
    <w:rsid w:val="00A942CE"/>
    <w:rsid w:val="00A94329"/>
    <w:rsid w:val="00A94B5B"/>
    <w:rsid w:val="00A954BA"/>
    <w:rsid w:val="00A956C5"/>
    <w:rsid w:val="00A95D1F"/>
    <w:rsid w:val="00A95DE7"/>
    <w:rsid w:val="00A96859"/>
    <w:rsid w:val="00A96E9E"/>
    <w:rsid w:val="00A97083"/>
    <w:rsid w:val="00A977CB"/>
    <w:rsid w:val="00A979FE"/>
    <w:rsid w:val="00A97CAC"/>
    <w:rsid w:val="00A97FB8"/>
    <w:rsid w:val="00AA03E0"/>
    <w:rsid w:val="00AA0DF7"/>
    <w:rsid w:val="00AA1A60"/>
    <w:rsid w:val="00AA1C99"/>
    <w:rsid w:val="00AA1D8A"/>
    <w:rsid w:val="00AA218A"/>
    <w:rsid w:val="00AA284E"/>
    <w:rsid w:val="00AA29EE"/>
    <w:rsid w:val="00AA2ABA"/>
    <w:rsid w:val="00AA326A"/>
    <w:rsid w:val="00AA36EF"/>
    <w:rsid w:val="00AA4199"/>
    <w:rsid w:val="00AA43EE"/>
    <w:rsid w:val="00AA47E3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6728"/>
    <w:rsid w:val="00AB7A85"/>
    <w:rsid w:val="00AB7AC3"/>
    <w:rsid w:val="00AC01E3"/>
    <w:rsid w:val="00AC037E"/>
    <w:rsid w:val="00AC09E6"/>
    <w:rsid w:val="00AC16D0"/>
    <w:rsid w:val="00AC1B19"/>
    <w:rsid w:val="00AC2050"/>
    <w:rsid w:val="00AC223F"/>
    <w:rsid w:val="00AC2A3E"/>
    <w:rsid w:val="00AC2CD9"/>
    <w:rsid w:val="00AC2CFA"/>
    <w:rsid w:val="00AC375F"/>
    <w:rsid w:val="00AC394D"/>
    <w:rsid w:val="00AC39C7"/>
    <w:rsid w:val="00AC3C4A"/>
    <w:rsid w:val="00AC4402"/>
    <w:rsid w:val="00AC5038"/>
    <w:rsid w:val="00AC54F3"/>
    <w:rsid w:val="00AC5673"/>
    <w:rsid w:val="00AC5691"/>
    <w:rsid w:val="00AC5AEE"/>
    <w:rsid w:val="00AC5EB3"/>
    <w:rsid w:val="00AC6867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B3E"/>
    <w:rsid w:val="00AD402C"/>
    <w:rsid w:val="00AD4327"/>
    <w:rsid w:val="00AD47A7"/>
    <w:rsid w:val="00AD4D8E"/>
    <w:rsid w:val="00AD5123"/>
    <w:rsid w:val="00AD573E"/>
    <w:rsid w:val="00AD5972"/>
    <w:rsid w:val="00AD59F9"/>
    <w:rsid w:val="00AD5F7D"/>
    <w:rsid w:val="00AD6136"/>
    <w:rsid w:val="00AD6454"/>
    <w:rsid w:val="00AD6543"/>
    <w:rsid w:val="00AD6797"/>
    <w:rsid w:val="00AD6B35"/>
    <w:rsid w:val="00AD6F74"/>
    <w:rsid w:val="00AD713D"/>
    <w:rsid w:val="00AE021D"/>
    <w:rsid w:val="00AE0428"/>
    <w:rsid w:val="00AE0866"/>
    <w:rsid w:val="00AE0C50"/>
    <w:rsid w:val="00AE12E3"/>
    <w:rsid w:val="00AE165B"/>
    <w:rsid w:val="00AE1860"/>
    <w:rsid w:val="00AE2314"/>
    <w:rsid w:val="00AE2B3E"/>
    <w:rsid w:val="00AE368B"/>
    <w:rsid w:val="00AE385C"/>
    <w:rsid w:val="00AE3FD0"/>
    <w:rsid w:val="00AE435B"/>
    <w:rsid w:val="00AE4658"/>
    <w:rsid w:val="00AE4BFC"/>
    <w:rsid w:val="00AE4F6D"/>
    <w:rsid w:val="00AE4FFB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3A9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D40"/>
    <w:rsid w:val="00AF3E65"/>
    <w:rsid w:val="00AF4489"/>
    <w:rsid w:val="00AF4E28"/>
    <w:rsid w:val="00AF4F9D"/>
    <w:rsid w:val="00AF505C"/>
    <w:rsid w:val="00AF52DB"/>
    <w:rsid w:val="00AF54EB"/>
    <w:rsid w:val="00AF57E6"/>
    <w:rsid w:val="00AF5CC0"/>
    <w:rsid w:val="00AF63F3"/>
    <w:rsid w:val="00AF682C"/>
    <w:rsid w:val="00AF6A56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5ED"/>
    <w:rsid w:val="00B016FF"/>
    <w:rsid w:val="00B0170A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1E"/>
    <w:rsid w:val="00B03277"/>
    <w:rsid w:val="00B03A05"/>
    <w:rsid w:val="00B048DB"/>
    <w:rsid w:val="00B04DC2"/>
    <w:rsid w:val="00B0511F"/>
    <w:rsid w:val="00B05316"/>
    <w:rsid w:val="00B05467"/>
    <w:rsid w:val="00B05EA4"/>
    <w:rsid w:val="00B06221"/>
    <w:rsid w:val="00B06733"/>
    <w:rsid w:val="00B072D2"/>
    <w:rsid w:val="00B075E4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86B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9A4"/>
    <w:rsid w:val="00B26927"/>
    <w:rsid w:val="00B26F13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22"/>
    <w:rsid w:val="00B32B83"/>
    <w:rsid w:val="00B32C1A"/>
    <w:rsid w:val="00B33834"/>
    <w:rsid w:val="00B33D34"/>
    <w:rsid w:val="00B349DA"/>
    <w:rsid w:val="00B34B59"/>
    <w:rsid w:val="00B3506D"/>
    <w:rsid w:val="00B35D1D"/>
    <w:rsid w:val="00B36387"/>
    <w:rsid w:val="00B36414"/>
    <w:rsid w:val="00B36AD2"/>
    <w:rsid w:val="00B36BF8"/>
    <w:rsid w:val="00B41660"/>
    <w:rsid w:val="00B420ED"/>
    <w:rsid w:val="00B42252"/>
    <w:rsid w:val="00B422F9"/>
    <w:rsid w:val="00B428C2"/>
    <w:rsid w:val="00B429DF"/>
    <w:rsid w:val="00B431B6"/>
    <w:rsid w:val="00B4399A"/>
    <w:rsid w:val="00B43E90"/>
    <w:rsid w:val="00B4421E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4797F"/>
    <w:rsid w:val="00B47E1A"/>
    <w:rsid w:val="00B50225"/>
    <w:rsid w:val="00B505C1"/>
    <w:rsid w:val="00B50718"/>
    <w:rsid w:val="00B50D2D"/>
    <w:rsid w:val="00B515CB"/>
    <w:rsid w:val="00B51776"/>
    <w:rsid w:val="00B51F86"/>
    <w:rsid w:val="00B5223B"/>
    <w:rsid w:val="00B52778"/>
    <w:rsid w:val="00B528DF"/>
    <w:rsid w:val="00B52A1E"/>
    <w:rsid w:val="00B52C1C"/>
    <w:rsid w:val="00B53311"/>
    <w:rsid w:val="00B5382C"/>
    <w:rsid w:val="00B538BC"/>
    <w:rsid w:val="00B538CC"/>
    <w:rsid w:val="00B53DE5"/>
    <w:rsid w:val="00B54636"/>
    <w:rsid w:val="00B5470F"/>
    <w:rsid w:val="00B54A53"/>
    <w:rsid w:val="00B54B3C"/>
    <w:rsid w:val="00B5556B"/>
    <w:rsid w:val="00B55936"/>
    <w:rsid w:val="00B55B6E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60946"/>
    <w:rsid w:val="00B6126D"/>
    <w:rsid w:val="00B616C1"/>
    <w:rsid w:val="00B616FE"/>
    <w:rsid w:val="00B62027"/>
    <w:rsid w:val="00B62CD6"/>
    <w:rsid w:val="00B6312C"/>
    <w:rsid w:val="00B634AD"/>
    <w:rsid w:val="00B635D5"/>
    <w:rsid w:val="00B63674"/>
    <w:rsid w:val="00B64E16"/>
    <w:rsid w:val="00B65610"/>
    <w:rsid w:val="00B65B2E"/>
    <w:rsid w:val="00B668FB"/>
    <w:rsid w:val="00B66C42"/>
    <w:rsid w:val="00B66E10"/>
    <w:rsid w:val="00B67BC4"/>
    <w:rsid w:val="00B67D8D"/>
    <w:rsid w:val="00B67E3D"/>
    <w:rsid w:val="00B67EBF"/>
    <w:rsid w:val="00B70329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D1C"/>
    <w:rsid w:val="00B73FAD"/>
    <w:rsid w:val="00B73FF6"/>
    <w:rsid w:val="00B759C8"/>
    <w:rsid w:val="00B767DF"/>
    <w:rsid w:val="00B76C91"/>
    <w:rsid w:val="00B76CD9"/>
    <w:rsid w:val="00B76E06"/>
    <w:rsid w:val="00B77901"/>
    <w:rsid w:val="00B77939"/>
    <w:rsid w:val="00B77D9B"/>
    <w:rsid w:val="00B8058C"/>
    <w:rsid w:val="00B8071F"/>
    <w:rsid w:val="00B81546"/>
    <w:rsid w:val="00B81A03"/>
    <w:rsid w:val="00B81C5A"/>
    <w:rsid w:val="00B82206"/>
    <w:rsid w:val="00B8226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5792"/>
    <w:rsid w:val="00B85A41"/>
    <w:rsid w:val="00B861A7"/>
    <w:rsid w:val="00B8655C"/>
    <w:rsid w:val="00B866DD"/>
    <w:rsid w:val="00B869F1"/>
    <w:rsid w:val="00B87056"/>
    <w:rsid w:val="00B871D3"/>
    <w:rsid w:val="00B872C3"/>
    <w:rsid w:val="00B87645"/>
    <w:rsid w:val="00B879DF"/>
    <w:rsid w:val="00B87E2B"/>
    <w:rsid w:val="00B90154"/>
    <w:rsid w:val="00B90395"/>
    <w:rsid w:val="00B903CF"/>
    <w:rsid w:val="00B90747"/>
    <w:rsid w:val="00B90FF5"/>
    <w:rsid w:val="00B918FF"/>
    <w:rsid w:val="00B91A7E"/>
    <w:rsid w:val="00B91DA4"/>
    <w:rsid w:val="00B933F6"/>
    <w:rsid w:val="00B93C19"/>
    <w:rsid w:val="00B942F9"/>
    <w:rsid w:val="00B9481F"/>
    <w:rsid w:val="00B94D9C"/>
    <w:rsid w:val="00B95295"/>
    <w:rsid w:val="00B952DD"/>
    <w:rsid w:val="00B95D4B"/>
    <w:rsid w:val="00B9674A"/>
    <w:rsid w:val="00B96E6D"/>
    <w:rsid w:val="00B97568"/>
    <w:rsid w:val="00B97D69"/>
    <w:rsid w:val="00BA00DC"/>
    <w:rsid w:val="00BA0DFB"/>
    <w:rsid w:val="00BA1341"/>
    <w:rsid w:val="00BA160F"/>
    <w:rsid w:val="00BA1C46"/>
    <w:rsid w:val="00BA1F42"/>
    <w:rsid w:val="00BA2298"/>
    <w:rsid w:val="00BA22E4"/>
    <w:rsid w:val="00BA26CF"/>
    <w:rsid w:val="00BA2CDA"/>
    <w:rsid w:val="00BA404C"/>
    <w:rsid w:val="00BA40BD"/>
    <w:rsid w:val="00BA434C"/>
    <w:rsid w:val="00BA4579"/>
    <w:rsid w:val="00BA4871"/>
    <w:rsid w:val="00BA4A81"/>
    <w:rsid w:val="00BA4B0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326"/>
    <w:rsid w:val="00BB0420"/>
    <w:rsid w:val="00BB09CD"/>
    <w:rsid w:val="00BB0AEE"/>
    <w:rsid w:val="00BB0B1C"/>
    <w:rsid w:val="00BB0DBA"/>
    <w:rsid w:val="00BB293C"/>
    <w:rsid w:val="00BB2B75"/>
    <w:rsid w:val="00BB30FD"/>
    <w:rsid w:val="00BB32E1"/>
    <w:rsid w:val="00BB3BF3"/>
    <w:rsid w:val="00BB3CA0"/>
    <w:rsid w:val="00BB4024"/>
    <w:rsid w:val="00BB4070"/>
    <w:rsid w:val="00BB4176"/>
    <w:rsid w:val="00BB420D"/>
    <w:rsid w:val="00BB4915"/>
    <w:rsid w:val="00BB4996"/>
    <w:rsid w:val="00BB5B1D"/>
    <w:rsid w:val="00BB61EB"/>
    <w:rsid w:val="00BB66B1"/>
    <w:rsid w:val="00BB6BB9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1B8"/>
    <w:rsid w:val="00BC240E"/>
    <w:rsid w:val="00BC2519"/>
    <w:rsid w:val="00BC2665"/>
    <w:rsid w:val="00BC2DDD"/>
    <w:rsid w:val="00BC2E1F"/>
    <w:rsid w:val="00BC3061"/>
    <w:rsid w:val="00BC3617"/>
    <w:rsid w:val="00BC3ACF"/>
    <w:rsid w:val="00BC3B4B"/>
    <w:rsid w:val="00BC3D41"/>
    <w:rsid w:val="00BC4457"/>
    <w:rsid w:val="00BC46F3"/>
    <w:rsid w:val="00BC56F4"/>
    <w:rsid w:val="00BC63F7"/>
    <w:rsid w:val="00BC6AD8"/>
    <w:rsid w:val="00BC6E53"/>
    <w:rsid w:val="00BC6F42"/>
    <w:rsid w:val="00BC7089"/>
    <w:rsid w:val="00BC73F5"/>
    <w:rsid w:val="00BC7635"/>
    <w:rsid w:val="00BC77D4"/>
    <w:rsid w:val="00BC7A3F"/>
    <w:rsid w:val="00BC7EF0"/>
    <w:rsid w:val="00BD0ACA"/>
    <w:rsid w:val="00BD15E9"/>
    <w:rsid w:val="00BD16C9"/>
    <w:rsid w:val="00BD2D7E"/>
    <w:rsid w:val="00BD3166"/>
    <w:rsid w:val="00BD3376"/>
    <w:rsid w:val="00BD361B"/>
    <w:rsid w:val="00BD3741"/>
    <w:rsid w:val="00BD40D2"/>
    <w:rsid w:val="00BD43E0"/>
    <w:rsid w:val="00BD4A82"/>
    <w:rsid w:val="00BD5277"/>
    <w:rsid w:val="00BD54E1"/>
    <w:rsid w:val="00BD5B37"/>
    <w:rsid w:val="00BD5B4D"/>
    <w:rsid w:val="00BD5CD2"/>
    <w:rsid w:val="00BD5D64"/>
    <w:rsid w:val="00BD6144"/>
    <w:rsid w:val="00BD63A7"/>
    <w:rsid w:val="00BD65C2"/>
    <w:rsid w:val="00BD6AB0"/>
    <w:rsid w:val="00BD6AEC"/>
    <w:rsid w:val="00BD6B70"/>
    <w:rsid w:val="00BD6D37"/>
    <w:rsid w:val="00BD6DED"/>
    <w:rsid w:val="00BD6ECC"/>
    <w:rsid w:val="00BD700C"/>
    <w:rsid w:val="00BD7619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3CB"/>
    <w:rsid w:val="00BE24D6"/>
    <w:rsid w:val="00BE2AC1"/>
    <w:rsid w:val="00BE2C6C"/>
    <w:rsid w:val="00BE3618"/>
    <w:rsid w:val="00BE391C"/>
    <w:rsid w:val="00BE3D37"/>
    <w:rsid w:val="00BE43DC"/>
    <w:rsid w:val="00BE48F9"/>
    <w:rsid w:val="00BE4EEC"/>
    <w:rsid w:val="00BE554B"/>
    <w:rsid w:val="00BE5A92"/>
    <w:rsid w:val="00BE5B9B"/>
    <w:rsid w:val="00BE5C37"/>
    <w:rsid w:val="00BE5E65"/>
    <w:rsid w:val="00BE6136"/>
    <w:rsid w:val="00BE619C"/>
    <w:rsid w:val="00BE6328"/>
    <w:rsid w:val="00BE6677"/>
    <w:rsid w:val="00BE69E2"/>
    <w:rsid w:val="00BE6E9C"/>
    <w:rsid w:val="00BE757D"/>
    <w:rsid w:val="00BE7AA7"/>
    <w:rsid w:val="00BE7D6D"/>
    <w:rsid w:val="00BF014C"/>
    <w:rsid w:val="00BF1753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14F"/>
    <w:rsid w:val="00BF53EC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0E92"/>
    <w:rsid w:val="00C01286"/>
    <w:rsid w:val="00C0156A"/>
    <w:rsid w:val="00C019DA"/>
    <w:rsid w:val="00C01D61"/>
    <w:rsid w:val="00C024D4"/>
    <w:rsid w:val="00C027A4"/>
    <w:rsid w:val="00C02881"/>
    <w:rsid w:val="00C02CA8"/>
    <w:rsid w:val="00C02F73"/>
    <w:rsid w:val="00C03F62"/>
    <w:rsid w:val="00C04390"/>
    <w:rsid w:val="00C044F9"/>
    <w:rsid w:val="00C04631"/>
    <w:rsid w:val="00C04DE0"/>
    <w:rsid w:val="00C04E21"/>
    <w:rsid w:val="00C05553"/>
    <w:rsid w:val="00C0555D"/>
    <w:rsid w:val="00C05866"/>
    <w:rsid w:val="00C05F91"/>
    <w:rsid w:val="00C06397"/>
    <w:rsid w:val="00C0662A"/>
    <w:rsid w:val="00C067D0"/>
    <w:rsid w:val="00C06C60"/>
    <w:rsid w:val="00C06E92"/>
    <w:rsid w:val="00C076C3"/>
    <w:rsid w:val="00C07B49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5909"/>
    <w:rsid w:val="00C16357"/>
    <w:rsid w:val="00C1674D"/>
    <w:rsid w:val="00C16B4D"/>
    <w:rsid w:val="00C170A5"/>
    <w:rsid w:val="00C172F8"/>
    <w:rsid w:val="00C1751B"/>
    <w:rsid w:val="00C1769D"/>
    <w:rsid w:val="00C17FDF"/>
    <w:rsid w:val="00C206F6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3E44"/>
    <w:rsid w:val="00C24C78"/>
    <w:rsid w:val="00C24ED8"/>
    <w:rsid w:val="00C25403"/>
    <w:rsid w:val="00C25772"/>
    <w:rsid w:val="00C25869"/>
    <w:rsid w:val="00C264DC"/>
    <w:rsid w:val="00C27235"/>
    <w:rsid w:val="00C27A52"/>
    <w:rsid w:val="00C27B0D"/>
    <w:rsid w:val="00C30016"/>
    <w:rsid w:val="00C302B1"/>
    <w:rsid w:val="00C31326"/>
    <w:rsid w:val="00C313FF"/>
    <w:rsid w:val="00C319B0"/>
    <w:rsid w:val="00C31B3A"/>
    <w:rsid w:val="00C31B51"/>
    <w:rsid w:val="00C31B97"/>
    <w:rsid w:val="00C31BAD"/>
    <w:rsid w:val="00C327B1"/>
    <w:rsid w:val="00C329CF"/>
    <w:rsid w:val="00C33600"/>
    <w:rsid w:val="00C33799"/>
    <w:rsid w:val="00C33BDE"/>
    <w:rsid w:val="00C3402B"/>
    <w:rsid w:val="00C34496"/>
    <w:rsid w:val="00C34525"/>
    <w:rsid w:val="00C34844"/>
    <w:rsid w:val="00C348E7"/>
    <w:rsid w:val="00C35114"/>
    <w:rsid w:val="00C3515D"/>
    <w:rsid w:val="00C35180"/>
    <w:rsid w:val="00C35296"/>
    <w:rsid w:val="00C353BE"/>
    <w:rsid w:val="00C35551"/>
    <w:rsid w:val="00C35688"/>
    <w:rsid w:val="00C35F09"/>
    <w:rsid w:val="00C35F2E"/>
    <w:rsid w:val="00C362FD"/>
    <w:rsid w:val="00C3663C"/>
    <w:rsid w:val="00C37F8D"/>
    <w:rsid w:val="00C40165"/>
    <w:rsid w:val="00C40786"/>
    <w:rsid w:val="00C41427"/>
    <w:rsid w:val="00C4233A"/>
    <w:rsid w:val="00C42703"/>
    <w:rsid w:val="00C432E7"/>
    <w:rsid w:val="00C4391F"/>
    <w:rsid w:val="00C44140"/>
    <w:rsid w:val="00C441B9"/>
    <w:rsid w:val="00C44542"/>
    <w:rsid w:val="00C44622"/>
    <w:rsid w:val="00C454E2"/>
    <w:rsid w:val="00C45A76"/>
    <w:rsid w:val="00C45D3A"/>
    <w:rsid w:val="00C45E0F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B2F"/>
    <w:rsid w:val="00C51B5B"/>
    <w:rsid w:val="00C52903"/>
    <w:rsid w:val="00C52D2F"/>
    <w:rsid w:val="00C52DD0"/>
    <w:rsid w:val="00C53091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73ED"/>
    <w:rsid w:val="00C575B7"/>
    <w:rsid w:val="00C576CF"/>
    <w:rsid w:val="00C609B3"/>
    <w:rsid w:val="00C615A4"/>
    <w:rsid w:val="00C61646"/>
    <w:rsid w:val="00C6195A"/>
    <w:rsid w:val="00C61D1D"/>
    <w:rsid w:val="00C61DFE"/>
    <w:rsid w:val="00C625A4"/>
    <w:rsid w:val="00C6292F"/>
    <w:rsid w:val="00C63A6D"/>
    <w:rsid w:val="00C64487"/>
    <w:rsid w:val="00C64F45"/>
    <w:rsid w:val="00C654C1"/>
    <w:rsid w:val="00C659B6"/>
    <w:rsid w:val="00C65FF9"/>
    <w:rsid w:val="00C66189"/>
    <w:rsid w:val="00C666A2"/>
    <w:rsid w:val="00C66859"/>
    <w:rsid w:val="00C66922"/>
    <w:rsid w:val="00C66A4C"/>
    <w:rsid w:val="00C67D57"/>
    <w:rsid w:val="00C67FE9"/>
    <w:rsid w:val="00C70941"/>
    <w:rsid w:val="00C70DC7"/>
    <w:rsid w:val="00C711F1"/>
    <w:rsid w:val="00C716A9"/>
    <w:rsid w:val="00C71EEF"/>
    <w:rsid w:val="00C72135"/>
    <w:rsid w:val="00C7215C"/>
    <w:rsid w:val="00C72518"/>
    <w:rsid w:val="00C72545"/>
    <w:rsid w:val="00C73493"/>
    <w:rsid w:val="00C734BD"/>
    <w:rsid w:val="00C74BE3"/>
    <w:rsid w:val="00C7500A"/>
    <w:rsid w:val="00C755D7"/>
    <w:rsid w:val="00C75780"/>
    <w:rsid w:val="00C75ABD"/>
    <w:rsid w:val="00C75B95"/>
    <w:rsid w:val="00C75D7A"/>
    <w:rsid w:val="00C77218"/>
    <w:rsid w:val="00C774EB"/>
    <w:rsid w:val="00C77CE2"/>
    <w:rsid w:val="00C77D6C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67B"/>
    <w:rsid w:val="00C8498B"/>
    <w:rsid w:val="00C84ABD"/>
    <w:rsid w:val="00C8529B"/>
    <w:rsid w:val="00C85403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7C6"/>
    <w:rsid w:val="00C90D34"/>
    <w:rsid w:val="00C90D36"/>
    <w:rsid w:val="00C910C5"/>
    <w:rsid w:val="00C91A08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E58"/>
    <w:rsid w:val="00C94F19"/>
    <w:rsid w:val="00C954C7"/>
    <w:rsid w:val="00C9561C"/>
    <w:rsid w:val="00C9625B"/>
    <w:rsid w:val="00C96320"/>
    <w:rsid w:val="00C963BD"/>
    <w:rsid w:val="00C972F4"/>
    <w:rsid w:val="00C97A64"/>
    <w:rsid w:val="00C97A9C"/>
    <w:rsid w:val="00C97D53"/>
    <w:rsid w:val="00C97EEE"/>
    <w:rsid w:val="00CA02AB"/>
    <w:rsid w:val="00CA0C52"/>
    <w:rsid w:val="00CA11D5"/>
    <w:rsid w:val="00CA199B"/>
    <w:rsid w:val="00CA1A7A"/>
    <w:rsid w:val="00CA1E5B"/>
    <w:rsid w:val="00CA1E6E"/>
    <w:rsid w:val="00CA28AB"/>
    <w:rsid w:val="00CA32E6"/>
    <w:rsid w:val="00CA34CF"/>
    <w:rsid w:val="00CA3DDF"/>
    <w:rsid w:val="00CA41E8"/>
    <w:rsid w:val="00CA42BB"/>
    <w:rsid w:val="00CA4372"/>
    <w:rsid w:val="00CA46CA"/>
    <w:rsid w:val="00CA4721"/>
    <w:rsid w:val="00CA4974"/>
    <w:rsid w:val="00CA5382"/>
    <w:rsid w:val="00CA6EB5"/>
    <w:rsid w:val="00CA72EE"/>
    <w:rsid w:val="00CA74CE"/>
    <w:rsid w:val="00CA75E7"/>
    <w:rsid w:val="00CA79BB"/>
    <w:rsid w:val="00CB006A"/>
    <w:rsid w:val="00CB0F41"/>
    <w:rsid w:val="00CB1381"/>
    <w:rsid w:val="00CB15C7"/>
    <w:rsid w:val="00CB17C6"/>
    <w:rsid w:val="00CB287F"/>
    <w:rsid w:val="00CB2A62"/>
    <w:rsid w:val="00CB2D54"/>
    <w:rsid w:val="00CB320B"/>
    <w:rsid w:val="00CB3761"/>
    <w:rsid w:val="00CB4683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29A"/>
    <w:rsid w:val="00CC26D4"/>
    <w:rsid w:val="00CC277C"/>
    <w:rsid w:val="00CC521C"/>
    <w:rsid w:val="00CC5921"/>
    <w:rsid w:val="00CC5BE2"/>
    <w:rsid w:val="00CC5D98"/>
    <w:rsid w:val="00CC5E8A"/>
    <w:rsid w:val="00CC6D0B"/>
    <w:rsid w:val="00CC72EE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5694"/>
    <w:rsid w:val="00CD589A"/>
    <w:rsid w:val="00CD5A47"/>
    <w:rsid w:val="00CD6185"/>
    <w:rsid w:val="00CE0336"/>
    <w:rsid w:val="00CE0B27"/>
    <w:rsid w:val="00CE1345"/>
    <w:rsid w:val="00CE1441"/>
    <w:rsid w:val="00CE1899"/>
    <w:rsid w:val="00CE1910"/>
    <w:rsid w:val="00CE23D6"/>
    <w:rsid w:val="00CE2483"/>
    <w:rsid w:val="00CE294B"/>
    <w:rsid w:val="00CE30F3"/>
    <w:rsid w:val="00CE3374"/>
    <w:rsid w:val="00CE4108"/>
    <w:rsid w:val="00CE4414"/>
    <w:rsid w:val="00CE4666"/>
    <w:rsid w:val="00CE4AEF"/>
    <w:rsid w:val="00CE4CD3"/>
    <w:rsid w:val="00CE51BC"/>
    <w:rsid w:val="00CE551F"/>
    <w:rsid w:val="00CE57E8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2FA2"/>
    <w:rsid w:val="00CF34C0"/>
    <w:rsid w:val="00CF37E0"/>
    <w:rsid w:val="00CF3F67"/>
    <w:rsid w:val="00CF4244"/>
    <w:rsid w:val="00CF451F"/>
    <w:rsid w:val="00CF4E05"/>
    <w:rsid w:val="00CF55A1"/>
    <w:rsid w:val="00CF58D8"/>
    <w:rsid w:val="00CF5A3E"/>
    <w:rsid w:val="00CF5EC6"/>
    <w:rsid w:val="00CF5F7B"/>
    <w:rsid w:val="00CF6019"/>
    <w:rsid w:val="00CF630C"/>
    <w:rsid w:val="00CF6370"/>
    <w:rsid w:val="00CF676F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2FD4"/>
    <w:rsid w:val="00D03126"/>
    <w:rsid w:val="00D03BF1"/>
    <w:rsid w:val="00D03DE9"/>
    <w:rsid w:val="00D0406D"/>
    <w:rsid w:val="00D0438F"/>
    <w:rsid w:val="00D04464"/>
    <w:rsid w:val="00D04F83"/>
    <w:rsid w:val="00D05081"/>
    <w:rsid w:val="00D05163"/>
    <w:rsid w:val="00D0518D"/>
    <w:rsid w:val="00D05576"/>
    <w:rsid w:val="00D062A0"/>
    <w:rsid w:val="00D06AF5"/>
    <w:rsid w:val="00D07BC2"/>
    <w:rsid w:val="00D07D5D"/>
    <w:rsid w:val="00D07E34"/>
    <w:rsid w:val="00D104D0"/>
    <w:rsid w:val="00D10BFF"/>
    <w:rsid w:val="00D10CFF"/>
    <w:rsid w:val="00D10E10"/>
    <w:rsid w:val="00D112E0"/>
    <w:rsid w:val="00D11329"/>
    <w:rsid w:val="00D11972"/>
    <w:rsid w:val="00D123FC"/>
    <w:rsid w:val="00D127F4"/>
    <w:rsid w:val="00D12BDC"/>
    <w:rsid w:val="00D136E9"/>
    <w:rsid w:val="00D13C2D"/>
    <w:rsid w:val="00D13C64"/>
    <w:rsid w:val="00D13D29"/>
    <w:rsid w:val="00D1400F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DA"/>
    <w:rsid w:val="00D172E9"/>
    <w:rsid w:val="00D17348"/>
    <w:rsid w:val="00D177C5"/>
    <w:rsid w:val="00D1788F"/>
    <w:rsid w:val="00D17D93"/>
    <w:rsid w:val="00D2000B"/>
    <w:rsid w:val="00D203BD"/>
    <w:rsid w:val="00D20803"/>
    <w:rsid w:val="00D20ECA"/>
    <w:rsid w:val="00D20EE7"/>
    <w:rsid w:val="00D20F9C"/>
    <w:rsid w:val="00D2141C"/>
    <w:rsid w:val="00D215AC"/>
    <w:rsid w:val="00D215FD"/>
    <w:rsid w:val="00D218A4"/>
    <w:rsid w:val="00D218C1"/>
    <w:rsid w:val="00D21C0A"/>
    <w:rsid w:val="00D21C88"/>
    <w:rsid w:val="00D22A79"/>
    <w:rsid w:val="00D2310C"/>
    <w:rsid w:val="00D2346E"/>
    <w:rsid w:val="00D2363F"/>
    <w:rsid w:val="00D237C5"/>
    <w:rsid w:val="00D23B61"/>
    <w:rsid w:val="00D23E67"/>
    <w:rsid w:val="00D24270"/>
    <w:rsid w:val="00D2454A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061"/>
    <w:rsid w:val="00D272E6"/>
    <w:rsid w:val="00D276C4"/>
    <w:rsid w:val="00D27799"/>
    <w:rsid w:val="00D27D6A"/>
    <w:rsid w:val="00D30050"/>
    <w:rsid w:val="00D3028A"/>
    <w:rsid w:val="00D3053D"/>
    <w:rsid w:val="00D30F3D"/>
    <w:rsid w:val="00D31286"/>
    <w:rsid w:val="00D31877"/>
    <w:rsid w:val="00D3197D"/>
    <w:rsid w:val="00D31C9C"/>
    <w:rsid w:val="00D323C3"/>
    <w:rsid w:val="00D329A6"/>
    <w:rsid w:val="00D33068"/>
    <w:rsid w:val="00D331CA"/>
    <w:rsid w:val="00D333C8"/>
    <w:rsid w:val="00D33632"/>
    <w:rsid w:val="00D33741"/>
    <w:rsid w:val="00D33BA3"/>
    <w:rsid w:val="00D33E5F"/>
    <w:rsid w:val="00D34054"/>
    <w:rsid w:val="00D34449"/>
    <w:rsid w:val="00D3456C"/>
    <w:rsid w:val="00D346EF"/>
    <w:rsid w:val="00D34734"/>
    <w:rsid w:val="00D3486A"/>
    <w:rsid w:val="00D34B3E"/>
    <w:rsid w:val="00D34EF7"/>
    <w:rsid w:val="00D3692F"/>
    <w:rsid w:val="00D36BE2"/>
    <w:rsid w:val="00D36C81"/>
    <w:rsid w:val="00D37160"/>
    <w:rsid w:val="00D40381"/>
    <w:rsid w:val="00D41705"/>
    <w:rsid w:val="00D41E75"/>
    <w:rsid w:val="00D42C39"/>
    <w:rsid w:val="00D4318E"/>
    <w:rsid w:val="00D4338C"/>
    <w:rsid w:val="00D43654"/>
    <w:rsid w:val="00D4394A"/>
    <w:rsid w:val="00D43A2E"/>
    <w:rsid w:val="00D43EDC"/>
    <w:rsid w:val="00D445A4"/>
    <w:rsid w:val="00D446F2"/>
    <w:rsid w:val="00D45577"/>
    <w:rsid w:val="00D456ED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941"/>
    <w:rsid w:val="00D54B18"/>
    <w:rsid w:val="00D54F5F"/>
    <w:rsid w:val="00D554E8"/>
    <w:rsid w:val="00D55910"/>
    <w:rsid w:val="00D55F62"/>
    <w:rsid w:val="00D5644F"/>
    <w:rsid w:val="00D564CA"/>
    <w:rsid w:val="00D56AE6"/>
    <w:rsid w:val="00D56C30"/>
    <w:rsid w:val="00D6005C"/>
    <w:rsid w:val="00D60153"/>
    <w:rsid w:val="00D604D3"/>
    <w:rsid w:val="00D61C09"/>
    <w:rsid w:val="00D63524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703E6"/>
    <w:rsid w:val="00D70494"/>
    <w:rsid w:val="00D7055E"/>
    <w:rsid w:val="00D70A3C"/>
    <w:rsid w:val="00D710AA"/>
    <w:rsid w:val="00D71139"/>
    <w:rsid w:val="00D71471"/>
    <w:rsid w:val="00D715A1"/>
    <w:rsid w:val="00D71C5B"/>
    <w:rsid w:val="00D71D90"/>
    <w:rsid w:val="00D72FDB"/>
    <w:rsid w:val="00D73580"/>
    <w:rsid w:val="00D736B1"/>
    <w:rsid w:val="00D73939"/>
    <w:rsid w:val="00D73C91"/>
    <w:rsid w:val="00D741FE"/>
    <w:rsid w:val="00D744A5"/>
    <w:rsid w:val="00D745C5"/>
    <w:rsid w:val="00D74DBB"/>
    <w:rsid w:val="00D754C9"/>
    <w:rsid w:val="00D75598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6F3E"/>
    <w:rsid w:val="00D7706B"/>
    <w:rsid w:val="00D774ED"/>
    <w:rsid w:val="00D7755E"/>
    <w:rsid w:val="00D7761D"/>
    <w:rsid w:val="00D7799A"/>
    <w:rsid w:val="00D77A7B"/>
    <w:rsid w:val="00D77D8D"/>
    <w:rsid w:val="00D77E13"/>
    <w:rsid w:val="00D77EF8"/>
    <w:rsid w:val="00D77F12"/>
    <w:rsid w:val="00D8061C"/>
    <w:rsid w:val="00D8099E"/>
    <w:rsid w:val="00D80AD4"/>
    <w:rsid w:val="00D80C31"/>
    <w:rsid w:val="00D8135A"/>
    <w:rsid w:val="00D813B6"/>
    <w:rsid w:val="00D82131"/>
    <w:rsid w:val="00D82571"/>
    <w:rsid w:val="00D82BF9"/>
    <w:rsid w:val="00D82F80"/>
    <w:rsid w:val="00D835B0"/>
    <w:rsid w:val="00D8394C"/>
    <w:rsid w:val="00D83AAE"/>
    <w:rsid w:val="00D83F19"/>
    <w:rsid w:val="00D84287"/>
    <w:rsid w:val="00D8450C"/>
    <w:rsid w:val="00D85060"/>
    <w:rsid w:val="00D85C12"/>
    <w:rsid w:val="00D85C82"/>
    <w:rsid w:val="00D85C9C"/>
    <w:rsid w:val="00D869E6"/>
    <w:rsid w:val="00D86AAC"/>
    <w:rsid w:val="00D86E82"/>
    <w:rsid w:val="00D86F89"/>
    <w:rsid w:val="00D8704B"/>
    <w:rsid w:val="00D871C9"/>
    <w:rsid w:val="00D871D9"/>
    <w:rsid w:val="00D87467"/>
    <w:rsid w:val="00D87842"/>
    <w:rsid w:val="00D87AAA"/>
    <w:rsid w:val="00D87BA7"/>
    <w:rsid w:val="00D87D72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F40"/>
    <w:rsid w:val="00D946AF"/>
    <w:rsid w:val="00D94CCB"/>
    <w:rsid w:val="00D950B4"/>
    <w:rsid w:val="00D96302"/>
    <w:rsid w:val="00D97790"/>
    <w:rsid w:val="00D97D5F"/>
    <w:rsid w:val="00DA0128"/>
    <w:rsid w:val="00DA01BE"/>
    <w:rsid w:val="00DA056F"/>
    <w:rsid w:val="00DA12DC"/>
    <w:rsid w:val="00DA1355"/>
    <w:rsid w:val="00DA2167"/>
    <w:rsid w:val="00DA23B2"/>
    <w:rsid w:val="00DA3FD1"/>
    <w:rsid w:val="00DA4076"/>
    <w:rsid w:val="00DA411C"/>
    <w:rsid w:val="00DA41EC"/>
    <w:rsid w:val="00DA4A2B"/>
    <w:rsid w:val="00DA4FDF"/>
    <w:rsid w:val="00DA5120"/>
    <w:rsid w:val="00DA53A3"/>
    <w:rsid w:val="00DA57BA"/>
    <w:rsid w:val="00DA703C"/>
    <w:rsid w:val="00DA728C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38FE"/>
    <w:rsid w:val="00DB42CF"/>
    <w:rsid w:val="00DB4340"/>
    <w:rsid w:val="00DB44F0"/>
    <w:rsid w:val="00DB49B6"/>
    <w:rsid w:val="00DB5121"/>
    <w:rsid w:val="00DB5591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1AF0"/>
    <w:rsid w:val="00DC239F"/>
    <w:rsid w:val="00DC24D1"/>
    <w:rsid w:val="00DC24F6"/>
    <w:rsid w:val="00DC2893"/>
    <w:rsid w:val="00DC303D"/>
    <w:rsid w:val="00DC3455"/>
    <w:rsid w:val="00DC37E6"/>
    <w:rsid w:val="00DC399F"/>
    <w:rsid w:val="00DC3E04"/>
    <w:rsid w:val="00DC4063"/>
    <w:rsid w:val="00DC4089"/>
    <w:rsid w:val="00DC4866"/>
    <w:rsid w:val="00DC4E0F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251"/>
    <w:rsid w:val="00DD34A6"/>
    <w:rsid w:val="00DD47C0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3FC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248"/>
    <w:rsid w:val="00DE5971"/>
    <w:rsid w:val="00DE65D6"/>
    <w:rsid w:val="00DE69A2"/>
    <w:rsid w:val="00DE6D8B"/>
    <w:rsid w:val="00DE6EC1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B02"/>
    <w:rsid w:val="00DF4038"/>
    <w:rsid w:val="00DF4205"/>
    <w:rsid w:val="00DF42C8"/>
    <w:rsid w:val="00DF4382"/>
    <w:rsid w:val="00DF455C"/>
    <w:rsid w:val="00DF4F4C"/>
    <w:rsid w:val="00DF50A7"/>
    <w:rsid w:val="00DF549F"/>
    <w:rsid w:val="00DF6002"/>
    <w:rsid w:val="00DF603D"/>
    <w:rsid w:val="00DF62B8"/>
    <w:rsid w:val="00DF637B"/>
    <w:rsid w:val="00DF6549"/>
    <w:rsid w:val="00DF69A0"/>
    <w:rsid w:val="00DF6E31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BD"/>
    <w:rsid w:val="00E028CD"/>
    <w:rsid w:val="00E0315A"/>
    <w:rsid w:val="00E03DBF"/>
    <w:rsid w:val="00E03DE5"/>
    <w:rsid w:val="00E03E1B"/>
    <w:rsid w:val="00E0401A"/>
    <w:rsid w:val="00E040DA"/>
    <w:rsid w:val="00E0429F"/>
    <w:rsid w:val="00E047CD"/>
    <w:rsid w:val="00E04D22"/>
    <w:rsid w:val="00E04D6A"/>
    <w:rsid w:val="00E04DF7"/>
    <w:rsid w:val="00E04EE0"/>
    <w:rsid w:val="00E053EE"/>
    <w:rsid w:val="00E057B9"/>
    <w:rsid w:val="00E05DA5"/>
    <w:rsid w:val="00E05DFD"/>
    <w:rsid w:val="00E06092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802"/>
    <w:rsid w:val="00E10902"/>
    <w:rsid w:val="00E10EAD"/>
    <w:rsid w:val="00E1106F"/>
    <w:rsid w:val="00E112DB"/>
    <w:rsid w:val="00E11E6F"/>
    <w:rsid w:val="00E127CE"/>
    <w:rsid w:val="00E128D7"/>
    <w:rsid w:val="00E12B6A"/>
    <w:rsid w:val="00E135D6"/>
    <w:rsid w:val="00E14B6C"/>
    <w:rsid w:val="00E14C63"/>
    <w:rsid w:val="00E150B6"/>
    <w:rsid w:val="00E158A6"/>
    <w:rsid w:val="00E163C5"/>
    <w:rsid w:val="00E16966"/>
    <w:rsid w:val="00E1697B"/>
    <w:rsid w:val="00E16C13"/>
    <w:rsid w:val="00E16C20"/>
    <w:rsid w:val="00E176F8"/>
    <w:rsid w:val="00E2093A"/>
    <w:rsid w:val="00E21063"/>
    <w:rsid w:val="00E214D9"/>
    <w:rsid w:val="00E22B7D"/>
    <w:rsid w:val="00E23654"/>
    <w:rsid w:val="00E23970"/>
    <w:rsid w:val="00E23DE1"/>
    <w:rsid w:val="00E24F01"/>
    <w:rsid w:val="00E258C6"/>
    <w:rsid w:val="00E25A73"/>
    <w:rsid w:val="00E25E93"/>
    <w:rsid w:val="00E2673C"/>
    <w:rsid w:val="00E27029"/>
    <w:rsid w:val="00E2770A"/>
    <w:rsid w:val="00E304B2"/>
    <w:rsid w:val="00E3055E"/>
    <w:rsid w:val="00E3088D"/>
    <w:rsid w:val="00E30DF2"/>
    <w:rsid w:val="00E32E5D"/>
    <w:rsid w:val="00E33634"/>
    <w:rsid w:val="00E346A2"/>
    <w:rsid w:val="00E34800"/>
    <w:rsid w:val="00E34943"/>
    <w:rsid w:val="00E35648"/>
    <w:rsid w:val="00E35CD1"/>
    <w:rsid w:val="00E37366"/>
    <w:rsid w:val="00E37976"/>
    <w:rsid w:val="00E37E05"/>
    <w:rsid w:val="00E37E08"/>
    <w:rsid w:val="00E40680"/>
    <w:rsid w:val="00E409C0"/>
    <w:rsid w:val="00E41300"/>
    <w:rsid w:val="00E415BD"/>
    <w:rsid w:val="00E4167F"/>
    <w:rsid w:val="00E4171B"/>
    <w:rsid w:val="00E418AE"/>
    <w:rsid w:val="00E41E92"/>
    <w:rsid w:val="00E42114"/>
    <w:rsid w:val="00E426FF"/>
    <w:rsid w:val="00E4288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4C6"/>
    <w:rsid w:val="00E46A17"/>
    <w:rsid w:val="00E46B66"/>
    <w:rsid w:val="00E47B42"/>
    <w:rsid w:val="00E47C69"/>
    <w:rsid w:val="00E47EB3"/>
    <w:rsid w:val="00E47F1F"/>
    <w:rsid w:val="00E5077B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1FAD"/>
    <w:rsid w:val="00E527E5"/>
    <w:rsid w:val="00E52889"/>
    <w:rsid w:val="00E52ECC"/>
    <w:rsid w:val="00E52F94"/>
    <w:rsid w:val="00E5317C"/>
    <w:rsid w:val="00E532CC"/>
    <w:rsid w:val="00E533D1"/>
    <w:rsid w:val="00E53693"/>
    <w:rsid w:val="00E53A19"/>
    <w:rsid w:val="00E5409F"/>
    <w:rsid w:val="00E54248"/>
    <w:rsid w:val="00E5461B"/>
    <w:rsid w:val="00E54A62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789"/>
    <w:rsid w:val="00E61E06"/>
    <w:rsid w:val="00E61E4D"/>
    <w:rsid w:val="00E62163"/>
    <w:rsid w:val="00E62342"/>
    <w:rsid w:val="00E6236C"/>
    <w:rsid w:val="00E626A1"/>
    <w:rsid w:val="00E63422"/>
    <w:rsid w:val="00E6376B"/>
    <w:rsid w:val="00E64538"/>
    <w:rsid w:val="00E652C7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36C0"/>
    <w:rsid w:val="00E736D6"/>
    <w:rsid w:val="00E736D8"/>
    <w:rsid w:val="00E73E72"/>
    <w:rsid w:val="00E73EB6"/>
    <w:rsid w:val="00E74163"/>
    <w:rsid w:val="00E7569F"/>
    <w:rsid w:val="00E76089"/>
    <w:rsid w:val="00E76147"/>
    <w:rsid w:val="00E7628B"/>
    <w:rsid w:val="00E77108"/>
    <w:rsid w:val="00E7723F"/>
    <w:rsid w:val="00E7727F"/>
    <w:rsid w:val="00E77372"/>
    <w:rsid w:val="00E775C6"/>
    <w:rsid w:val="00E77C21"/>
    <w:rsid w:val="00E8039D"/>
    <w:rsid w:val="00E804D5"/>
    <w:rsid w:val="00E80608"/>
    <w:rsid w:val="00E80C3B"/>
    <w:rsid w:val="00E80F30"/>
    <w:rsid w:val="00E81353"/>
    <w:rsid w:val="00E81831"/>
    <w:rsid w:val="00E819CC"/>
    <w:rsid w:val="00E819D0"/>
    <w:rsid w:val="00E81CDD"/>
    <w:rsid w:val="00E82082"/>
    <w:rsid w:val="00E82177"/>
    <w:rsid w:val="00E824E0"/>
    <w:rsid w:val="00E82FB2"/>
    <w:rsid w:val="00E8320D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C11"/>
    <w:rsid w:val="00E86DD5"/>
    <w:rsid w:val="00E87353"/>
    <w:rsid w:val="00E87797"/>
    <w:rsid w:val="00E90983"/>
    <w:rsid w:val="00E90C44"/>
    <w:rsid w:val="00E919AB"/>
    <w:rsid w:val="00E91A8F"/>
    <w:rsid w:val="00E91ED9"/>
    <w:rsid w:val="00E91FAF"/>
    <w:rsid w:val="00E92448"/>
    <w:rsid w:val="00E92A27"/>
    <w:rsid w:val="00E92A7C"/>
    <w:rsid w:val="00E92E2D"/>
    <w:rsid w:val="00E92FD6"/>
    <w:rsid w:val="00E930DC"/>
    <w:rsid w:val="00E93EAD"/>
    <w:rsid w:val="00E949BE"/>
    <w:rsid w:val="00E94A42"/>
    <w:rsid w:val="00E94DEB"/>
    <w:rsid w:val="00E94DF7"/>
    <w:rsid w:val="00E951E3"/>
    <w:rsid w:val="00E954C1"/>
    <w:rsid w:val="00E95518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1CBB"/>
    <w:rsid w:val="00EA2805"/>
    <w:rsid w:val="00EA297B"/>
    <w:rsid w:val="00EA31F5"/>
    <w:rsid w:val="00EA32BD"/>
    <w:rsid w:val="00EA34A1"/>
    <w:rsid w:val="00EA42F2"/>
    <w:rsid w:val="00EA4403"/>
    <w:rsid w:val="00EA494C"/>
    <w:rsid w:val="00EA4A90"/>
    <w:rsid w:val="00EA4BB7"/>
    <w:rsid w:val="00EA557B"/>
    <w:rsid w:val="00EA5DCB"/>
    <w:rsid w:val="00EA61E3"/>
    <w:rsid w:val="00EA62DE"/>
    <w:rsid w:val="00EA65FF"/>
    <w:rsid w:val="00EA6783"/>
    <w:rsid w:val="00EA6E4C"/>
    <w:rsid w:val="00EA7705"/>
    <w:rsid w:val="00EA7D20"/>
    <w:rsid w:val="00EA7F5F"/>
    <w:rsid w:val="00EB069B"/>
    <w:rsid w:val="00EB0FC7"/>
    <w:rsid w:val="00EB1554"/>
    <w:rsid w:val="00EB160B"/>
    <w:rsid w:val="00EB1C5B"/>
    <w:rsid w:val="00EB213D"/>
    <w:rsid w:val="00EB2AB1"/>
    <w:rsid w:val="00EB2D2A"/>
    <w:rsid w:val="00EB30F6"/>
    <w:rsid w:val="00EB3159"/>
    <w:rsid w:val="00EB3415"/>
    <w:rsid w:val="00EB3F18"/>
    <w:rsid w:val="00EB3F70"/>
    <w:rsid w:val="00EB4002"/>
    <w:rsid w:val="00EB49E6"/>
    <w:rsid w:val="00EB4B34"/>
    <w:rsid w:val="00EB4C68"/>
    <w:rsid w:val="00EB63D2"/>
    <w:rsid w:val="00EB64C6"/>
    <w:rsid w:val="00EB6A0A"/>
    <w:rsid w:val="00EB6F98"/>
    <w:rsid w:val="00EB7C35"/>
    <w:rsid w:val="00EC011A"/>
    <w:rsid w:val="00EC0242"/>
    <w:rsid w:val="00EC04B0"/>
    <w:rsid w:val="00EC072A"/>
    <w:rsid w:val="00EC07D8"/>
    <w:rsid w:val="00EC12FB"/>
    <w:rsid w:val="00EC20E8"/>
    <w:rsid w:val="00EC2B6C"/>
    <w:rsid w:val="00EC2B8C"/>
    <w:rsid w:val="00EC2DAA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156"/>
    <w:rsid w:val="00EC62F8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E0B"/>
    <w:rsid w:val="00ED3829"/>
    <w:rsid w:val="00ED39C8"/>
    <w:rsid w:val="00ED3A57"/>
    <w:rsid w:val="00ED3C77"/>
    <w:rsid w:val="00ED3DF4"/>
    <w:rsid w:val="00ED3E4D"/>
    <w:rsid w:val="00ED4F54"/>
    <w:rsid w:val="00ED5695"/>
    <w:rsid w:val="00ED58E6"/>
    <w:rsid w:val="00ED6EB2"/>
    <w:rsid w:val="00ED6ED6"/>
    <w:rsid w:val="00ED721A"/>
    <w:rsid w:val="00ED7479"/>
    <w:rsid w:val="00ED797A"/>
    <w:rsid w:val="00ED7CA9"/>
    <w:rsid w:val="00EE0198"/>
    <w:rsid w:val="00EE047F"/>
    <w:rsid w:val="00EE0FE1"/>
    <w:rsid w:val="00EE1156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BAC"/>
    <w:rsid w:val="00EE4C20"/>
    <w:rsid w:val="00EE4CC9"/>
    <w:rsid w:val="00EE5390"/>
    <w:rsid w:val="00EE586F"/>
    <w:rsid w:val="00EE6264"/>
    <w:rsid w:val="00EE636A"/>
    <w:rsid w:val="00EE652E"/>
    <w:rsid w:val="00EE66C6"/>
    <w:rsid w:val="00EE6896"/>
    <w:rsid w:val="00EE742B"/>
    <w:rsid w:val="00EE7510"/>
    <w:rsid w:val="00EF01A2"/>
    <w:rsid w:val="00EF097C"/>
    <w:rsid w:val="00EF09C2"/>
    <w:rsid w:val="00EF0D0D"/>
    <w:rsid w:val="00EF1319"/>
    <w:rsid w:val="00EF1B04"/>
    <w:rsid w:val="00EF306B"/>
    <w:rsid w:val="00EF3109"/>
    <w:rsid w:val="00EF322D"/>
    <w:rsid w:val="00EF39E0"/>
    <w:rsid w:val="00EF40B1"/>
    <w:rsid w:val="00EF416F"/>
    <w:rsid w:val="00EF4687"/>
    <w:rsid w:val="00EF4E88"/>
    <w:rsid w:val="00EF50A3"/>
    <w:rsid w:val="00EF52A8"/>
    <w:rsid w:val="00EF53F2"/>
    <w:rsid w:val="00EF58AA"/>
    <w:rsid w:val="00EF64C0"/>
    <w:rsid w:val="00EF69B5"/>
    <w:rsid w:val="00EF6C0D"/>
    <w:rsid w:val="00EF735C"/>
    <w:rsid w:val="00EF7504"/>
    <w:rsid w:val="00EF7B27"/>
    <w:rsid w:val="00EF7E34"/>
    <w:rsid w:val="00F0073C"/>
    <w:rsid w:val="00F00927"/>
    <w:rsid w:val="00F00BC0"/>
    <w:rsid w:val="00F0151B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72A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AB4"/>
    <w:rsid w:val="00F11E79"/>
    <w:rsid w:val="00F1201E"/>
    <w:rsid w:val="00F128AD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E03"/>
    <w:rsid w:val="00F13E85"/>
    <w:rsid w:val="00F13F27"/>
    <w:rsid w:val="00F14A83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7367"/>
    <w:rsid w:val="00F173F0"/>
    <w:rsid w:val="00F1772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2E8"/>
    <w:rsid w:val="00F23411"/>
    <w:rsid w:val="00F239CD"/>
    <w:rsid w:val="00F2405A"/>
    <w:rsid w:val="00F24239"/>
    <w:rsid w:val="00F243F0"/>
    <w:rsid w:val="00F24B1F"/>
    <w:rsid w:val="00F24D3E"/>
    <w:rsid w:val="00F24EAF"/>
    <w:rsid w:val="00F24F39"/>
    <w:rsid w:val="00F25085"/>
    <w:rsid w:val="00F25649"/>
    <w:rsid w:val="00F25A81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09A"/>
    <w:rsid w:val="00F32632"/>
    <w:rsid w:val="00F34C80"/>
    <w:rsid w:val="00F34C85"/>
    <w:rsid w:val="00F34F0B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1928"/>
    <w:rsid w:val="00F42199"/>
    <w:rsid w:val="00F42896"/>
    <w:rsid w:val="00F430EB"/>
    <w:rsid w:val="00F4323B"/>
    <w:rsid w:val="00F43669"/>
    <w:rsid w:val="00F438EF"/>
    <w:rsid w:val="00F439C3"/>
    <w:rsid w:val="00F43EB3"/>
    <w:rsid w:val="00F44030"/>
    <w:rsid w:val="00F451A0"/>
    <w:rsid w:val="00F4520B"/>
    <w:rsid w:val="00F45B53"/>
    <w:rsid w:val="00F45E3D"/>
    <w:rsid w:val="00F46896"/>
    <w:rsid w:val="00F47A01"/>
    <w:rsid w:val="00F47B80"/>
    <w:rsid w:val="00F47C39"/>
    <w:rsid w:val="00F47D7D"/>
    <w:rsid w:val="00F47E97"/>
    <w:rsid w:val="00F512FD"/>
    <w:rsid w:val="00F515C5"/>
    <w:rsid w:val="00F51646"/>
    <w:rsid w:val="00F516B7"/>
    <w:rsid w:val="00F5178C"/>
    <w:rsid w:val="00F51AD7"/>
    <w:rsid w:val="00F530AA"/>
    <w:rsid w:val="00F5316C"/>
    <w:rsid w:val="00F53230"/>
    <w:rsid w:val="00F532EC"/>
    <w:rsid w:val="00F5376B"/>
    <w:rsid w:val="00F53B72"/>
    <w:rsid w:val="00F53C05"/>
    <w:rsid w:val="00F54566"/>
    <w:rsid w:val="00F54A8C"/>
    <w:rsid w:val="00F54B85"/>
    <w:rsid w:val="00F54C3A"/>
    <w:rsid w:val="00F55254"/>
    <w:rsid w:val="00F55A0C"/>
    <w:rsid w:val="00F55BB7"/>
    <w:rsid w:val="00F57024"/>
    <w:rsid w:val="00F60138"/>
    <w:rsid w:val="00F60634"/>
    <w:rsid w:val="00F609DA"/>
    <w:rsid w:val="00F6202D"/>
    <w:rsid w:val="00F623BE"/>
    <w:rsid w:val="00F6242C"/>
    <w:rsid w:val="00F62531"/>
    <w:rsid w:val="00F625FD"/>
    <w:rsid w:val="00F6297A"/>
    <w:rsid w:val="00F63E2A"/>
    <w:rsid w:val="00F6401D"/>
    <w:rsid w:val="00F6413B"/>
    <w:rsid w:val="00F6475A"/>
    <w:rsid w:val="00F64A46"/>
    <w:rsid w:val="00F64EBE"/>
    <w:rsid w:val="00F65E59"/>
    <w:rsid w:val="00F65F91"/>
    <w:rsid w:val="00F6606A"/>
    <w:rsid w:val="00F661DB"/>
    <w:rsid w:val="00F66409"/>
    <w:rsid w:val="00F667F0"/>
    <w:rsid w:val="00F66C8B"/>
    <w:rsid w:val="00F67133"/>
    <w:rsid w:val="00F672C5"/>
    <w:rsid w:val="00F702DB"/>
    <w:rsid w:val="00F70CB7"/>
    <w:rsid w:val="00F713A1"/>
    <w:rsid w:val="00F71596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C43"/>
    <w:rsid w:val="00F75045"/>
    <w:rsid w:val="00F753DC"/>
    <w:rsid w:val="00F755BC"/>
    <w:rsid w:val="00F756C1"/>
    <w:rsid w:val="00F75CD1"/>
    <w:rsid w:val="00F76090"/>
    <w:rsid w:val="00F764CC"/>
    <w:rsid w:val="00F768EC"/>
    <w:rsid w:val="00F76A08"/>
    <w:rsid w:val="00F80095"/>
    <w:rsid w:val="00F80843"/>
    <w:rsid w:val="00F81225"/>
    <w:rsid w:val="00F8145B"/>
    <w:rsid w:val="00F823A9"/>
    <w:rsid w:val="00F8282A"/>
    <w:rsid w:val="00F83278"/>
    <w:rsid w:val="00F83621"/>
    <w:rsid w:val="00F83EB4"/>
    <w:rsid w:val="00F849EC"/>
    <w:rsid w:val="00F84A36"/>
    <w:rsid w:val="00F852FC"/>
    <w:rsid w:val="00F853AE"/>
    <w:rsid w:val="00F85A0C"/>
    <w:rsid w:val="00F85AA2"/>
    <w:rsid w:val="00F85E16"/>
    <w:rsid w:val="00F86125"/>
    <w:rsid w:val="00F866DB"/>
    <w:rsid w:val="00F872C2"/>
    <w:rsid w:val="00F874A8"/>
    <w:rsid w:val="00F876C2"/>
    <w:rsid w:val="00F8792E"/>
    <w:rsid w:val="00F901E4"/>
    <w:rsid w:val="00F9034A"/>
    <w:rsid w:val="00F90520"/>
    <w:rsid w:val="00F90914"/>
    <w:rsid w:val="00F90BDF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8A7"/>
    <w:rsid w:val="00F9390D"/>
    <w:rsid w:val="00F93BF8"/>
    <w:rsid w:val="00F93D5B"/>
    <w:rsid w:val="00F93EA0"/>
    <w:rsid w:val="00F94866"/>
    <w:rsid w:val="00F95116"/>
    <w:rsid w:val="00F95A82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823"/>
    <w:rsid w:val="00FA3D52"/>
    <w:rsid w:val="00FA3FB6"/>
    <w:rsid w:val="00FA416A"/>
    <w:rsid w:val="00FA4439"/>
    <w:rsid w:val="00FA47D8"/>
    <w:rsid w:val="00FA57DF"/>
    <w:rsid w:val="00FA5D75"/>
    <w:rsid w:val="00FA67B9"/>
    <w:rsid w:val="00FA69D0"/>
    <w:rsid w:val="00FA6A1B"/>
    <w:rsid w:val="00FA706A"/>
    <w:rsid w:val="00FA7747"/>
    <w:rsid w:val="00FA7CAE"/>
    <w:rsid w:val="00FB029E"/>
    <w:rsid w:val="00FB0309"/>
    <w:rsid w:val="00FB0322"/>
    <w:rsid w:val="00FB0814"/>
    <w:rsid w:val="00FB0C55"/>
    <w:rsid w:val="00FB1860"/>
    <w:rsid w:val="00FB1BC5"/>
    <w:rsid w:val="00FB1C2B"/>
    <w:rsid w:val="00FB1FC8"/>
    <w:rsid w:val="00FB26DC"/>
    <w:rsid w:val="00FB2ECB"/>
    <w:rsid w:val="00FB3B6C"/>
    <w:rsid w:val="00FB3D33"/>
    <w:rsid w:val="00FB3D37"/>
    <w:rsid w:val="00FB416A"/>
    <w:rsid w:val="00FB47FD"/>
    <w:rsid w:val="00FB4C08"/>
    <w:rsid w:val="00FB59A8"/>
    <w:rsid w:val="00FB5A28"/>
    <w:rsid w:val="00FB5D89"/>
    <w:rsid w:val="00FB5F83"/>
    <w:rsid w:val="00FB6F33"/>
    <w:rsid w:val="00FB766C"/>
    <w:rsid w:val="00FB7876"/>
    <w:rsid w:val="00FB7AAB"/>
    <w:rsid w:val="00FB7BBF"/>
    <w:rsid w:val="00FC0078"/>
    <w:rsid w:val="00FC012A"/>
    <w:rsid w:val="00FC1AF8"/>
    <w:rsid w:val="00FC1C44"/>
    <w:rsid w:val="00FC2B76"/>
    <w:rsid w:val="00FC2E5C"/>
    <w:rsid w:val="00FC314A"/>
    <w:rsid w:val="00FC34BD"/>
    <w:rsid w:val="00FC3752"/>
    <w:rsid w:val="00FC3A9C"/>
    <w:rsid w:val="00FC3CA0"/>
    <w:rsid w:val="00FC4169"/>
    <w:rsid w:val="00FC449E"/>
    <w:rsid w:val="00FC5182"/>
    <w:rsid w:val="00FC5757"/>
    <w:rsid w:val="00FC598E"/>
    <w:rsid w:val="00FC5FD9"/>
    <w:rsid w:val="00FC608F"/>
    <w:rsid w:val="00FC626E"/>
    <w:rsid w:val="00FC6661"/>
    <w:rsid w:val="00FC6A9B"/>
    <w:rsid w:val="00FC6E47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0B99"/>
    <w:rsid w:val="00FD128F"/>
    <w:rsid w:val="00FD131D"/>
    <w:rsid w:val="00FD2344"/>
    <w:rsid w:val="00FD28B0"/>
    <w:rsid w:val="00FD3307"/>
    <w:rsid w:val="00FD34F9"/>
    <w:rsid w:val="00FD3AAE"/>
    <w:rsid w:val="00FD402B"/>
    <w:rsid w:val="00FD4316"/>
    <w:rsid w:val="00FD4560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E86"/>
    <w:rsid w:val="00FD7248"/>
    <w:rsid w:val="00FD7431"/>
    <w:rsid w:val="00FD78B6"/>
    <w:rsid w:val="00FD7C61"/>
    <w:rsid w:val="00FD7EE3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2A1E"/>
    <w:rsid w:val="00FE3512"/>
    <w:rsid w:val="00FE3958"/>
    <w:rsid w:val="00FE3AAC"/>
    <w:rsid w:val="00FE4781"/>
    <w:rsid w:val="00FE4A40"/>
    <w:rsid w:val="00FE4F74"/>
    <w:rsid w:val="00FE507A"/>
    <w:rsid w:val="00FE52EA"/>
    <w:rsid w:val="00FE56B2"/>
    <w:rsid w:val="00FE5D87"/>
    <w:rsid w:val="00FE633F"/>
    <w:rsid w:val="00FE68A9"/>
    <w:rsid w:val="00FE6950"/>
    <w:rsid w:val="00FE6AF3"/>
    <w:rsid w:val="00FE6DD9"/>
    <w:rsid w:val="00FE7009"/>
    <w:rsid w:val="00FE760B"/>
    <w:rsid w:val="00FE7B3F"/>
    <w:rsid w:val="00FF0135"/>
    <w:rsid w:val="00FF0216"/>
    <w:rsid w:val="00FF07AF"/>
    <w:rsid w:val="00FF09E9"/>
    <w:rsid w:val="00FF0EEC"/>
    <w:rsid w:val="00FF1149"/>
    <w:rsid w:val="00FF1962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634E545C"/>
  <w15:chartTrackingRefBased/>
  <w15:docId w15:val="{D7E05359-5A12-4CBA-A475-801087B5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B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B0EA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B0EA3"/>
    <w:rPr>
      <w:rFonts w:ascii="Arial" w:hAnsi="Arial"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53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 New" w:hAnsi="Angsana New"/>
      <w:sz w:val="30"/>
      <w:szCs w:val="22"/>
    </w:rPr>
  </w:style>
  <w:style w:type="character" w:customStyle="1" w:styleId="BodyText2Char">
    <w:name w:val="Body Text 2 Char"/>
    <w:link w:val="BodyText2"/>
    <w:uiPriority w:val="99"/>
    <w:locked/>
    <w:rsid w:val="00A538C2"/>
    <w:rPr>
      <w:rFonts w:ascii="Angsana New" w:hAnsi="Angsana New"/>
      <w:sz w:val="30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5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242320"/>
  </w:style>
  <w:style w:type="paragraph" w:customStyle="1" w:styleId="paragraph">
    <w:name w:val="paragraph"/>
    <w:basedOn w:val="Normal"/>
    <w:rsid w:val="00242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242320"/>
  </w:style>
  <w:style w:type="character" w:customStyle="1" w:styleId="ListParagraphChar">
    <w:name w:val="List Paragraph Char"/>
    <w:link w:val="ListParagraph"/>
    <w:uiPriority w:val="34"/>
    <w:locked/>
    <w:rsid w:val="00F451A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45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2Char1">
    <w:name w:val="Heading 2 Char1"/>
    <w:rsid w:val="00F451A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451A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451A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451A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451A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451A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451A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451A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uiPriority w:val="99"/>
    <w:rsid w:val="00F451A0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uiPriority w:val="99"/>
    <w:rsid w:val="00F451A0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F451A0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451A0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F451A0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451A0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451A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451A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451A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451A0"/>
  </w:style>
  <w:style w:type="character" w:customStyle="1" w:styleId="st1">
    <w:name w:val="st1"/>
    <w:rsid w:val="00F451A0"/>
  </w:style>
  <w:style w:type="character" w:customStyle="1" w:styleId="alt-edited1">
    <w:name w:val="alt-edited1"/>
    <w:rsid w:val="00F451A0"/>
    <w:rPr>
      <w:color w:val="4D90F0"/>
    </w:rPr>
  </w:style>
  <w:style w:type="paragraph" w:customStyle="1" w:styleId="Pa3">
    <w:name w:val="Pa3"/>
    <w:basedOn w:val="Normal"/>
    <w:next w:val="Normal"/>
    <w:uiPriority w:val="99"/>
    <w:rsid w:val="00F45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451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51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38">
    <w:name w:val="Pa38"/>
    <w:basedOn w:val="Normal"/>
    <w:next w:val="Normal"/>
    <w:uiPriority w:val="99"/>
    <w:rsid w:val="00F45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melink.net/company/oakwood-management-services-thailand-co-ltd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7E41-4183-49EB-B47D-1E1608AC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986</TotalTime>
  <Pages>35</Pages>
  <Words>9000</Words>
  <Characters>36854</Characters>
  <Application>Microsoft Office Word</Application>
  <DocSecurity>0</DocSecurity>
  <Lines>307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45763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Orathai, Nuchprasert</cp:lastModifiedBy>
  <cp:revision>87</cp:revision>
  <cp:lastPrinted>2021-11-09T04:41:00Z</cp:lastPrinted>
  <dcterms:created xsi:type="dcterms:W3CDTF">2021-10-28T15:59:00Z</dcterms:created>
  <dcterms:modified xsi:type="dcterms:W3CDTF">2021-11-12T05:48:00Z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