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3643C1" w14:paraId="0CD0AEF5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0395451" w14:textId="36F1C87C" w:rsidR="0009267B" w:rsidRPr="003643C1" w:rsidRDefault="00C737D5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</w:rPr>
              <w:t xml:space="preserve"> </w:t>
            </w:r>
            <w:bookmarkStart w:id="0" w:name="_Hlk53752603"/>
            <w:r w:rsidR="0009267B" w:rsidRPr="003643C1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486F6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059A558D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3643C1" w14:paraId="1327F3A1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CD4B157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42342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14:paraId="21E96DD9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bookmarkEnd w:id="0"/>
      <w:tr w:rsidR="00100783" w:rsidRPr="003643C1" w14:paraId="5E3128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EBA1A23" w14:textId="6A48B64E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489A8D3" w14:textId="77777777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01E8715" w14:textId="6809C055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100783" w:rsidRPr="003643C1" w14:paraId="4D5911D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EDADC56" w14:textId="5836D8B0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D437FA5" w14:textId="77777777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184C3D2" w14:textId="629E1CD3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8105C8" w:rsidRPr="003643C1" w14:paraId="37A9E3BA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8D4AC3D" w14:textId="75D8556E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1E06A57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95C5EB4" w14:textId="50E127B4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8105C8" w:rsidRPr="003643C1" w14:paraId="64EB459F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D0DB0E1" w14:textId="6C4DF37F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14790CA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18A6255" w14:textId="36D09F54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ที่ดิน</w:t>
            </w: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8105C8" w:rsidRPr="003643C1" w14:paraId="17D47546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0DAD096" w14:textId="72CBF681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580CC94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9352B8C" w14:textId="697B837D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8105C8" w:rsidRPr="003643C1" w14:paraId="32657396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CA3C8FC" w14:textId="5AA650CD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2623B1F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D82EA5B" w14:textId="66E247F3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8105C8" w:rsidRPr="003643C1" w14:paraId="6754ED5B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64447B5" w14:textId="15EDA0F1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7FE75C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29DB90F6" w14:textId="20764646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8105C8" w:rsidRPr="003643C1" w14:paraId="12262993" w14:textId="77777777" w:rsidTr="008A3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1002C0" w14:textId="1F8F1584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64687F7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ADB17A1" w14:textId="6CAE774C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8105C8" w:rsidRPr="003643C1" w14:paraId="738974C8" w14:textId="77777777" w:rsidTr="00100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D1594B6" w14:textId="0894D4A6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FF6FFAF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1BB8FD3" w14:textId="78889D3E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6FFF674" w14:textId="77777777" w:rsidR="001A021D" w:rsidRPr="003643C1" w:rsidRDefault="001A021D" w:rsidP="003643C1">
      <w:pPr>
        <w:rPr>
          <w:rFonts w:ascii="Angsana New" w:hAnsi="Angsana New"/>
          <w:b/>
          <w:bCs/>
          <w:sz w:val="28"/>
          <w:szCs w:val="28"/>
        </w:rPr>
      </w:pPr>
    </w:p>
    <w:p w14:paraId="549EAE0F" w14:textId="77777777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b/>
          <w:bCs/>
          <w:sz w:val="28"/>
          <w:szCs w:val="28"/>
        </w:rPr>
        <w:br w:type="page"/>
      </w:r>
      <w:r w:rsidRPr="003643C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18BF4AA4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3643C1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56347E" w:rsidRPr="003643C1">
        <w:rPr>
          <w:rFonts w:ascii="Angsana New" w:hAnsi="Angsana New" w:hint="cs"/>
          <w:sz w:val="28"/>
          <w:szCs w:val="28"/>
        </w:rPr>
        <w:t xml:space="preserve"> </w:t>
      </w:r>
      <w:r w:rsidR="00A30BAB" w:rsidRPr="003643C1">
        <w:rPr>
          <w:rFonts w:asciiTheme="majorBidi" w:hAnsiTheme="majorBidi" w:cstheme="majorBidi"/>
          <w:sz w:val="28"/>
          <w:szCs w:val="28"/>
        </w:rPr>
        <w:t>1</w:t>
      </w:r>
      <w:r w:rsidR="00ED7671" w:rsidRPr="003643C1">
        <w:rPr>
          <w:rFonts w:asciiTheme="majorBidi" w:hAnsiTheme="majorBidi" w:cstheme="majorBidi"/>
          <w:sz w:val="28"/>
          <w:szCs w:val="28"/>
        </w:rPr>
        <w:t>5</w:t>
      </w:r>
      <w:r w:rsidR="00A30BAB"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627976" w:rsidRPr="003643C1">
        <w:rPr>
          <w:rFonts w:asciiTheme="majorBidi" w:hAnsiTheme="majorBidi"/>
          <w:sz w:val="28"/>
          <w:szCs w:val="28"/>
          <w:cs/>
        </w:rPr>
        <w:t xml:space="preserve"> </w:t>
      </w:r>
      <w:r w:rsidR="00CD692F" w:rsidRPr="003643C1">
        <w:rPr>
          <w:rFonts w:asciiTheme="majorBidi" w:hAnsiTheme="majorBidi"/>
          <w:sz w:val="28"/>
          <w:szCs w:val="28"/>
        </w:rPr>
        <w:t>2564</w:t>
      </w:r>
    </w:p>
    <w:p w14:paraId="7C750B8A" w14:textId="77777777" w:rsidR="009C729E" w:rsidRPr="003643C1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148A219" w14:textId="77777777" w:rsidR="0009267B" w:rsidRPr="003643C1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3643C1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3643C1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3643C1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3643C1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14:paraId="797539C1" w14:textId="77777777" w:rsidR="00C714EB" w:rsidRPr="003643C1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14:paraId="21358AC4" w14:textId="2216EBFF" w:rsidR="00C714EB" w:rsidRPr="003643C1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3643C1">
        <w:rPr>
          <w:rFonts w:ascii="Angsana New" w:hAnsi="Angsana New" w:hint="cs"/>
          <w:sz w:val="28"/>
          <w:szCs w:val="28"/>
          <w:cs/>
        </w:rPr>
        <w:t>แบบย่อ</w:t>
      </w:r>
      <w:r w:rsidRPr="003643C1">
        <w:rPr>
          <w:rFonts w:ascii="Angsana New" w:hAnsi="Angsana New" w:hint="cs"/>
          <w:sz w:val="28"/>
          <w:szCs w:val="28"/>
          <w:cs/>
        </w:rPr>
        <w:t>นี้</w:t>
      </w:r>
      <w:r w:rsidR="00046D70" w:rsidRPr="003643C1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213FB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3643C1">
        <w:rPr>
          <w:rFonts w:ascii="Angsana New" w:hAnsi="Angsana New" w:hint="cs"/>
          <w:sz w:val="28"/>
          <w:szCs w:val="28"/>
        </w:rPr>
        <w:t>(“</w:t>
      </w:r>
      <w:r w:rsidR="003213FB"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3643C1">
        <w:rPr>
          <w:rFonts w:ascii="Angsana New" w:hAnsi="Angsana New" w:hint="cs"/>
          <w:sz w:val="28"/>
          <w:szCs w:val="28"/>
        </w:rPr>
        <w:t xml:space="preserve">”) </w:t>
      </w:r>
      <w:r w:rsidRPr="003643C1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CD692F" w:rsidRPr="003643C1">
        <w:rPr>
          <w:rFonts w:ascii="Angsana New" w:hAnsi="Angsana New" w:hint="cs"/>
          <w:sz w:val="28"/>
          <w:szCs w:val="28"/>
        </w:rPr>
        <w:t>34</w:t>
      </w:r>
      <w:r w:rsidR="00046D70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3643C1">
        <w:rPr>
          <w:rFonts w:ascii="Angsana New" w:hAnsi="Angsana New"/>
          <w:sz w:val="28"/>
          <w:szCs w:val="28"/>
        </w:rPr>
        <w:br/>
      </w:r>
      <w:r w:rsidR="008439C8" w:rsidRPr="003643C1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3643C1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3643C1">
        <w:rPr>
          <w:rFonts w:ascii="Angsana New" w:hAnsi="Angsana New" w:hint="cs"/>
          <w:sz w:val="28"/>
          <w:szCs w:val="28"/>
        </w:rPr>
        <w:t xml:space="preserve"> </w:t>
      </w:r>
      <w:r w:rsidR="00674F01" w:rsidRPr="003643C1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โดย</w:t>
      </w:r>
      <w:r w:rsidR="00100783" w:rsidRPr="003643C1">
        <w:rPr>
          <w:rFonts w:ascii="Angsana New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3643C1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62645" w:rsidRPr="003643C1">
        <w:rPr>
          <w:rFonts w:ascii="Angsana New" w:hAnsi="Angsana New"/>
          <w:sz w:val="28"/>
          <w:szCs w:val="28"/>
        </w:rPr>
        <w:br/>
      </w:r>
      <w:r w:rsidR="00100783" w:rsidRPr="003643C1">
        <w:rPr>
          <w:rFonts w:ascii="Angsana New" w:hAnsi="Angsana New"/>
          <w:sz w:val="28"/>
          <w:szCs w:val="28"/>
        </w:rPr>
        <w:t xml:space="preserve">31 </w:t>
      </w:r>
      <w:r w:rsidR="00100783" w:rsidRPr="003643C1">
        <w:rPr>
          <w:rFonts w:ascii="Angsana New" w:hAnsi="Angsana New"/>
          <w:sz w:val="28"/>
          <w:szCs w:val="28"/>
          <w:cs/>
        </w:rPr>
        <w:t>ธันวาคม</w:t>
      </w:r>
      <w:r w:rsidR="00100783" w:rsidRPr="003643C1">
        <w:rPr>
          <w:rFonts w:ascii="Angsana New" w:hAnsi="Angsana New"/>
          <w:sz w:val="28"/>
          <w:szCs w:val="28"/>
        </w:rPr>
        <w:t xml:space="preserve"> 2563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3643C1">
        <w:rPr>
          <w:rFonts w:ascii="Angsana New" w:hAnsi="Angsana New"/>
          <w:sz w:val="28"/>
          <w:szCs w:val="28"/>
        </w:rPr>
        <w:t xml:space="preserve"> </w:t>
      </w:r>
    </w:p>
    <w:p w14:paraId="1E19392D" w14:textId="77777777" w:rsidR="005F61F1" w:rsidRPr="003643C1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4B189D" w14:textId="458D4FDE" w:rsidR="002D0017" w:rsidRPr="003643C1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3643C1">
        <w:rPr>
          <w:rFonts w:ascii="Angsana New" w:hAnsi="Angsana New" w:hint="cs"/>
          <w:sz w:val="28"/>
          <w:szCs w:val="28"/>
          <w:cs/>
        </w:rPr>
        <w:t>ที่</w:t>
      </w:r>
      <w:r w:rsidRPr="003643C1">
        <w:rPr>
          <w:rFonts w:ascii="Angsana New" w:hAnsi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3643C1">
        <w:rPr>
          <w:rFonts w:ascii="Angsana New" w:hAnsi="Angsana New" w:hint="cs"/>
          <w:sz w:val="28"/>
          <w:szCs w:val="28"/>
          <w:cs/>
        </w:rPr>
        <w:t>ไว้</w:t>
      </w:r>
      <w:r w:rsidRPr="003643C1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Pr="003643C1">
        <w:rPr>
          <w:rFonts w:ascii="Angsana New" w:hAnsi="Angsana New"/>
          <w:sz w:val="28"/>
          <w:szCs w:val="28"/>
        </w:rPr>
        <w:t xml:space="preserve">31 </w:t>
      </w:r>
      <w:r w:rsidRPr="003643C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sz w:val="28"/>
          <w:szCs w:val="28"/>
        </w:rPr>
        <w:t>2563</w:t>
      </w:r>
    </w:p>
    <w:p w14:paraId="38D92CDF" w14:textId="77777777" w:rsidR="00C61D4A" w:rsidRPr="003643C1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67DE356A" w14:textId="7D498343" w:rsidR="00EC54BB" w:rsidRPr="003643C1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บุคคลหรือกิจการที่เกี่ยวข้องกัน</w:t>
      </w:r>
    </w:p>
    <w:p w14:paraId="557A9AB5" w14:textId="77777777" w:rsidR="00EC54BB" w:rsidRPr="003643C1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36"/>
        <w:gridCol w:w="1002"/>
        <w:gridCol w:w="270"/>
        <w:gridCol w:w="993"/>
      </w:tblGrid>
      <w:tr w:rsidR="008C318E" w:rsidRPr="003643C1" w14:paraId="5A6A1302" w14:textId="77777777" w:rsidTr="005F792B">
        <w:trPr>
          <w:tblHeader/>
        </w:trPr>
        <w:tc>
          <w:tcPr>
            <w:tcW w:w="4407" w:type="dxa"/>
            <w:shd w:val="clear" w:color="auto" w:fill="auto"/>
          </w:tcPr>
          <w:p w14:paraId="748D4A07" w14:textId="05D3F1E8" w:rsidR="008C318E" w:rsidRPr="003643C1" w:rsidRDefault="00483AE8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643C1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6B5DD93D" w14:textId="77777777" w:rsidR="008C318E" w:rsidRPr="003643C1" w:rsidRDefault="008C318E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A63EC2E" w14:textId="77777777" w:rsidR="008C318E" w:rsidRPr="003643C1" w:rsidRDefault="008C318E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</w:tcPr>
          <w:p w14:paraId="36684D4B" w14:textId="77777777" w:rsidR="008C318E" w:rsidRPr="003643C1" w:rsidRDefault="008C318E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18E" w:rsidRPr="003643C1" w14:paraId="6ED5DE54" w14:textId="77777777" w:rsidTr="005F792B">
        <w:trPr>
          <w:tblHeader/>
        </w:trPr>
        <w:tc>
          <w:tcPr>
            <w:tcW w:w="4407" w:type="dxa"/>
            <w:shd w:val="clear" w:color="auto" w:fill="auto"/>
          </w:tcPr>
          <w:p w14:paraId="3268089F" w14:textId="7D69019F" w:rsidR="008C318E" w:rsidRPr="003643C1" w:rsidRDefault="008C318E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E712D"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823C1B"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bookmarkStart w:id="1" w:name="_Hlk85978499"/>
            <w:r w:rsidR="00823C1B"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9E712D" w:rsidRPr="003643C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bookmarkEnd w:id="1"/>
          </w:p>
        </w:tc>
        <w:tc>
          <w:tcPr>
            <w:tcW w:w="990" w:type="dxa"/>
            <w:shd w:val="clear" w:color="auto" w:fill="auto"/>
          </w:tcPr>
          <w:p w14:paraId="5C1F8DE2" w14:textId="63D46D6B" w:rsidR="008C318E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192F3F0" w14:textId="77777777" w:rsidR="008C318E" w:rsidRPr="003643C1" w:rsidRDefault="008C318E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3DA51A0D" w14:textId="4A3AC6D8" w:rsidR="008C318E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1E532BA" w14:textId="77777777" w:rsidR="008C318E" w:rsidRPr="003643C1" w:rsidRDefault="008C318E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0D7C06B" w14:textId="19C7383E" w:rsidR="008C318E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FDA136" w14:textId="77777777" w:rsidR="008C318E" w:rsidRPr="003643C1" w:rsidRDefault="008C318E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01E8B61" w14:textId="4F44B263" w:rsidR="008C318E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C318E" w:rsidRPr="003643C1" w14:paraId="3A8E9BDA" w14:textId="77777777" w:rsidTr="00B45BDA">
        <w:trPr>
          <w:tblHeader/>
        </w:trPr>
        <w:tc>
          <w:tcPr>
            <w:tcW w:w="4407" w:type="dxa"/>
            <w:shd w:val="clear" w:color="auto" w:fill="auto"/>
          </w:tcPr>
          <w:p w14:paraId="1DBF3168" w14:textId="77777777" w:rsidR="008C318E" w:rsidRPr="003643C1" w:rsidRDefault="008C318E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95" w:type="dxa"/>
            <w:gridSpan w:val="7"/>
            <w:shd w:val="clear" w:color="auto" w:fill="auto"/>
          </w:tcPr>
          <w:p w14:paraId="4AD7240B" w14:textId="77777777" w:rsidR="008C318E" w:rsidRPr="003643C1" w:rsidRDefault="008C318E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4EAD" w:rsidRPr="003643C1" w14:paraId="2BAF099D" w14:textId="77777777" w:rsidTr="005F792B">
        <w:tc>
          <w:tcPr>
            <w:tcW w:w="4407" w:type="dxa"/>
            <w:shd w:val="clear" w:color="auto" w:fill="auto"/>
          </w:tcPr>
          <w:p w14:paraId="4CE5B6A7" w14:textId="77777777" w:rsidR="00454EAD" w:rsidRPr="003643C1" w:rsidRDefault="00454EAD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9D08B3" w14:textId="77777777" w:rsidR="00454EAD" w:rsidRPr="003643C1" w:rsidRDefault="00454EAD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63814F" w14:textId="77777777" w:rsidR="00454EAD" w:rsidRPr="003643C1" w:rsidRDefault="00454EAD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6649C13" w14:textId="77777777" w:rsidR="00454EAD" w:rsidRPr="003643C1" w:rsidRDefault="00454EAD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C45FB7" w14:textId="77777777" w:rsidR="00454EAD" w:rsidRPr="003643C1" w:rsidRDefault="00454EAD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498CF04" w14:textId="77777777" w:rsidR="00454EAD" w:rsidRPr="003643C1" w:rsidRDefault="00454EAD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A96A3" w14:textId="77777777" w:rsidR="00454EAD" w:rsidRPr="003643C1" w:rsidRDefault="00454EAD" w:rsidP="00364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98197F2" w14:textId="77777777" w:rsidR="00454EAD" w:rsidRPr="003643C1" w:rsidRDefault="00454EAD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E70FA2" w:rsidRPr="003643C1" w14:paraId="1AA39A31" w14:textId="77777777" w:rsidTr="005F792B">
        <w:tc>
          <w:tcPr>
            <w:tcW w:w="4407" w:type="dxa"/>
            <w:shd w:val="clear" w:color="auto" w:fill="auto"/>
          </w:tcPr>
          <w:p w14:paraId="751098AF" w14:textId="5A882DDC" w:rsidR="00E70FA2" w:rsidRPr="003643C1" w:rsidRDefault="00E70FA2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BE6AD0" w14:textId="77777777" w:rsidR="00E70FA2" w:rsidRPr="003643C1" w:rsidRDefault="00E70FA2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C145D24" w14:textId="77777777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461508" w14:textId="77777777" w:rsidR="00E70FA2" w:rsidRPr="003643C1" w:rsidRDefault="00E70FA2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A19D69" w14:textId="77777777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620A640" w14:textId="4F095F41" w:rsidR="00E70FA2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142,848</w:t>
            </w:r>
          </w:p>
        </w:tc>
        <w:tc>
          <w:tcPr>
            <w:tcW w:w="270" w:type="dxa"/>
            <w:shd w:val="clear" w:color="auto" w:fill="auto"/>
          </w:tcPr>
          <w:p w14:paraId="3D96CEAD" w14:textId="77777777" w:rsidR="00E70FA2" w:rsidRPr="003643C1" w:rsidRDefault="00E70FA2" w:rsidP="00364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D838C20" w14:textId="7C68258C" w:rsidR="00E70FA2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521,689</w:t>
            </w:r>
          </w:p>
        </w:tc>
      </w:tr>
      <w:tr w:rsidR="006B017B" w:rsidRPr="003643C1" w14:paraId="26508640" w14:textId="77777777" w:rsidTr="005F792B">
        <w:tc>
          <w:tcPr>
            <w:tcW w:w="4407" w:type="dxa"/>
            <w:shd w:val="clear" w:color="auto" w:fill="auto"/>
          </w:tcPr>
          <w:p w14:paraId="79D00D88" w14:textId="60E2FECC" w:rsidR="006B017B" w:rsidRPr="003643C1" w:rsidRDefault="006B017B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A4088D" w14:textId="561BBBDF" w:rsidR="006B017B" w:rsidRPr="003643C1" w:rsidRDefault="006B017B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E8E3A9" w14:textId="77777777" w:rsidR="006B017B" w:rsidRPr="003643C1" w:rsidRDefault="006B017B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972AD72" w14:textId="01033A60" w:rsidR="006B017B" w:rsidRPr="003643C1" w:rsidRDefault="006B017B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74F390" w14:textId="77777777" w:rsidR="006B017B" w:rsidRPr="003643C1" w:rsidRDefault="006B017B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4B0AC9D" w14:textId="3C9F06A7" w:rsidR="006B017B" w:rsidRPr="003643C1" w:rsidRDefault="006B017B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20,993</w:t>
            </w:r>
          </w:p>
        </w:tc>
        <w:tc>
          <w:tcPr>
            <w:tcW w:w="270" w:type="dxa"/>
            <w:shd w:val="clear" w:color="auto" w:fill="auto"/>
          </w:tcPr>
          <w:p w14:paraId="08DAB996" w14:textId="77777777" w:rsidR="006B017B" w:rsidRPr="003643C1" w:rsidRDefault="006B017B" w:rsidP="00364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A0E6BF6" w14:textId="5F7BA798" w:rsidR="006B017B" w:rsidRPr="003643C1" w:rsidRDefault="006B017B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83,971</w:t>
            </w:r>
          </w:p>
        </w:tc>
      </w:tr>
      <w:tr w:rsidR="00E70FA2" w:rsidRPr="003643C1" w14:paraId="1C9F807E" w14:textId="77777777" w:rsidTr="005F792B">
        <w:tc>
          <w:tcPr>
            <w:tcW w:w="4407" w:type="dxa"/>
            <w:shd w:val="clear" w:color="auto" w:fill="auto"/>
          </w:tcPr>
          <w:p w14:paraId="29E767E2" w14:textId="560FA4D4" w:rsidR="00E70FA2" w:rsidRPr="003643C1" w:rsidRDefault="00E70FA2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891CB9" w14:textId="67EC7789" w:rsidR="00E70FA2" w:rsidRPr="003643C1" w:rsidRDefault="00E70FA2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01FB3F6" w14:textId="77777777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B47942C" w14:textId="75B2AC0A" w:rsidR="00E70FA2" w:rsidRPr="003643C1" w:rsidRDefault="00E70FA2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0C317A" w14:textId="77777777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2D30736" w14:textId="2946CE47" w:rsidR="00E70FA2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4C8800E" w14:textId="77777777" w:rsidR="00E70FA2" w:rsidRPr="003643C1" w:rsidRDefault="00E70FA2" w:rsidP="00364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AE55FF9" w14:textId="13AE58CE" w:rsidR="00E70FA2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E70FA2" w:rsidRPr="003643C1" w14:paraId="30CEFBD0" w14:textId="77777777" w:rsidTr="005F792B">
        <w:tc>
          <w:tcPr>
            <w:tcW w:w="4407" w:type="dxa"/>
            <w:shd w:val="clear" w:color="auto" w:fill="auto"/>
          </w:tcPr>
          <w:p w14:paraId="116E1F70" w14:textId="264D16EF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B8C4DC" w14:textId="4F0B5827" w:rsidR="00E70FA2" w:rsidRPr="003643C1" w:rsidRDefault="00E70FA2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364F619" w14:textId="77777777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342168B" w14:textId="0141B34D" w:rsidR="00E70FA2" w:rsidRPr="003643C1" w:rsidRDefault="00E70FA2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6796E9" w14:textId="77777777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61515E8" w14:textId="42DA61AC" w:rsidR="004C6A61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F56873"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61F624AB" w14:textId="77777777" w:rsidR="00E70FA2" w:rsidRPr="003643C1" w:rsidRDefault="00E70FA2" w:rsidP="00364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AE9A796" w14:textId="653750A2" w:rsidR="00E70FA2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64,499</w:t>
            </w:r>
          </w:p>
        </w:tc>
      </w:tr>
      <w:tr w:rsidR="00E70FA2" w:rsidRPr="003643C1" w14:paraId="2F5B5729" w14:textId="77777777" w:rsidTr="008F3BAA">
        <w:tc>
          <w:tcPr>
            <w:tcW w:w="4407" w:type="dxa"/>
            <w:shd w:val="clear" w:color="auto" w:fill="auto"/>
          </w:tcPr>
          <w:p w14:paraId="40ED8ED0" w14:textId="50FA558D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C9840" w14:textId="2935F739" w:rsidR="00E70FA2" w:rsidRPr="003643C1" w:rsidRDefault="00E70FA2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B9D585" w14:textId="77777777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413C57" w14:textId="165A1BBA" w:rsidR="00E70FA2" w:rsidRPr="003643C1" w:rsidRDefault="00E70FA2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B49418" w14:textId="77777777" w:rsidR="00E70FA2" w:rsidRPr="003643C1" w:rsidRDefault="00E70FA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BA2494B" w14:textId="622895B1" w:rsidR="00E70FA2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6BE27D4A" w14:textId="77777777" w:rsidR="00E70FA2" w:rsidRPr="003643C1" w:rsidRDefault="00E70FA2" w:rsidP="00364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AED5ED1" w14:textId="3F8F9CD4" w:rsidR="00E70FA2" w:rsidRPr="003643C1" w:rsidRDefault="00E70FA2" w:rsidP="003643C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</w:tr>
      <w:tr w:rsidR="001A3628" w:rsidRPr="003643C1" w14:paraId="4DED17B5" w14:textId="77777777" w:rsidTr="001467DF">
        <w:tc>
          <w:tcPr>
            <w:tcW w:w="4407" w:type="dxa"/>
            <w:shd w:val="clear" w:color="auto" w:fill="auto"/>
          </w:tcPr>
          <w:p w14:paraId="223FB5E3" w14:textId="05641BD6" w:rsidR="001A3628" w:rsidRPr="003643C1" w:rsidRDefault="001A3628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317DD1" w14:textId="77777777" w:rsidR="001A3628" w:rsidRPr="003643C1" w:rsidRDefault="001A3628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B45ED1" w14:textId="77777777" w:rsidR="001A3628" w:rsidRPr="003643C1" w:rsidRDefault="001A3628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CA651FE" w14:textId="77777777" w:rsidR="001A3628" w:rsidRPr="003643C1" w:rsidRDefault="001A3628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A448F3" w14:textId="77777777" w:rsidR="001A3628" w:rsidRPr="003643C1" w:rsidRDefault="001A3628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08F7DA6" w14:textId="77777777" w:rsidR="001A3628" w:rsidRPr="003643C1" w:rsidRDefault="001A3628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D42E4E" w14:textId="77777777" w:rsidR="001A3628" w:rsidRPr="003643C1" w:rsidRDefault="001A3628" w:rsidP="00364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0160D9" w14:textId="77777777" w:rsidR="001A3628" w:rsidRPr="003643C1" w:rsidRDefault="001A3628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3628" w:rsidRPr="003643C1" w14:paraId="48ECE1EF" w14:textId="77777777" w:rsidTr="005F792B">
        <w:tc>
          <w:tcPr>
            <w:tcW w:w="4407" w:type="dxa"/>
            <w:shd w:val="clear" w:color="auto" w:fill="auto"/>
          </w:tcPr>
          <w:p w14:paraId="4184196A" w14:textId="77777777" w:rsidR="001A3628" w:rsidRPr="003643C1" w:rsidRDefault="001A3628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CFCC41" w14:textId="04639223" w:rsidR="001A3628" w:rsidRPr="003643C1" w:rsidRDefault="001A3628" w:rsidP="003643C1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DB9DCC" w14:textId="77777777" w:rsidR="001A3628" w:rsidRPr="003643C1" w:rsidRDefault="001A3628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5418030" w14:textId="20C6C440" w:rsidR="001A3628" w:rsidRPr="003643C1" w:rsidRDefault="001A3628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DF8C8E" w14:textId="77777777" w:rsidR="001A3628" w:rsidRPr="003643C1" w:rsidRDefault="001A3628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71FD244" w14:textId="43FB7510" w:rsidR="001A3628" w:rsidRPr="003643C1" w:rsidRDefault="001A3628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D25AC3" w14:textId="77777777" w:rsidR="001A3628" w:rsidRPr="003643C1" w:rsidRDefault="001A3628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F0BF6F" w14:textId="7E02942D" w:rsidR="001A3628" w:rsidRPr="003643C1" w:rsidRDefault="001A3628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0244" w:rsidRPr="003643C1" w14:paraId="3F989F7C" w14:textId="77777777" w:rsidTr="008F3BAA">
        <w:tc>
          <w:tcPr>
            <w:tcW w:w="4407" w:type="dxa"/>
            <w:shd w:val="clear" w:color="auto" w:fill="auto"/>
          </w:tcPr>
          <w:p w14:paraId="7A27E2C6" w14:textId="0FBE0311" w:rsidR="00C30244" w:rsidRPr="003643C1" w:rsidRDefault="00C30244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14:paraId="6733B57F" w14:textId="7282B4B8" w:rsidR="00C30244" w:rsidRPr="003643C1" w:rsidRDefault="00C30244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C6C059" w14:textId="77777777" w:rsidR="00C30244" w:rsidRPr="003643C1" w:rsidRDefault="00C30244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4CDEFCB" w14:textId="5FD9A4A0" w:rsidR="00C30244" w:rsidRPr="003643C1" w:rsidRDefault="00C30244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B753A4E" w14:textId="77777777" w:rsidR="00C30244" w:rsidRPr="003643C1" w:rsidRDefault="00C30244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7B4A8A0A" w14:textId="26A80A02" w:rsidR="00C30244" w:rsidRPr="003643C1" w:rsidRDefault="00C30244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9E9B50" w14:textId="77777777" w:rsidR="00C30244" w:rsidRPr="003643C1" w:rsidRDefault="00C30244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B94BAA" w14:textId="5CB13334" w:rsidR="00C30244" w:rsidRPr="003643C1" w:rsidRDefault="00C30244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6A61" w:rsidRPr="003643C1" w14:paraId="52F38AE0" w14:textId="77777777" w:rsidTr="008F3BAA">
        <w:tc>
          <w:tcPr>
            <w:tcW w:w="4407" w:type="dxa"/>
            <w:shd w:val="clear" w:color="auto" w:fill="auto"/>
          </w:tcPr>
          <w:p w14:paraId="6B5E8104" w14:textId="4B762D8B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3643C1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3887097" w14:textId="4B9E67CF" w:rsidR="004C6A61" w:rsidRPr="003643C1" w:rsidRDefault="004C6A6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9,122</w:t>
            </w:r>
          </w:p>
        </w:tc>
        <w:tc>
          <w:tcPr>
            <w:tcW w:w="262" w:type="dxa"/>
            <w:shd w:val="clear" w:color="auto" w:fill="auto"/>
          </w:tcPr>
          <w:p w14:paraId="44540754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6A9FD60" w14:textId="3200D38D" w:rsidR="004C6A61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5,411</w:t>
            </w:r>
          </w:p>
        </w:tc>
        <w:tc>
          <w:tcPr>
            <w:tcW w:w="236" w:type="dxa"/>
            <w:shd w:val="clear" w:color="auto" w:fill="auto"/>
          </w:tcPr>
          <w:p w14:paraId="226A403E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12F415F" w14:textId="69F9A05C" w:rsidR="004C6A61" w:rsidRPr="003643C1" w:rsidRDefault="004C6A6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9,122</w:t>
            </w:r>
          </w:p>
        </w:tc>
        <w:tc>
          <w:tcPr>
            <w:tcW w:w="270" w:type="dxa"/>
            <w:shd w:val="clear" w:color="auto" w:fill="auto"/>
          </w:tcPr>
          <w:p w14:paraId="6CEBB1DA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12D7F5" w14:textId="3B615F07" w:rsidR="004C6A61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5,411</w:t>
            </w:r>
          </w:p>
        </w:tc>
      </w:tr>
      <w:tr w:rsidR="004C6A61" w:rsidRPr="003643C1" w14:paraId="1CC75401" w14:textId="77777777" w:rsidTr="008F3BAA">
        <w:tc>
          <w:tcPr>
            <w:tcW w:w="4407" w:type="dxa"/>
            <w:shd w:val="clear" w:color="auto" w:fill="auto"/>
          </w:tcPr>
          <w:p w14:paraId="2BC1C28C" w14:textId="177569F6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3513094" w14:textId="1701507C" w:rsidR="004C6A61" w:rsidRPr="003643C1" w:rsidRDefault="004C6A6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62" w:type="dxa"/>
            <w:shd w:val="clear" w:color="auto" w:fill="auto"/>
          </w:tcPr>
          <w:p w14:paraId="1CC16EB1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3C0365F" w14:textId="4D696DBC" w:rsidR="004C6A61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3FF2AB96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BAD617F" w14:textId="6649707A" w:rsidR="004C6A61" w:rsidRPr="003643C1" w:rsidRDefault="004C6A6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25823455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1E69A3" w14:textId="3F26B7A7" w:rsidR="004C6A61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</w:tr>
      <w:tr w:rsidR="00C30244" w:rsidRPr="003643C1" w14:paraId="270C81D9" w14:textId="77777777" w:rsidTr="008A305D">
        <w:tc>
          <w:tcPr>
            <w:tcW w:w="4407" w:type="dxa"/>
            <w:shd w:val="clear" w:color="auto" w:fill="auto"/>
          </w:tcPr>
          <w:p w14:paraId="0FE19F42" w14:textId="46913C23" w:rsidR="00C30244" w:rsidRPr="003643C1" w:rsidRDefault="00C30244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DA75894" w14:textId="77777777" w:rsidR="00C30244" w:rsidRPr="003643C1" w:rsidRDefault="00C30244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FE090B" w14:textId="77777777" w:rsidR="00C30244" w:rsidRPr="003643C1" w:rsidRDefault="00C30244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7ADDEAF" w14:textId="77777777" w:rsidR="00C30244" w:rsidRPr="003643C1" w:rsidRDefault="00C30244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44CACD" w14:textId="77777777" w:rsidR="00C30244" w:rsidRPr="003643C1" w:rsidRDefault="00C30244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E24CB2D" w14:textId="77777777" w:rsidR="00C30244" w:rsidRPr="003643C1" w:rsidRDefault="00C30244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9359BC" w14:textId="77777777" w:rsidR="00C30244" w:rsidRPr="003643C1" w:rsidRDefault="00C30244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3E659B7" w14:textId="77777777" w:rsidR="00C30244" w:rsidRPr="003643C1" w:rsidRDefault="00C30244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6A61" w:rsidRPr="003643C1" w14:paraId="0370DAAA" w14:textId="77777777" w:rsidTr="008A305D">
        <w:tc>
          <w:tcPr>
            <w:tcW w:w="4407" w:type="dxa"/>
            <w:shd w:val="clear" w:color="auto" w:fill="auto"/>
          </w:tcPr>
          <w:p w14:paraId="69E41213" w14:textId="001F7A80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</w:t>
            </w:r>
            <w:r w:rsidRPr="003643C1">
              <w:rPr>
                <w:rFonts w:asciiTheme="majorBidi" w:hAnsiTheme="majorBidi" w:hint="cs"/>
                <w:b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</w:tcPr>
          <w:p w14:paraId="6D965251" w14:textId="4432CD93" w:rsidR="004C6A61" w:rsidRPr="003643C1" w:rsidRDefault="004C6A6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5,336</w:t>
            </w:r>
          </w:p>
        </w:tc>
        <w:tc>
          <w:tcPr>
            <w:tcW w:w="262" w:type="dxa"/>
            <w:shd w:val="clear" w:color="auto" w:fill="auto"/>
          </w:tcPr>
          <w:p w14:paraId="3AE0F173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29BA4B6" w14:textId="08700AC9" w:rsidR="004C6A61" w:rsidRPr="003643C1" w:rsidRDefault="004C6A61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0AD574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2AB75DF" w14:textId="79286D9C" w:rsidR="004C6A61" w:rsidRPr="003643C1" w:rsidRDefault="004C6A6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5,336</w:t>
            </w:r>
          </w:p>
        </w:tc>
        <w:tc>
          <w:tcPr>
            <w:tcW w:w="270" w:type="dxa"/>
            <w:shd w:val="clear" w:color="auto" w:fill="auto"/>
          </w:tcPr>
          <w:p w14:paraId="26D59E5E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C293205" w14:textId="3131AEE6" w:rsidR="004C6A61" w:rsidRPr="003643C1" w:rsidRDefault="004C6A61" w:rsidP="003643C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</w:tr>
      <w:tr w:rsidR="004C6A61" w:rsidRPr="003643C1" w14:paraId="5963CE53" w14:textId="77777777" w:rsidTr="008A305D">
        <w:tc>
          <w:tcPr>
            <w:tcW w:w="4407" w:type="dxa"/>
            <w:shd w:val="clear" w:color="auto" w:fill="auto"/>
          </w:tcPr>
          <w:p w14:paraId="764284FE" w14:textId="10265CEF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F50C6A" w14:textId="6C0561BB" w:rsidR="004C6A61" w:rsidRPr="003643C1" w:rsidRDefault="004C6A61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3EA405D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CB3DB05" w14:textId="19868BA0" w:rsidR="004C6A61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/>
                <w:sz w:val="28"/>
                <w:szCs w:val="28"/>
                <w:lang w:val="en-US" w:bidi="th-TH"/>
              </w:rPr>
              <w:t>3,067</w:t>
            </w:r>
          </w:p>
        </w:tc>
        <w:tc>
          <w:tcPr>
            <w:tcW w:w="236" w:type="dxa"/>
            <w:shd w:val="clear" w:color="auto" w:fill="auto"/>
          </w:tcPr>
          <w:p w14:paraId="2AE6213D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995F381" w14:textId="6E31DFF8" w:rsidR="004C6A61" w:rsidRPr="003643C1" w:rsidRDefault="004C6A61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B8D9A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86442CF" w14:textId="6E298BA4" w:rsidR="004C6A61" w:rsidRPr="003643C1" w:rsidRDefault="004C6A61" w:rsidP="003643C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/>
                <w:sz w:val="28"/>
                <w:szCs w:val="28"/>
                <w:lang w:val="en-US" w:bidi="th-TH"/>
              </w:rPr>
              <w:t>3,067</w:t>
            </w:r>
          </w:p>
        </w:tc>
      </w:tr>
      <w:tr w:rsidR="004C6A61" w:rsidRPr="003643C1" w14:paraId="01B8DCAC" w14:textId="77777777" w:rsidTr="00FF4396">
        <w:tc>
          <w:tcPr>
            <w:tcW w:w="4407" w:type="dxa"/>
            <w:shd w:val="clear" w:color="auto" w:fill="auto"/>
          </w:tcPr>
          <w:p w14:paraId="5ED86700" w14:textId="44C7E086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ซื้อ</w:t>
            </w:r>
            <w:r w:rsidRPr="003643C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  <w:shd w:val="clear" w:color="auto" w:fill="auto"/>
          </w:tcPr>
          <w:p w14:paraId="2EF45E8A" w14:textId="25834144" w:rsidR="004C6A61" w:rsidRPr="003643C1" w:rsidRDefault="004C6A61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6FDBB16A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A32352E" w14:textId="0380182C" w:rsidR="004C6A61" w:rsidRPr="003643C1" w:rsidRDefault="004C6A61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2F0159" w14:textId="77777777" w:rsidR="004C6A61" w:rsidRPr="003643C1" w:rsidRDefault="004C6A6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  <w:shd w:val="clear" w:color="auto" w:fill="auto"/>
          </w:tcPr>
          <w:p w14:paraId="4D5392CA" w14:textId="297A1C85" w:rsidR="004C6A61" w:rsidRPr="003643C1" w:rsidRDefault="004C6A6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A3338F6" w14:textId="77777777" w:rsidR="004C6A61" w:rsidRPr="003643C1" w:rsidRDefault="004C6A6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A1CE639" w14:textId="5704142D" w:rsidR="004C6A61" w:rsidRPr="003643C1" w:rsidRDefault="004C6A61" w:rsidP="003643C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</w:tr>
    </w:tbl>
    <w:p w14:paraId="7063D37C" w14:textId="3F865E64" w:rsidR="00760949" w:rsidRPr="003643C1" w:rsidRDefault="0076094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4CA6CA12" w14:textId="40B63CD6" w:rsidR="00B01A1A" w:rsidRPr="003643C1" w:rsidRDefault="00B07C5C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ยอดคงเหลือกับ</w:t>
      </w:r>
      <w:r w:rsidR="00B01A1A" w:rsidRPr="003643C1">
        <w:rPr>
          <w:rFonts w:ascii="Angsana New" w:hAnsi="Angsana New" w:hint="cs"/>
          <w:sz w:val="28"/>
          <w:szCs w:val="28"/>
          <w:cs/>
        </w:rPr>
        <w:t>กิจการที่เ</w:t>
      </w:r>
      <w:r w:rsidR="00FA0689" w:rsidRPr="003643C1">
        <w:rPr>
          <w:rFonts w:ascii="Angsana New" w:hAnsi="Angsana New" w:hint="cs"/>
          <w:sz w:val="28"/>
          <w:szCs w:val="28"/>
          <w:cs/>
        </w:rPr>
        <w:t xml:space="preserve">กี่ยวข้องกัน ณ วันที่ </w:t>
      </w:r>
      <w:r w:rsidR="009E712D" w:rsidRPr="003643C1">
        <w:rPr>
          <w:rFonts w:asciiTheme="majorBidi" w:hAnsiTheme="majorBidi" w:cstheme="majorBidi"/>
          <w:sz w:val="28"/>
          <w:szCs w:val="28"/>
        </w:rPr>
        <w:t xml:space="preserve">30 </w:t>
      </w:r>
      <w:r w:rsidR="009E712D" w:rsidRPr="003643C1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A30BAB" w:rsidRPr="003643C1">
        <w:rPr>
          <w:rFonts w:asciiTheme="majorBidi" w:hAnsiTheme="majorBidi" w:cstheme="majorBidi"/>
          <w:sz w:val="28"/>
          <w:szCs w:val="28"/>
        </w:rPr>
        <w:t>2564</w:t>
      </w:r>
      <w:r w:rsidR="00B01A1A" w:rsidRPr="003643C1">
        <w:rPr>
          <w:rFonts w:ascii="Angsana New" w:hAnsi="Angsana New" w:hint="cs"/>
          <w:sz w:val="28"/>
          <w:szCs w:val="28"/>
        </w:rPr>
        <w:t xml:space="preserve"> </w:t>
      </w:r>
      <w:r w:rsidR="00B01A1A" w:rsidRPr="003643C1">
        <w:rPr>
          <w:rFonts w:ascii="Angsana New" w:hAnsi="Angsana New" w:hint="cs"/>
          <w:sz w:val="28"/>
          <w:szCs w:val="28"/>
          <w:cs/>
        </w:rPr>
        <w:t xml:space="preserve">และ </w:t>
      </w:r>
      <w:r w:rsidR="00CD692F" w:rsidRPr="003643C1">
        <w:rPr>
          <w:rFonts w:ascii="Angsana New" w:hAnsi="Angsana New" w:hint="cs"/>
          <w:sz w:val="28"/>
          <w:szCs w:val="28"/>
        </w:rPr>
        <w:t>31</w:t>
      </w:r>
      <w:r w:rsidR="00B01A1A" w:rsidRPr="003643C1">
        <w:rPr>
          <w:rFonts w:ascii="Angsana New" w:hAnsi="Angsana New" w:hint="cs"/>
          <w:sz w:val="28"/>
          <w:szCs w:val="28"/>
        </w:rPr>
        <w:t xml:space="preserve"> </w:t>
      </w:r>
      <w:r w:rsidR="00B01A1A" w:rsidRPr="003643C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D692F" w:rsidRPr="003643C1">
        <w:rPr>
          <w:rFonts w:ascii="Angsana New" w:hAnsi="Angsana New" w:hint="cs"/>
          <w:sz w:val="28"/>
          <w:szCs w:val="28"/>
        </w:rPr>
        <w:t>2563</w:t>
      </w:r>
      <w:r w:rsidR="00B01A1A" w:rsidRPr="003643C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2A48C0CD" w14:textId="441930E5" w:rsidR="00DF4C6C" w:rsidRPr="003643C1" w:rsidRDefault="00DF4C6C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2"/>
        <w:gridCol w:w="1088"/>
        <w:gridCol w:w="270"/>
        <w:gridCol w:w="1080"/>
        <w:gridCol w:w="262"/>
        <w:gridCol w:w="1080"/>
      </w:tblGrid>
      <w:tr w:rsidR="00DF4C6C" w:rsidRPr="003643C1" w14:paraId="7A964D2B" w14:textId="77777777" w:rsidTr="00DF4C6C">
        <w:trPr>
          <w:tblHeader/>
        </w:trPr>
        <w:tc>
          <w:tcPr>
            <w:tcW w:w="4050" w:type="dxa"/>
            <w:shd w:val="clear" w:color="auto" w:fill="auto"/>
          </w:tcPr>
          <w:p w14:paraId="5A7EC273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BF69CBA" w14:textId="77777777" w:rsidR="00DF4C6C" w:rsidRPr="003643C1" w:rsidRDefault="00DF4C6C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EE77B70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  <w:vAlign w:val="bottom"/>
          </w:tcPr>
          <w:p w14:paraId="217758CC" w14:textId="77777777" w:rsidR="00DF4C6C" w:rsidRPr="003643C1" w:rsidRDefault="00DF4C6C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F4C6C" w:rsidRPr="003643C1" w14:paraId="7CC6971D" w14:textId="77777777" w:rsidTr="00DF4C6C">
        <w:trPr>
          <w:tblHeader/>
        </w:trPr>
        <w:tc>
          <w:tcPr>
            <w:tcW w:w="4050" w:type="dxa"/>
            <w:shd w:val="clear" w:color="auto" w:fill="auto"/>
          </w:tcPr>
          <w:p w14:paraId="731B5A43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62AF0D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13E28986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4C2A0A2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9996793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277501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2DC071D8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DC3413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DF4C6C" w:rsidRPr="003643C1" w14:paraId="599B6AD3" w14:textId="77777777" w:rsidTr="00DF4C6C">
        <w:trPr>
          <w:tblHeader/>
        </w:trPr>
        <w:tc>
          <w:tcPr>
            <w:tcW w:w="4050" w:type="dxa"/>
            <w:shd w:val="clear" w:color="auto" w:fill="auto"/>
          </w:tcPr>
          <w:p w14:paraId="69A0280C" w14:textId="07386141" w:rsidR="00DF4C6C" w:rsidRPr="003643C1" w:rsidRDefault="00DF4C6C" w:rsidP="003643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402D3F95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2ED0E33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B46708C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858A9A3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0B8F1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B73D083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131F0F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DF4C6C" w:rsidRPr="003643C1" w14:paraId="7F22A061" w14:textId="77777777" w:rsidTr="00DF4C6C">
        <w:trPr>
          <w:tblHeader/>
        </w:trPr>
        <w:tc>
          <w:tcPr>
            <w:tcW w:w="4050" w:type="dxa"/>
            <w:shd w:val="clear" w:color="auto" w:fill="auto"/>
          </w:tcPr>
          <w:p w14:paraId="3A5DFB77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2" w:type="dxa"/>
            <w:gridSpan w:val="7"/>
            <w:shd w:val="clear" w:color="auto" w:fill="auto"/>
            <w:vAlign w:val="bottom"/>
          </w:tcPr>
          <w:p w14:paraId="4284E3C4" w14:textId="77777777" w:rsidR="00DF4C6C" w:rsidRPr="003643C1" w:rsidRDefault="00DF4C6C" w:rsidP="003643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F4C6C" w:rsidRPr="003643C1" w14:paraId="694C9FF7" w14:textId="77777777" w:rsidTr="00DF4C6C">
        <w:tc>
          <w:tcPr>
            <w:tcW w:w="4050" w:type="dxa"/>
            <w:shd w:val="clear" w:color="auto" w:fill="auto"/>
          </w:tcPr>
          <w:p w14:paraId="6E6FA2B2" w14:textId="447A630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17170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729A962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453EA51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511DD6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F270B0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BD9D086" w14:textId="77777777" w:rsidR="00DF4C6C" w:rsidRPr="003643C1" w:rsidRDefault="00DF4C6C" w:rsidP="003643C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21948B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F4C6C" w:rsidRPr="003643C1" w14:paraId="1A68A632" w14:textId="77777777" w:rsidTr="00DF4C6C">
        <w:tc>
          <w:tcPr>
            <w:tcW w:w="4050" w:type="dxa"/>
            <w:shd w:val="clear" w:color="auto" w:fill="auto"/>
          </w:tcPr>
          <w:p w14:paraId="3BA1B028" w14:textId="54FAE2CA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4EFB7D0" w14:textId="69549E95" w:rsidR="00DF4C6C" w:rsidRPr="003643C1" w:rsidRDefault="00DF4C6C" w:rsidP="003643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14:paraId="3B6B72C4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241E98A1" w14:textId="77777777" w:rsidR="00DF4C6C" w:rsidRPr="003643C1" w:rsidRDefault="00DF4C6C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220A5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C3B30B5" w14:textId="35C5AD5D" w:rsidR="00DF4C6C" w:rsidRPr="003643C1" w:rsidRDefault="00DF4C6C" w:rsidP="003643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14:paraId="15C876A2" w14:textId="77777777" w:rsidR="00DF4C6C" w:rsidRPr="003643C1" w:rsidRDefault="00DF4C6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7BE763" w14:textId="3DBFB135" w:rsidR="00DF4C6C" w:rsidRPr="003643C1" w:rsidRDefault="00DF4C6C" w:rsidP="003643C1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B3C0559" w14:textId="77777777" w:rsidR="0024462F" w:rsidRPr="003643C1" w:rsidRDefault="0024462F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2"/>
        <w:gridCol w:w="1088"/>
        <w:gridCol w:w="270"/>
        <w:gridCol w:w="1080"/>
        <w:gridCol w:w="262"/>
        <w:gridCol w:w="1080"/>
      </w:tblGrid>
      <w:tr w:rsidR="00197C91" w:rsidRPr="003643C1" w14:paraId="6263F07A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4523588B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808A25C" w14:textId="77777777" w:rsidR="00197C91" w:rsidRPr="003643C1" w:rsidRDefault="00197C91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E49A9C4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  <w:vAlign w:val="bottom"/>
          </w:tcPr>
          <w:p w14:paraId="6B02B844" w14:textId="77777777" w:rsidR="00197C91" w:rsidRPr="003643C1" w:rsidRDefault="00197C91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7C91" w:rsidRPr="003643C1" w14:paraId="44AEF0C5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2F0D6831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62DA8C" w14:textId="6B5381AE" w:rsidR="00197C91" w:rsidRPr="003643C1" w:rsidRDefault="00823C1B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E712D" w:rsidRPr="003643C1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5B66EFEB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70EFA04" w14:textId="24AC310A" w:rsidR="00197C91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49A37A8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55F775" w14:textId="6BCBE842" w:rsidR="00197C91" w:rsidRPr="003643C1" w:rsidRDefault="00823C1B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E712D" w:rsidRPr="003643C1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4C030BA9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E3292A" w14:textId="3C04C215" w:rsidR="00197C91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97C91" w:rsidRPr="003643C1" w14:paraId="60342244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06579E78" w14:textId="77777777" w:rsidR="00197C91" w:rsidRPr="003643C1" w:rsidRDefault="00907B50" w:rsidP="003643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A672075" w14:textId="09247B1A" w:rsidR="00197C91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155118E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78F4164" w14:textId="493DAEC4" w:rsidR="00197C91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DCC53C6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B6A07B" w14:textId="1C963576" w:rsidR="00197C91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3376872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AECE7B" w14:textId="5BE26011" w:rsidR="00197C91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197C91" w:rsidRPr="003643C1" w14:paraId="04642E5C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4B1385E3" w14:textId="77777777" w:rsidR="00197C91" w:rsidRPr="003643C1" w:rsidRDefault="00197C9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2" w:type="dxa"/>
            <w:gridSpan w:val="7"/>
            <w:shd w:val="clear" w:color="auto" w:fill="auto"/>
            <w:vAlign w:val="bottom"/>
          </w:tcPr>
          <w:p w14:paraId="4704209E" w14:textId="77777777" w:rsidR="00197C91" w:rsidRPr="003643C1" w:rsidRDefault="00197C91" w:rsidP="003643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36AE3" w:rsidRPr="003643C1" w14:paraId="1CAFD9BA" w14:textId="77777777" w:rsidTr="002B62B8">
        <w:tc>
          <w:tcPr>
            <w:tcW w:w="4050" w:type="dxa"/>
            <w:shd w:val="clear" w:color="auto" w:fill="auto"/>
          </w:tcPr>
          <w:p w14:paraId="2A168760" w14:textId="77777777" w:rsidR="00B36AE3" w:rsidRPr="003643C1" w:rsidRDefault="00B36AE3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44A69" w14:textId="77777777" w:rsidR="00B36AE3" w:rsidRPr="003643C1" w:rsidRDefault="00B36AE3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5B7847F" w14:textId="77777777" w:rsidR="00B36AE3" w:rsidRPr="003643C1" w:rsidRDefault="00B36AE3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62DA9F" w14:textId="77777777" w:rsidR="00B36AE3" w:rsidRPr="003643C1" w:rsidRDefault="00B36AE3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69E17A" w14:textId="77777777" w:rsidR="00B36AE3" w:rsidRPr="003643C1" w:rsidRDefault="00B36AE3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FBC563" w14:textId="77777777" w:rsidR="00B36AE3" w:rsidRPr="003643C1" w:rsidRDefault="00B36AE3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CD0260D" w14:textId="77777777" w:rsidR="00B36AE3" w:rsidRPr="003643C1" w:rsidRDefault="00B36AE3" w:rsidP="003643C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50BEAE" w14:textId="77777777" w:rsidR="00B36AE3" w:rsidRPr="003643C1" w:rsidRDefault="00B36AE3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5E42" w:rsidRPr="003643C1" w14:paraId="380D8521" w14:textId="77777777" w:rsidTr="002B62B8">
        <w:tc>
          <w:tcPr>
            <w:tcW w:w="4050" w:type="dxa"/>
            <w:shd w:val="clear" w:color="auto" w:fill="auto"/>
          </w:tcPr>
          <w:p w14:paraId="45DBD0BE" w14:textId="77777777" w:rsidR="00DB5E42" w:rsidRPr="003643C1" w:rsidRDefault="00DB5E4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CE3D215" w14:textId="77777777" w:rsidR="00DB5E42" w:rsidRPr="003643C1" w:rsidRDefault="00DB5E42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AFF26EC" w14:textId="77777777" w:rsidR="00DB5E42" w:rsidRPr="003643C1" w:rsidRDefault="00DB5E4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59852DE2" w14:textId="77777777" w:rsidR="00DB5E42" w:rsidRPr="003643C1" w:rsidRDefault="00DB5E42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E2492" w14:textId="77777777" w:rsidR="00DB5E42" w:rsidRPr="003643C1" w:rsidRDefault="00DB5E4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C0DDD57" w14:textId="72FF2B5E" w:rsidR="00DB5E42" w:rsidRPr="003643C1" w:rsidRDefault="004F2391" w:rsidP="003643C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62" w:type="dxa"/>
            <w:shd w:val="clear" w:color="auto" w:fill="auto"/>
          </w:tcPr>
          <w:p w14:paraId="5AF12673" w14:textId="77777777" w:rsidR="00DB5E42" w:rsidRPr="003643C1" w:rsidRDefault="00DB5E4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5CED6E" w14:textId="256E4484" w:rsidR="00DB5E42" w:rsidRPr="003643C1" w:rsidRDefault="00CD692F" w:rsidP="003643C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</w:p>
        </w:tc>
      </w:tr>
    </w:tbl>
    <w:p w14:paraId="5D8DF2F7" w14:textId="6499A5BD" w:rsidR="002433B7" w:rsidRPr="003643C1" w:rsidRDefault="002433B7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</w:p>
    <w:p w14:paraId="0FBCDA0C" w14:textId="6DE74D50" w:rsidR="00CA3B7C" w:rsidRPr="003643C1" w:rsidRDefault="00CA3B7C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เงินลงทุนใน</w:t>
      </w:r>
      <w:r w:rsidR="00760949" w:rsidRPr="003643C1">
        <w:rPr>
          <w:rFonts w:ascii="Angsana New" w:hAnsi="Angsana New" w:hint="cs"/>
          <w:sz w:val="28"/>
          <w:szCs w:val="28"/>
          <w:cs/>
        </w:rPr>
        <w:t>บริษัทย่</w:t>
      </w:r>
      <w:r w:rsidR="00760949" w:rsidRPr="003643C1">
        <w:rPr>
          <w:rFonts w:ascii="Angsana New" w:hAnsi="Angsana New" w:hint="cs"/>
          <w:sz w:val="28"/>
          <w:szCs w:val="28"/>
          <w:cs/>
          <w:lang w:val="en-US"/>
        </w:rPr>
        <w:t>อยและ</w:t>
      </w:r>
      <w:r w:rsidRPr="003643C1">
        <w:rPr>
          <w:rFonts w:ascii="Angsana New" w:hAnsi="Angsana New" w:hint="cs"/>
          <w:sz w:val="28"/>
          <w:szCs w:val="28"/>
          <w:cs/>
        </w:rPr>
        <w:t>บริษัทร่วม</w:t>
      </w:r>
    </w:p>
    <w:p w14:paraId="2F6C5E08" w14:textId="6B603571" w:rsidR="002C44B2" w:rsidRPr="003643C1" w:rsidRDefault="002C44B2" w:rsidP="003643C1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970"/>
        <w:gridCol w:w="1080"/>
        <w:gridCol w:w="270"/>
        <w:gridCol w:w="1080"/>
      </w:tblGrid>
      <w:tr w:rsidR="002D0017" w:rsidRPr="003643C1" w14:paraId="376DAC54" w14:textId="77777777" w:rsidTr="00FA7BBD">
        <w:tc>
          <w:tcPr>
            <w:tcW w:w="3780" w:type="dxa"/>
            <w:shd w:val="clear" w:color="auto" w:fill="auto"/>
          </w:tcPr>
          <w:p w14:paraId="1B572AAA" w14:textId="1C653559" w:rsidR="002D0017" w:rsidRPr="003643C1" w:rsidRDefault="002D0017" w:rsidP="003643C1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970" w:type="dxa"/>
            <w:tcBorders>
              <w:left w:val="nil"/>
            </w:tcBorders>
            <w:shd w:val="clear" w:color="auto" w:fill="auto"/>
          </w:tcPr>
          <w:p w14:paraId="7A0C6A83" w14:textId="77777777" w:rsidR="002D0017" w:rsidRPr="003643C1" w:rsidRDefault="002D0017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E016ADF" w14:textId="77777777" w:rsidR="002D0017" w:rsidRPr="003643C1" w:rsidRDefault="002D0017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E712D" w:rsidRPr="003643C1" w14:paraId="7ED9B413" w14:textId="77777777" w:rsidTr="00FA7BBD">
        <w:tc>
          <w:tcPr>
            <w:tcW w:w="3780" w:type="dxa"/>
            <w:shd w:val="clear" w:color="auto" w:fill="auto"/>
          </w:tcPr>
          <w:p w14:paraId="0578D8A7" w14:textId="5142B487" w:rsidR="009E712D" w:rsidRPr="003643C1" w:rsidRDefault="009E712D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3643C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tcBorders>
              <w:left w:val="nil"/>
            </w:tcBorders>
            <w:shd w:val="clear" w:color="auto" w:fill="auto"/>
          </w:tcPr>
          <w:p w14:paraId="081C32BF" w14:textId="77777777" w:rsidR="009E712D" w:rsidRPr="003643C1" w:rsidRDefault="009E712D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A1A482" w14:textId="77777777" w:rsidR="009E712D" w:rsidRPr="003643C1" w:rsidRDefault="009E712D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130FF18" w14:textId="77777777" w:rsidR="009E712D" w:rsidRPr="003643C1" w:rsidRDefault="009E712D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B71CD4" w14:textId="77777777" w:rsidR="009E712D" w:rsidRPr="003643C1" w:rsidRDefault="009E712D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2D0017" w:rsidRPr="003643C1" w14:paraId="1F2E2790" w14:textId="77777777" w:rsidTr="00FA7BBD">
        <w:tc>
          <w:tcPr>
            <w:tcW w:w="3780" w:type="dxa"/>
            <w:shd w:val="clear" w:color="auto" w:fill="auto"/>
          </w:tcPr>
          <w:p w14:paraId="00DE2C8D" w14:textId="77777777" w:rsidR="002D0017" w:rsidRPr="003643C1" w:rsidRDefault="002D0017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tcBorders>
              <w:left w:val="nil"/>
            </w:tcBorders>
            <w:shd w:val="clear" w:color="auto" w:fill="auto"/>
          </w:tcPr>
          <w:p w14:paraId="665FC336" w14:textId="77777777" w:rsidR="002D0017" w:rsidRPr="003643C1" w:rsidRDefault="002D0017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2D0CBFC" w14:textId="67DC2CF0" w:rsidR="002D0017" w:rsidRPr="003643C1" w:rsidRDefault="002D0017" w:rsidP="003643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D0017" w:rsidRPr="003643C1" w14:paraId="0B209F0D" w14:textId="77777777" w:rsidTr="00FA7BBD">
        <w:tc>
          <w:tcPr>
            <w:tcW w:w="3780" w:type="dxa"/>
            <w:shd w:val="clear" w:color="auto" w:fill="auto"/>
          </w:tcPr>
          <w:p w14:paraId="48B08ED0" w14:textId="536A65B6" w:rsidR="002D0017" w:rsidRPr="003643C1" w:rsidRDefault="002D0017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643C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643C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3643C1">
              <w:rPr>
                <w:rFonts w:ascii="Angsana New" w:hAnsi="Angsana New"/>
                <w:sz w:val="28"/>
                <w:szCs w:val="28"/>
              </w:rPr>
              <w:t xml:space="preserve">/ 30 </w:t>
            </w:r>
            <w:r w:rsidR="004C6A61" w:rsidRPr="003643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tcBorders>
              <w:left w:val="nil"/>
            </w:tcBorders>
            <w:shd w:val="clear" w:color="auto" w:fill="auto"/>
          </w:tcPr>
          <w:p w14:paraId="3863A7B1" w14:textId="77777777" w:rsidR="002D0017" w:rsidRPr="003643C1" w:rsidRDefault="002D0017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375404" w14:textId="190FFCD2" w:rsidR="002D0017" w:rsidRPr="003643C1" w:rsidRDefault="007552BA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</w:t>
            </w:r>
            <w:r w:rsidR="002D0017"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2D0017"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59EFEA3" w14:textId="77777777" w:rsidR="002D0017" w:rsidRPr="003643C1" w:rsidRDefault="002D0017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F9B7D3E" w14:textId="3A0BC644" w:rsidR="002D0017" w:rsidRPr="003643C1" w:rsidRDefault="007552BA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69,976</w:t>
            </w:r>
          </w:p>
        </w:tc>
      </w:tr>
    </w:tbl>
    <w:p w14:paraId="64BF7759" w14:textId="77777777" w:rsidR="002D0017" w:rsidRPr="003643C1" w:rsidRDefault="002D0017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10"/>
          <w:sz w:val="24"/>
          <w:szCs w:val="24"/>
        </w:rPr>
      </w:pPr>
    </w:p>
    <w:p w14:paraId="005D2B06" w14:textId="2899657F" w:rsidR="00B0116F" w:rsidRPr="003643C1" w:rsidRDefault="002C44B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pacing w:val="-10"/>
          <w:sz w:val="28"/>
          <w:szCs w:val="28"/>
          <w:cs/>
        </w:rPr>
        <w:t>เมื่อวันที่</w:t>
      </w:r>
      <w:r w:rsidRPr="003643C1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pacing w:val="-10"/>
          <w:sz w:val="28"/>
          <w:szCs w:val="28"/>
        </w:rPr>
        <w:t xml:space="preserve">28 </w:t>
      </w:r>
      <w:r w:rsidRPr="003643C1">
        <w:rPr>
          <w:rFonts w:ascii="Angsana New" w:hAnsi="Angsana New" w:hint="cs"/>
          <w:spacing w:val="-10"/>
          <w:sz w:val="28"/>
          <w:szCs w:val="28"/>
          <w:cs/>
        </w:rPr>
        <w:t>มกราคม</w:t>
      </w:r>
      <w:r w:rsidRPr="003643C1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pacing w:val="-10"/>
          <w:sz w:val="28"/>
          <w:szCs w:val="28"/>
        </w:rPr>
        <w:t xml:space="preserve">2564 </w:t>
      </w:r>
      <w:r w:rsidRPr="003643C1">
        <w:rPr>
          <w:rFonts w:ascii="Angsana New" w:hAnsi="Angsana New" w:hint="cs"/>
          <w:spacing w:val="-10"/>
          <w:sz w:val="28"/>
          <w:szCs w:val="28"/>
          <w:cs/>
        </w:rPr>
        <w:t>ที่ประชุมคณะกรรมการบริษัทของบริษัท</w:t>
      </w:r>
      <w:r w:rsidRPr="003643C1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pacing w:val="-10"/>
          <w:sz w:val="28"/>
          <w:szCs w:val="28"/>
          <w:cs/>
        </w:rPr>
        <w:t>ได้มีมติให้เลิกบริษัทย่อย</w:t>
      </w:r>
      <w:r w:rsidRPr="003643C1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pacing w:val="-10"/>
          <w:sz w:val="28"/>
          <w:szCs w:val="28"/>
          <w:cs/>
        </w:rPr>
        <w:t>ซึ่งได้แก่บริษัท</w:t>
      </w:r>
      <w:r w:rsidRPr="003643C1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pacing w:val="-10"/>
          <w:sz w:val="28"/>
          <w:szCs w:val="28"/>
          <w:cs/>
        </w:rPr>
        <w:t>เทพพิทักษ์ซีฟูดส์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จำกัด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เนื่องจากบริษัทย่อยได้หยุดดำเนินการในส่วนของโรงงานผลิต</w:t>
      </w:r>
      <w:r w:rsidRPr="003643C1">
        <w:rPr>
          <w:rFonts w:ascii="Angsana New" w:hAnsi="Angsana New"/>
          <w:sz w:val="28"/>
          <w:szCs w:val="28"/>
          <w:cs/>
        </w:rPr>
        <w:t xml:space="preserve">  </w:t>
      </w:r>
      <w:r w:rsidRPr="003643C1">
        <w:rPr>
          <w:rFonts w:ascii="Angsana New" w:hAnsi="Angsana New" w:hint="cs"/>
          <w:sz w:val="28"/>
          <w:szCs w:val="28"/>
          <w:cs/>
        </w:rPr>
        <w:t>ทั้งนี้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มติการเลิกบริษัทย่อยดังกล่าวอยู่ระหว่างพิจารณานำเสนอให้ที่ประชุมผู้ถือหุ้นของบริษัทย่อยอนุมัติการเลิกบริษัท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80"/>
        <w:gridCol w:w="262"/>
        <w:gridCol w:w="1088"/>
        <w:gridCol w:w="262"/>
        <w:gridCol w:w="1088"/>
        <w:gridCol w:w="270"/>
        <w:gridCol w:w="1080"/>
      </w:tblGrid>
      <w:tr w:rsidR="00525986" w:rsidRPr="003643C1" w14:paraId="61C1AB60" w14:textId="77777777" w:rsidTr="008A305D">
        <w:tc>
          <w:tcPr>
            <w:tcW w:w="3780" w:type="dxa"/>
            <w:shd w:val="clear" w:color="auto" w:fill="auto"/>
          </w:tcPr>
          <w:p w14:paraId="17AF2D6C" w14:textId="68421319" w:rsidR="00525986" w:rsidRPr="003643C1" w:rsidRDefault="00525986" w:rsidP="003643C1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เงินลงทุนในบริษัทร่วม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66E3C17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E03FD25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A135686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14:paraId="12EB239B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25986" w:rsidRPr="003643C1" w14:paraId="550743C2" w14:textId="77777777" w:rsidTr="008A305D">
        <w:tc>
          <w:tcPr>
            <w:tcW w:w="3780" w:type="dxa"/>
            <w:shd w:val="clear" w:color="auto" w:fill="auto"/>
          </w:tcPr>
          <w:p w14:paraId="5DD8794F" w14:textId="31EE2E56" w:rsidR="00525986" w:rsidRPr="003643C1" w:rsidRDefault="009E712D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3643C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4B2BA11" w14:textId="77777777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990D5E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5A2BE44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F6A1EDA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52E7D9E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395E9F3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93CB0B2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5376F5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525986" w:rsidRPr="003643C1" w14:paraId="2CBAF7DF" w14:textId="77777777" w:rsidTr="008A305D">
        <w:tc>
          <w:tcPr>
            <w:tcW w:w="3780" w:type="dxa"/>
            <w:shd w:val="clear" w:color="auto" w:fill="auto"/>
          </w:tcPr>
          <w:p w14:paraId="12BF5082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0803556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618B013A" w14:textId="77777777" w:rsidR="00525986" w:rsidRPr="003643C1" w:rsidRDefault="00525986" w:rsidP="003643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25986" w:rsidRPr="003643C1" w14:paraId="6CC8EC78" w14:textId="77777777" w:rsidTr="008A305D">
        <w:tc>
          <w:tcPr>
            <w:tcW w:w="3780" w:type="dxa"/>
            <w:shd w:val="clear" w:color="auto" w:fill="auto"/>
          </w:tcPr>
          <w:p w14:paraId="1BC3EBC6" w14:textId="77777777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3643C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643C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643C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638C287" w14:textId="77777777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8B8658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130,417</w:t>
            </w:r>
          </w:p>
        </w:tc>
        <w:tc>
          <w:tcPr>
            <w:tcW w:w="262" w:type="dxa"/>
            <w:shd w:val="clear" w:color="auto" w:fill="auto"/>
          </w:tcPr>
          <w:p w14:paraId="25AD9485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0F276EC9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128,925</w:t>
            </w:r>
          </w:p>
        </w:tc>
        <w:tc>
          <w:tcPr>
            <w:tcW w:w="262" w:type="dxa"/>
            <w:shd w:val="clear" w:color="auto" w:fill="auto"/>
          </w:tcPr>
          <w:p w14:paraId="76D1DEE5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C60FB23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5F8F68F8" w14:textId="77777777" w:rsidR="00525986" w:rsidRPr="003643C1" w:rsidRDefault="00525986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BAEAA8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</w:tr>
      <w:tr w:rsidR="00525986" w:rsidRPr="003643C1" w14:paraId="565368B2" w14:textId="77777777" w:rsidTr="008A305D">
        <w:tc>
          <w:tcPr>
            <w:tcW w:w="3780" w:type="dxa"/>
            <w:shd w:val="clear" w:color="auto" w:fill="auto"/>
          </w:tcPr>
          <w:p w14:paraId="7324B5B2" w14:textId="1A1AD489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B93909" w:rsidRPr="003643C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643C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5B627A" w14:textId="77777777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DDC30D" w14:textId="5F421C8F" w:rsidR="00525986" w:rsidRPr="003643C1" w:rsidRDefault="00B93909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643C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201</w:t>
            </w:r>
          </w:p>
        </w:tc>
        <w:tc>
          <w:tcPr>
            <w:tcW w:w="262" w:type="dxa"/>
            <w:shd w:val="clear" w:color="auto" w:fill="auto"/>
          </w:tcPr>
          <w:p w14:paraId="6490B6AB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1EBC9C02" w14:textId="7E201EE0" w:rsidR="00525986" w:rsidRPr="003643C1" w:rsidRDefault="00B93909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62" w:type="dxa"/>
            <w:shd w:val="clear" w:color="auto" w:fill="auto"/>
          </w:tcPr>
          <w:p w14:paraId="44B9C30E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57CD11F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6F4E5B" w14:textId="77777777" w:rsidR="00525986" w:rsidRPr="003643C1" w:rsidRDefault="00525986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1DC677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5986" w:rsidRPr="003643C1" w14:paraId="77D92B88" w14:textId="77777777" w:rsidTr="008A305D">
        <w:tc>
          <w:tcPr>
            <w:tcW w:w="3780" w:type="dxa"/>
            <w:shd w:val="clear" w:color="auto" w:fill="auto"/>
          </w:tcPr>
          <w:p w14:paraId="58E4479C" w14:textId="77777777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</w:t>
            </w:r>
          </w:p>
          <w:p w14:paraId="489C086F" w14:textId="77777777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4FC5F38" w14:textId="77777777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87437D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520E711" w14:textId="0AE67A5E" w:rsidR="00B93909" w:rsidRPr="003643C1" w:rsidRDefault="00B93909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11</w:t>
            </w: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643C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416</w:t>
            </w:r>
          </w:p>
        </w:tc>
        <w:tc>
          <w:tcPr>
            <w:tcW w:w="262" w:type="dxa"/>
            <w:shd w:val="clear" w:color="auto" w:fill="auto"/>
          </w:tcPr>
          <w:p w14:paraId="6A4D5309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01C95359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A7A1447" w14:textId="34B71762" w:rsidR="00B93909" w:rsidRPr="003643C1" w:rsidRDefault="00B93909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5,290</w:t>
            </w:r>
          </w:p>
        </w:tc>
        <w:tc>
          <w:tcPr>
            <w:tcW w:w="262" w:type="dxa"/>
            <w:shd w:val="clear" w:color="auto" w:fill="auto"/>
          </w:tcPr>
          <w:p w14:paraId="0868AF6E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31EB4F3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C10ABA3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5727D" w14:textId="77777777" w:rsidR="00525986" w:rsidRPr="003643C1" w:rsidRDefault="00525986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6234B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994ADB8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5986" w:rsidRPr="003643C1" w14:paraId="6576DB78" w14:textId="77777777" w:rsidTr="008A305D">
        <w:tc>
          <w:tcPr>
            <w:tcW w:w="3780" w:type="dxa"/>
            <w:shd w:val="clear" w:color="auto" w:fill="auto"/>
          </w:tcPr>
          <w:p w14:paraId="6167E961" w14:textId="4626D06A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02FA3" w:rsidRPr="003643C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93909" w:rsidRPr="00364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A711A82" w14:textId="77777777" w:rsidR="00525986" w:rsidRPr="003643C1" w:rsidRDefault="00525986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2D920" w14:textId="73EC3DB9" w:rsidR="00525986" w:rsidRPr="003643C1" w:rsidRDefault="00B93909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143</w:t>
            </w: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643C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034</w:t>
            </w:r>
          </w:p>
        </w:tc>
        <w:tc>
          <w:tcPr>
            <w:tcW w:w="262" w:type="dxa"/>
            <w:shd w:val="clear" w:color="auto" w:fill="auto"/>
          </w:tcPr>
          <w:p w14:paraId="3E2069AE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315DE" w14:textId="7C047DD7" w:rsidR="00525986" w:rsidRPr="003643C1" w:rsidRDefault="00B93909" w:rsidP="003643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134,695</w:t>
            </w:r>
          </w:p>
        </w:tc>
        <w:tc>
          <w:tcPr>
            <w:tcW w:w="262" w:type="dxa"/>
            <w:shd w:val="clear" w:color="auto" w:fill="auto"/>
          </w:tcPr>
          <w:p w14:paraId="4BEAE7CC" w14:textId="77777777" w:rsidR="00525986" w:rsidRPr="003643C1" w:rsidRDefault="00525986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B6A95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4FC49811" w14:textId="77777777" w:rsidR="00525986" w:rsidRPr="003643C1" w:rsidRDefault="00525986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A9805" w14:textId="77777777" w:rsidR="00525986" w:rsidRPr="003643C1" w:rsidRDefault="00525986" w:rsidP="003643C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</w:tr>
    </w:tbl>
    <w:p w14:paraId="03420B11" w14:textId="77777777" w:rsidR="00525986" w:rsidRPr="003643C1" w:rsidRDefault="0052598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AA121D1" w14:textId="7F6725AA" w:rsidR="00083093" w:rsidRPr="003643C1" w:rsidRDefault="0008309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lang w:val="x-none" w:eastAsia="x-none"/>
        </w:rPr>
      </w:pPr>
      <w:r w:rsidRPr="003643C1">
        <w:rPr>
          <w:rFonts w:ascii="Angsana New" w:hAnsi="Angsana New"/>
          <w:sz w:val="28"/>
          <w:szCs w:val="28"/>
          <w:cs/>
        </w:rPr>
        <w:t>กลุ่มบริษัทบันทึกเงินลงทุนในบริษัท</w:t>
      </w:r>
      <w:r w:rsidRPr="003643C1">
        <w:rPr>
          <w:rFonts w:ascii="Angsana New" w:hAnsi="Angsana New" w:hint="cs"/>
          <w:sz w:val="28"/>
          <w:szCs w:val="28"/>
          <w:cs/>
        </w:rPr>
        <w:t>ร่วมในต่างประเทศตาม</w:t>
      </w:r>
      <w:r w:rsidRPr="003643C1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30 </w:t>
      </w:r>
      <w:r w:rsidR="009E712D" w:rsidRPr="003643C1">
        <w:rPr>
          <w:rFonts w:ascii="Angsana New" w:hAnsi="Angsana New" w:hint="cs"/>
          <w:sz w:val="28"/>
          <w:szCs w:val="28"/>
          <w:cs/>
        </w:rPr>
        <w:t>กันยายน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</w:rPr>
        <w:t>2564</w:t>
      </w:r>
      <w:r w:rsidRPr="003643C1">
        <w:rPr>
          <w:rFonts w:ascii="Angsana New" w:hAnsi="Angsana New"/>
          <w:sz w:val="28"/>
          <w:szCs w:val="28"/>
          <w:cs/>
        </w:rPr>
        <w:t xml:space="preserve"> มีจำนวน</w:t>
      </w:r>
      <w:r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="00B93909" w:rsidRPr="003643C1">
        <w:rPr>
          <w:rFonts w:ascii="Angsana New" w:hAnsi="Angsana New"/>
          <w:sz w:val="28"/>
          <w:szCs w:val="28"/>
        </w:rPr>
        <w:t>143.03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2563: 130.42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และ</w:t>
      </w:r>
      <w:r w:rsidRPr="003643C1">
        <w:rPr>
          <w:rFonts w:ascii="Angsana New" w:hAnsi="Angsana New" w:hint="cs"/>
          <w:sz w:val="28"/>
          <w:szCs w:val="28"/>
          <w:cs/>
        </w:rPr>
        <w:t>รับรู้</w:t>
      </w:r>
      <w:r w:rsidRPr="003643C1">
        <w:rPr>
          <w:rFonts w:ascii="Angsana New" w:hAnsi="Angsana New"/>
          <w:sz w:val="28"/>
          <w:szCs w:val="28"/>
          <w:cs/>
        </w:rPr>
        <w:t>ส่วนแบ่ง</w:t>
      </w:r>
      <w:r w:rsidR="00B93909" w:rsidRPr="003643C1">
        <w:rPr>
          <w:rFonts w:ascii="Angsana New" w:hAnsi="Angsana New" w:hint="cs"/>
          <w:sz w:val="28"/>
          <w:szCs w:val="28"/>
          <w:cs/>
        </w:rPr>
        <w:t>กำไร</w:t>
      </w:r>
      <w:r w:rsidRPr="003643C1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Pr="003643C1">
        <w:rPr>
          <w:rFonts w:ascii="Angsana New" w:hAnsi="Angsana New" w:hint="cs"/>
          <w:sz w:val="28"/>
          <w:szCs w:val="28"/>
          <w:cs/>
        </w:rPr>
        <w:t>และ</w:t>
      </w:r>
      <w:r w:rsidR="00B93909" w:rsidRPr="003643C1">
        <w:rPr>
          <w:rFonts w:ascii="Angsana New" w:hAnsi="Angsana New" w:hint="cs"/>
          <w:sz w:val="28"/>
          <w:szCs w:val="28"/>
          <w:cs/>
        </w:rPr>
        <w:t>เก้า</w:t>
      </w:r>
      <w:r w:rsidRPr="003643C1">
        <w:rPr>
          <w:rFonts w:ascii="Angsana New" w:hAnsi="Angsana New" w:hint="cs"/>
          <w:sz w:val="28"/>
          <w:szCs w:val="28"/>
          <w:cs/>
        </w:rPr>
        <w:t>เดือน</w:t>
      </w:r>
      <w:r w:rsidRPr="003643C1">
        <w:rPr>
          <w:rFonts w:ascii="Angsana New" w:hAnsi="Angsana New"/>
          <w:sz w:val="28"/>
          <w:szCs w:val="28"/>
          <w:cs/>
        </w:rPr>
        <w:t>สิ้นสุดวันที่</w:t>
      </w:r>
      <w:r w:rsidRPr="003643C1">
        <w:rPr>
          <w:rFonts w:ascii="Angsana New" w:hAnsi="Angsana New"/>
          <w:sz w:val="28"/>
          <w:szCs w:val="28"/>
        </w:rPr>
        <w:t xml:space="preserve"> 30 </w:t>
      </w:r>
      <w:r w:rsidR="009E712D" w:rsidRPr="003643C1">
        <w:rPr>
          <w:rFonts w:ascii="Angsana New" w:hAnsi="Angsana New" w:hint="cs"/>
          <w:sz w:val="28"/>
          <w:szCs w:val="28"/>
          <w:cs/>
        </w:rPr>
        <w:t>กันยายน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</w:rPr>
        <w:t>2564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bookmarkStart w:id="2" w:name="_Hlk70997652"/>
      <w:r w:rsidRPr="003643C1">
        <w:rPr>
          <w:rFonts w:ascii="Angsana New" w:hAnsi="Angsana New"/>
          <w:sz w:val="28"/>
          <w:szCs w:val="28"/>
          <w:cs/>
        </w:rPr>
        <w:t>จำนวน</w:t>
      </w:r>
      <w:r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bookmarkEnd w:id="2"/>
      <w:r w:rsidR="00B0116F" w:rsidRPr="003643C1">
        <w:rPr>
          <w:rFonts w:ascii="Angsana New" w:hAnsi="Angsana New"/>
          <w:sz w:val="28"/>
          <w:szCs w:val="28"/>
        </w:rPr>
        <w:t>3.01</w:t>
      </w:r>
      <w:r w:rsidR="00B93909"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 xml:space="preserve">และ </w:t>
      </w:r>
      <w:r w:rsidR="00B93909" w:rsidRPr="003643C1">
        <w:rPr>
          <w:rFonts w:ascii="Angsana New" w:hAnsi="Angsana New"/>
          <w:sz w:val="28"/>
          <w:szCs w:val="28"/>
        </w:rPr>
        <w:t>1.20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</w:rPr>
        <w:t>(2563: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 จำนวนเงิน</w:t>
      </w:r>
      <w:r w:rsidRPr="003643C1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B0116F" w:rsidRPr="003643C1">
        <w:rPr>
          <w:rFonts w:ascii="Angsana New" w:hAnsi="Angsana New"/>
          <w:i/>
          <w:iCs/>
          <w:sz w:val="28"/>
          <w:szCs w:val="28"/>
        </w:rPr>
        <w:t>0.84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และ </w:t>
      </w:r>
      <w:r w:rsidR="00B93909" w:rsidRPr="003643C1">
        <w:rPr>
          <w:rFonts w:ascii="Angsana New" w:hAnsi="Angsana New"/>
          <w:i/>
          <w:iCs/>
          <w:sz w:val="28"/>
          <w:szCs w:val="28"/>
        </w:rPr>
        <w:t>0.48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ล้านบาท ตามลำดับ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โดยใช้</w:t>
      </w:r>
      <w:r w:rsidRPr="003643C1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ข้อมูลทางการเงินของบริษัทร่วมในต่างประเทศซึ่ง</w:t>
      </w:r>
      <w:r w:rsidRPr="003643C1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3643C1">
        <w:rPr>
          <w:rFonts w:ascii="Angsana New" w:hAnsi="Angsana New" w:hint="cs"/>
          <w:sz w:val="28"/>
          <w:szCs w:val="28"/>
          <w:cs/>
        </w:rPr>
        <w:t>ยังมิได้สอบทานหรือตรวจสอบโดยผู้สอบบัญชี</w:t>
      </w:r>
    </w:p>
    <w:p w14:paraId="5B42A439" w14:textId="77777777" w:rsidR="00BB2B03" w:rsidRPr="003643C1" w:rsidRDefault="00BB2B0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705D7BB8" w14:textId="19249BE7" w:rsidR="00236101" w:rsidRPr="003643C1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3643C1">
        <w:rPr>
          <w:rFonts w:ascii="Angsana New" w:hAnsi="Angsana New" w:hint="cs"/>
          <w:sz w:val="28"/>
          <w:szCs w:val="28"/>
          <w:cs/>
        </w:rPr>
        <w:t>ที่ดิน</w:t>
      </w:r>
      <w:r w:rsidRPr="003643C1">
        <w:rPr>
          <w:rFonts w:ascii="Angsana New" w:eastAsia="MS Mincho" w:hAnsi="Angsana New"/>
          <w:sz w:val="28"/>
          <w:szCs w:val="28"/>
          <w:cs/>
          <w:lang w:val="en-US"/>
        </w:rPr>
        <w:t xml:space="preserve"> </w:t>
      </w: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อาคารและอุปกรณ์</w:t>
      </w:r>
      <w:r w:rsidRPr="003643C1">
        <w:rPr>
          <w:rFonts w:ascii="Angsana New" w:eastAsia="MS Mincho" w:hAnsi="Angsana New"/>
          <w:sz w:val="28"/>
          <w:szCs w:val="28"/>
          <w:cs/>
          <w:lang w:val="en-US"/>
        </w:rPr>
        <w:t xml:space="preserve">  </w:t>
      </w:r>
    </w:p>
    <w:p w14:paraId="7CCD8667" w14:textId="26BA9321" w:rsidR="00236101" w:rsidRPr="003643C1" w:rsidRDefault="0023610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3060"/>
      </w:tblGrid>
      <w:tr w:rsidR="00525986" w:rsidRPr="003643C1" w14:paraId="3743DD72" w14:textId="77777777" w:rsidTr="00B5216C">
        <w:trPr>
          <w:cantSplit/>
          <w:tblHeader/>
        </w:trPr>
        <w:tc>
          <w:tcPr>
            <w:tcW w:w="5040" w:type="dxa"/>
            <w:vAlign w:val="bottom"/>
          </w:tcPr>
          <w:p w14:paraId="63B67B24" w14:textId="19B85BAC" w:rsidR="00525986" w:rsidRPr="003643C1" w:rsidRDefault="009E712D" w:rsidP="003643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3643C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A9F02BF" w14:textId="77777777" w:rsidR="00525986" w:rsidRPr="003643C1" w:rsidRDefault="00525986" w:rsidP="003643C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vAlign w:val="bottom"/>
          </w:tcPr>
          <w:p w14:paraId="71393E16" w14:textId="0DFD59E7" w:rsidR="00525986" w:rsidRPr="003643C1" w:rsidRDefault="00525986" w:rsidP="003643C1">
            <w:pPr>
              <w:pStyle w:val="acctmergecolhdg"/>
              <w:spacing w:line="240" w:lineRule="auto"/>
              <w:ind w:left="-166" w:right="-168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  <w:r w:rsidRPr="003643C1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รวม</w:t>
            </w:r>
            <w:r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/</w:t>
            </w:r>
            <w:r w:rsidR="00B5216C"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986" w:rsidRPr="003643C1" w14:paraId="0319D4BF" w14:textId="77777777" w:rsidTr="00B5216C">
        <w:trPr>
          <w:cantSplit/>
        </w:trPr>
        <w:tc>
          <w:tcPr>
            <w:tcW w:w="5040" w:type="dxa"/>
          </w:tcPr>
          <w:p w14:paraId="41932F56" w14:textId="77777777" w:rsidR="00525986" w:rsidRPr="003643C1" w:rsidRDefault="00525986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8BD6AD" w14:textId="77777777" w:rsidR="00525986" w:rsidRPr="003643C1" w:rsidRDefault="00525986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497ACD99" w14:textId="77777777" w:rsidR="00525986" w:rsidRPr="003643C1" w:rsidRDefault="00525986" w:rsidP="003643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25986" w:rsidRPr="003643C1" w14:paraId="42B3A8DE" w14:textId="77777777" w:rsidTr="00B5216C">
        <w:trPr>
          <w:cantSplit/>
        </w:trPr>
        <w:tc>
          <w:tcPr>
            <w:tcW w:w="5040" w:type="dxa"/>
          </w:tcPr>
          <w:p w14:paraId="110345EF" w14:textId="77777777" w:rsidR="00525986" w:rsidRPr="003643C1" w:rsidRDefault="00525986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260" w:type="dxa"/>
          </w:tcPr>
          <w:p w14:paraId="459E8B30" w14:textId="77777777" w:rsidR="00525986" w:rsidRPr="003643C1" w:rsidRDefault="00525986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6E4E851B" w14:textId="4876BCCD" w:rsidR="00525986" w:rsidRPr="003643C1" w:rsidRDefault="00525986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E712D"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E712D"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826</w:t>
            </w:r>
          </w:p>
        </w:tc>
      </w:tr>
      <w:tr w:rsidR="00525986" w:rsidRPr="003643C1" w14:paraId="6ABB3139" w14:textId="77777777" w:rsidTr="00B5216C">
        <w:trPr>
          <w:cantSplit/>
        </w:trPr>
        <w:tc>
          <w:tcPr>
            <w:tcW w:w="5040" w:type="dxa"/>
          </w:tcPr>
          <w:p w14:paraId="450B6675" w14:textId="77777777" w:rsidR="00525986" w:rsidRPr="003643C1" w:rsidRDefault="00525986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260" w:type="dxa"/>
          </w:tcPr>
          <w:p w14:paraId="6166695F" w14:textId="77777777" w:rsidR="00525986" w:rsidRPr="003643C1" w:rsidRDefault="00525986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30E55DAB" w14:textId="5C0DBAEE" w:rsidR="00525986" w:rsidRPr="003643C1" w:rsidRDefault="00525986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E712D"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3D8D2C1" w14:textId="201A1187" w:rsidR="00297747" w:rsidRPr="003643C1" w:rsidRDefault="00297747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b/>
          <w:sz w:val="24"/>
          <w:szCs w:val="24"/>
        </w:rPr>
      </w:pPr>
    </w:p>
    <w:p w14:paraId="6E824895" w14:textId="3CCDEC28" w:rsidR="004E0F8F" w:rsidRPr="003643C1" w:rsidRDefault="00297747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30BAB" w:rsidRPr="003643C1">
        <w:rPr>
          <w:rFonts w:ascii="Angsana New" w:hAnsi="Angsana New"/>
          <w:sz w:val="28"/>
          <w:szCs w:val="28"/>
        </w:rPr>
        <w:t xml:space="preserve">30 </w:t>
      </w:r>
      <w:r w:rsidR="009E712D" w:rsidRPr="003643C1">
        <w:rPr>
          <w:rFonts w:ascii="Angsana New" w:hAnsi="Angsana New" w:hint="cs"/>
          <w:sz w:val="28"/>
          <w:szCs w:val="28"/>
          <w:cs/>
        </w:rPr>
        <w:t>กันยายน</w:t>
      </w:r>
      <w:r w:rsidR="00A30BAB" w:rsidRPr="003643C1">
        <w:rPr>
          <w:rFonts w:ascii="Angsana New" w:hAnsi="Angsana New"/>
          <w:sz w:val="28"/>
          <w:szCs w:val="28"/>
          <w:cs/>
        </w:rPr>
        <w:t xml:space="preserve"> </w:t>
      </w:r>
      <w:r w:rsidR="00A30BAB" w:rsidRPr="003643C1">
        <w:rPr>
          <w:rFonts w:ascii="Angsana New" w:hAnsi="Angsana New"/>
          <w:sz w:val="28"/>
          <w:szCs w:val="28"/>
        </w:rPr>
        <w:t>2564</w:t>
      </w:r>
      <w:r w:rsidRPr="003643C1">
        <w:rPr>
          <w:rFonts w:ascii="Angsana New" w:eastAsia="MS Mincho" w:hAnsi="Angsana New" w:hint="cs"/>
          <w:sz w:val="28"/>
          <w:szCs w:val="28"/>
          <w:cs/>
        </w:rPr>
        <w:t xml:space="preserve"> กลุ่มบริษัทและ</w:t>
      </w:r>
      <w:r w:rsidRPr="003643C1">
        <w:rPr>
          <w:rFonts w:ascii="Angsana New" w:hAnsi="Angsana New" w:hint="cs"/>
          <w:sz w:val="28"/>
          <w:szCs w:val="28"/>
          <w:cs/>
        </w:rPr>
        <w:t>บริษัทมีค่าเผื่อการด้อยค่าสินทรัพย์ของ</w:t>
      </w:r>
      <w:r w:rsidR="004E0F8F" w:rsidRPr="003643C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Pr="003643C1">
        <w:rPr>
          <w:rFonts w:ascii="Angsana New" w:hAnsi="Angsana New" w:hint="cs"/>
          <w:sz w:val="28"/>
          <w:szCs w:val="28"/>
          <w:cs/>
        </w:rPr>
        <w:t>อาคารและอุปกรณ์จำนวน</w:t>
      </w:r>
      <w:r w:rsidR="001A7A2A"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CD692F" w:rsidRPr="003643C1">
        <w:rPr>
          <w:rFonts w:ascii="Angsana New" w:hAnsi="Angsana New"/>
          <w:sz w:val="28"/>
          <w:szCs w:val="28"/>
        </w:rPr>
        <w:t>13</w:t>
      </w:r>
      <w:r w:rsidR="007C3D6C" w:rsidRPr="003643C1">
        <w:rPr>
          <w:rFonts w:ascii="Angsana New" w:hAnsi="Angsana New"/>
          <w:sz w:val="28"/>
          <w:szCs w:val="28"/>
        </w:rPr>
        <w:t>.</w:t>
      </w:r>
      <w:r w:rsidR="00CD692F" w:rsidRPr="003643C1">
        <w:rPr>
          <w:rFonts w:ascii="Angsana New" w:hAnsi="Angsana New"/>
          <w:sz w:val="28"/>
          <w:szCs w:val="28"/>
        </w:rPr>
        <w:t>50</w:t>
      </w:r>
      <w:r w:rsidR="004E0F8F" w:rsidRPr="003643C1">
        <w:rPr>
          <w:rFonts w:ascii="Angsana New" w:hAnsi="Angsana New"/>
          <w:sz w:val="28"/>
          <w:szCs w:val="28"/>
          <w:cs/>
        </w:rPr>
        <w:br/>
      </w:r>
      <w:r w:rsidRPr="003643C1">
        <w:rPr>
          <w:rFonts w:ascii="Angsana New" w:hAnsi="Angsana New" w:hint="cs"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="00E20CCA" w:rsidRPr="003643C1">
        <w:rPr>
          <w:rFonts w:ascii="Angsana New" w:hAnsi="Angsana New"/>
          <w:i/>
          <w:iCs/>
          <w:sz w:val="28"/>
          <w:szCs w:val="28"/>
        </w:rPr>
        <w:t xml:space="preserve">(31 </w:t>
      </w:r>
      <w:r w:rsidR="00E20CCA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E20CCA" w:rsidRPr="003643C1">
        <w:rPr>
          <w:rFonts w:ascii="Angsana New" w:hAnsi="Angsana New"/>
          <w:i/>
          <w:iCs/>
          <w:sz w:val="28"/>
          <w:szCs w:val="28"/>
        </w:rPr>
        <w:t xml:space="preserve">2563: 13.50 </w:t>
      </w:r>
      <w:r w:rsidR="00E20CCA" w:rsidRPr="003643C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E20CCA" w:rsidRPr="003643C1">
        <w:rPr>
          <w:rFonts w:ascii="Angsana New" w:hAnsi="Angsana New"/>
          <w:i/>
          <w:iCs/>
          <w:sz w:val="28"/>
          <w:szCs w:val="28"/>
        </w:rPr>
        <w:t>)</w:t>
      </w:r>
    </w:p>
    <w:p w14:paraId="37A621F9" w14:textId="77777777" w:rsidR="00E002B9" w:rsidRPr="003643C1" w:rsidRDefault="00E002B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  <w:r w:rsidRPr="003643C1">
        <w:rPr>
          <w:rFonts w:ascii="Angsana New" w:hAnsi="Angsana New"/>
          <w:sz w:val="28"/>
          <w:szCs w:val="28"/>
          <w:cs/>
        </w:rPr>
        <w:br w:type="page"/>
      </w:r>
    </w:p>
    <w:p w14:paraId="3D7479A6" w14:textId="27CB270F" w:rsidR="00172489" w:rsidRPr="003643C1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3643C1">
        <w:rPr>
          <w:rFonts w:ascii="Angsana New" w:hAnsi="Angsana New" w:hint="cs"/>
          <w:sz w:val="28"/>
          <w:szCs w:val="28"/>
          <w:cs/>
        </w:rPr>
        <w:lastRenderedPageBreak/>
        <w:t>หนี้สินที่มีภาระดอกเบี้ย</w:t>
      </w:r>
    </w:p>
    <w:p w14:paraId="386BA9D3" w14:textId="7DCACC1B" w:rsidR="0010263C" w:rsidRPr="003643C1" w:rsidRDefault="0010263C" w:rsidP="003643C1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340"/>
        <w:gridCol w:w="1440"/>
        <w:gridCol w:w="270"/>
        <w:gridCol w:w="1440"/>
      </w:tblGrid>
      <w:tr w:rsidR="001B2E60" w:rsidRPr="003643C1" w14:paraId="12A13896" w14:textId="77777777" w:rsidTr="00AA027C">
        <w:tc>
          <w:tcPr>
            <w:tcW w:w="3780" w:type="dxa"/>
            <w:shd w:val="clear" w:color="auto" w:fill="auto"/>
          </w:tcPr>
          <w:p w14:paraId="3DD311B5" w14:textId="49097DA8" w:rsidR="001B2E60" w:rsidRPr="003643C1" w:rsidRDefault="001B2E60" w:rsidP="003643C1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55B314E" w14:textId="77777777" w:rsidR="001B2E60" w:rsidRPr="003643C1" w:rsidRDefault="001B2E60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767F7465" w14:textId="0E793A3C" w:rsidR="001B2E60" w:rsidRPr="003643C1" w:rsidRDefault="001B2E60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3643C1">
              <w:rPr>
                <w:rFonts w:ascii="Angsana New" w:hAnsi="Angsana New"/>
                <w:bCs/>
                <w:sz w:val="28"/>
                <w:szCs w:val="28"/>
              </w:rPr>
              <w:t>/</w:t>
            </w:r>
            <w:r w:rsidRPr="003643C1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AA027C" w:rsidRPr="003643C1" w14:paraId="03AAA71D" w14:textId="77777777" w:rsidTr="00AA027C">
        <w:tc>
          <w:tcPr>
            <w:tcW w:w="3780" w:type="dxa"/>
            <w:shd w:val="clear" w:color="auto" w:fill="auto"/>
          </w:tcPr>
          <w:p w14:paraId="4E048990" w14:textId="0C2683BB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1F1E468F" w14:textId="77777777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85AF58" w14:textId="37457065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E712D"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EA4A32E" w14:textId="77777777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14D7E0" w14:textId="287A0A72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AA027C" w:rsidRPr="003643C1" w14:paraId="3042E56A" w14:textId="77777777" w:rsidTr="00AA027C">
        <w:tc>
          <w:tcPr>
            <w:tcW w:w="3780" w:type="dxa"/>
            <w:shd w:val="clear" w:color="auto" w:fill="auto"/>
          </w:tcPr>
          <w:p w14:paraId="493E47B4" w14:textId="77777777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7551A306" w14:textId="77777777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E806D4" w14:textId="0EF57F16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B5AD159" w14:textId="77777777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61E3778" w14:textId="7B19313A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AA027C" w:rsidRPr="003643C1" w14:paraId="22BD55AB" w14:textId="77777777" w:rsidTr="00AA027C">
        <w:tc>
          <w:tcPr>
            <w:tcW w:w="3780" w:type="dxa"/>
            <w:shd w:val="clear" w:color="auto" w:fill="auto"/>
          </w:tcPr>
          <w:p w14:paraId="44D9A4E1" w14:textId="77777777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C971F0E" w14:textId="77777777" w:rsidR="00AA027C" w:rsidRPr="003643C1" w:rsidRDefault="00AA027C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7C8F5BAF" w14:textId="77777777" w:rsidR="00AA027C" w:rsidRPr="003643C1" w:rsidRDefault="00AA027C" w:rsidP="003643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027C" w:rsidRPr="003643C1" w14:paraId="392B3127" w14:textId="77777777" w:rsidTr="00AA027C">
        <w:tc>
          <w:tcPr>
            <w:tcW w:w="3780" w:type="dxa"/>
            <w:shd w:val="clear" w:color="auto" w:fill="auto"/>
          </w:tcPr>
          <w:p w14:paraId="548C35CB" w14:textId="034941FC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21F8A130" w14:textId="77777777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4C6C41" w14:textId="4CA92D3F" w:rsidR="00AA027C" w:rsidRPr="003643C1" w:rsidRDefault="00AA027C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1CDD5" w14:textId="77777777" w:rsidR="00AA027C" w:rsidRPr="003643C1" w:rsidRDefault="00AA027C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A24483" w14:textId="5FF4C7FD" w:rsidR="00AA027C" w:rsidRPr="003643C1" w:rsidRDefault="00AA027C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A027C" w:rsidRPr="003643C1" w14:paraId="3216018C" w14:textId="77777777" w:rsidTr="00AA027C">
        <w:tc>
          <w:tcPr>
            <w:tcW w:w="3780" w:type="dxa"/>
            <w:shd w:val="clear" w:color="auto" w:fill="auto"/>
          </w:tcPr>
          <w:p w14:paraId="14BB8185" w14:textId="51A3523A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78648070" w14:textId="77777777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A04093" w14:textId="77777777" w:rsidR="00AA027C" w:rsidRPr="003643C1" w:rsidRDefault="00AA027C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DA12DC" w14:textId="77777777" w:rsidR="00AA027C" w:rsidRPr="003643C1" w:rsidRDefault="00AA027C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123208" w14:textId="77777777" w:rsidR="00AA027C" w:rsidRPr="003643C1" w:rsidRDefault="00AA027C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A027C" w:rsidRPr="003643C1" w14:paraId="0BBD2D7D" w14:textId="77777777" w:rsidTr="00AA027C">
        <w:tc>
          <w:tcPr>
            <w:tcW w:w="3780" w:type="dxa"/>
            <w:shd w:val="clear" w:color="auto" w:fill="auto"/>
          </w:tcPr>
          <w:p w14:paraId="7C29ABD9" w14:textId="019655BD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5B2A754" w14:textId="77777777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CA3954" w14:textId="3BA32144" w:rsidR="00AA027C" w:rsidRPr="003643C1" w:rsidRDefault="000D0986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289,000</w:t>
            </w:r>
          </w:p>
        </w:tc>
        <w:tc>
          <w:tcPr>
            <w:tcW w:w="270" w:type="dxa"/>
            <w:shd w:val="clear" w:color="auto" w:fill="auto"/>
          </w:tcPr>
          <w:p w14:paraId="16061001" w14:textId="77777777" w:rsidR="00AA027C" w:rsidRPr="003643C1" w:rsidRDefault="00AA027C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0AA98" w14:textId="7D64E203" w:rsidR="00AA027C" w:rsidRPr="003643C1" w:rsidRDefault="00AA027C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  <w:tr w:rsidR="00AA027C" w:rsidRPr="003643C1" w14:paraId="3B920D4E" w14:textId="77777777" w:rsidTr="00AA027C">
        <w:tc>
          <w:tcPr>
            <w:tcW w:w="3780" w:type="dxa"/>
            <w:shd w:val="clear" w:color="auto" w:fill="auto"/>
          </w:tcPr>
          <w:p w14:paraId="0F9AA236" w14:textId="4C142BD0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="0054122C" w:rsidRPr="003643C1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  <w:r w:rsidR="0054122C">
              <w:rPr>
                <w:rFonts w:ascii="Angsana New" w:hAnsi="Angsana New" w:hint="cs"/>
                <w:sz w:val="28"/>
                <w:szCs w:val="28"/>
                <w:cs/>
              </w:rPr>
              <w:t>เพื่อการส่งออก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3A4DB487" w14:textId="77777777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1380C0" w14:textId="6E59013B" w:rsidR="00AA027C" w:rsidRPr="003643C1" w:rsidRDefault="000D0986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185,110</w:t>
            </w:r>
          </w:p>
        </w:tc>
        <w:tc>
          <w:tcPr>
            <w:tcW w:w="270" w:type="dxa"/>
            <w:shd w:val="clear" w:color="auto" w:fill="auto"/>
          </w:tcPr>
          <w:p w14:paraId="513F1A32" w14:textId="77777777" w:rsidR="00AA027C" w:rsidRPr="003643C1" w:rsidRDefault="00AA027C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DCBED6" w14:textId="223F9649" w:rsidR="00AA027C" w:rsidRPr="003643C1" w:rsidRDefault="00AA027C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>39,720</w:t>
            </w:r>
          </w:p>
        </w:tc>
      </w:tr>
      <w:tr w:rsidR="00AA027C" w:rsidRPr="003643C1" w14:paraId="5B82990B" w14:textId="77777777" w:rsidTr="00AA027C">
        <w:tc>
          <w:tcPr>
            <w:tcW w:w="3780" w:type="dxa"/>
            <w:shd w:val="clear" w:color="auto" w:fill="auto"/>
          </w:tcPr>
          <w:p w14:paraId="0CA31C9A" w14:textId="356AC99D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88CE901" w14:textId="77777777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3B9E3" w14:textId="57751F63" w:rsidR="00AA027C" w:rsidRPr="003643C1" w:rsidRDefault="00B93909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88,784</w:t>
            </w:r>
          </w:p>
        </w:tc>
        <w:tc>
          <w:tcPr>
            <w:tcW w:w="270" w:type="dxa"/>
            <w:shd w:val="clear" w:color="auto" w:fill="auto"/>
          </w:tcPr>
          <w:p w14:paraId="558EE9DE" w14:textId="77777777" w:rsidR="00AA027C" w:rsidRPr="003643C1" w:rsidRDefault="00AA027C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ED086" w14:textId="7C753878" w:rsidR="00AA027C" w:rsidRPr="003643C1" w:rsidRDefault="00AA027C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>56,224</w:t>
            </w:r>
          </w:p>
        </w:tc>
      </w:tr>
      <w:tr w:rsidR="00AA027C" w:rsidRPr="003643C1" w14:paraId="5F7E55C1" w14:textId="77777777" w:rsidTr="00AA027C">
        <w:tc>
          <w:tcPr>
            <w:tcW w:w="3780" w:type="dxa"/>
            <w:shd w:val="clear" w:color="auto" w:fill="auto"/>
          </w:tcPr>
          <w:p w14:paraId="372D5B44" w14:textId="5CC569EB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  <w:r w:rsidRPr="00364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Pr="003643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212FE0B" w14:textId="77777777" w:rsidR="00AA027C" w:rsidRPr="003643C1" w:rsidRDefault="00AA027C" w:rsidP="00364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8CAA2" w14:textId="0FDA2798" w:rsidR="00AA027C" w:rsidRPr="003643C1" w:rsidRDefault="00B93909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</w:t>
            </w:r>
            <w:r w:rsidR="00D76578"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,894</w:t>
            </w:r>
          </w:p>
        </w:tc>
        <w:tc>
          <w:tcPr>
            <w:tcW w:w="270" w:type="dxa"/>
            <w:shd w:val="clear" w:color="auto" w:fill="auto"/>
          </w:tcPr>
          <w:p w14:paraId="1F726C24" w14:textId="77777777" w:rsidR="00AA027C" w:rsidRPr="003643C1" w:rsidRDefault="00AA027C" w:rsidP="003643C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B58E7" w14:textId="38045E83" w:rsidR="00AA027C" w:rsidRPr="003643C1" w:rsidRDefault="00AA027C" w:rsidP="003643C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</w:rPr>
              <w:t>272,944</w:t>
            </w:r>
          </w:p>
        </w:tc>
      </w:tr>
    </w:tbl>
    <w:p w14:paraId="06474727" w14:textId="2CFAECE3" w:rsidR="009F02B4" w:rsidRPr="003643C1" w:rsidRDefault="009F02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D5A3739" w14:textId="32ECA7BC" w:rsidR="009267D4" w:rsidRPr="003643C1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="00A30BAB" w:rsidRPr="003643C1">
        <w:rPr>
          <w:rFonts w:asciiTheme="majorBidi" w:hAnsiTheme="majorBidi" w:cstheme="majorBidi"/>
          <w:sz w:val="28"/>
          <w:szCs w:val="28"/>
        </w:rPr>
        <w:t xml:space="preserve">30 </w:t>
      </w:r>
      <w:r w:rsidR="009E712D" w:rsidRPr="003643C1">
        <w:rPr>
          <w:rFonts w:asciiTheme="majorBidi" w:hAnsiTheme="majorBidi" w:hint="cs"/>
          <w:sz w:val="28"/>
          <w:szCs w:val="28"/>
          <w:cs/>
        </w:rPr>
        <w:t>กันยายน</w:t>
      </w:r>
      <w:r w:rsidR="00A30BAB"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0BAB" w:rsidRPr="003643C1">
        <w:rPr>
          <w:rFonts w:asciiTheme="majorBidi" w:hAnsiTheme="majorBidi" w:cstheme="majorBidi"/>
          <w:sz w:val="28"/>
          <w:szCs w:val="28"/>
        </w:rPr>
        <w:t>2564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</w:t>
      </w:r>
      <w:r w:rsidR="00E76DCF" w:rsidRPr="003643C1">
        <w:rPr>
          <w:rFonts w:ascii="Angsana New" w:hAnsi="Angsana New"/>
          <w:sz w:val="28"/>
          <w:szCs w:val="28"/>
        </w:rPr>
        <w:t xml:space="preserve"> (</w:t>
      </w:r>
      <w:r w:rsidR="00E76DCF" w:rsidRPr="003643C1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3643C1">
        <w:rPr>
          <w:rFonts w:ascii="Angsana New" w:hAnsi="Angsana New"/>
          <w:sz w:val="28"/>
          <w:szCs w:val="28"/>
          <w:cs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เป็นจำนวนเงินรวม</w:t>
      </w:r>
      <w:r w:rsidR="00C46EC7" w:rsidRPr="003643C1">
        <w:rPr>
          <w:rFonts w:ascii="Angsana New" w:hAnsi="Angsana New"/>
          <w:sz w:val="28"/>
          <w:szCs w:val="28"/>
        </w:rPr>
        <w:t xml:space="preserve"> </w:t>
      </w:r>
      <w:r w:rsidR="00E02A02" w:rsidRPr="003643C1">
        <w:rPr>
          <w:rFonts w:ascii="Angsana New" w:hAnsi="Angsana New"/>
          <w:sz w:val="28"/>
          <w:szCs w:val="28"/>
        </w:rPr>
        <w:t>1,347</w:t>
      </w:r>
      <w:r w:rsidR="00C46EC7"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และ</w:t>
      </w:r>
      <w:r w:rsidR="001B0FD8" w:rsidRPr="003643C1">
        <w:rPr>
          <w:rFonts w:ascii="Angsana New" w:hAnsi="Angsana New"/>
          <w:sz w:val="28"/>
          <w:szCs w:val="28"/>
        </w:rPr>
        <w:t xml:space="preserve"> </w:t>
      </w:r>
      <w:r w:rsidR="00E02A02" w:rsidRPr="003643C1">
        <w:rPr>
          <w:rFonts w:ascii="Angsana New" w:hAnsi="Angsana New"/>
          <w:sz w:val="28"/>
          <w:szCs w:val="28"/>
        </w:rPr>
        <w:t>1,195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sz w:val="28"/>
          <w:szCs w:val="28"/>
        </w:rPr>
        <w:t xml:space="preserve"> </w:t>
      </w:r>
      <w:bookmarkStart w:id="3" w:name="_Hlk68519170"/>
      <w:r w:rsidRPr="003643C1">
        <w:rPr>
          <w:rFonts w:ascii="Angsana New" w:hAnsi="Angsana New"/>
          <w:sz w:val="28"/>
          <w:szCs w:val="28"/>
          <w:cs/>
        </w:rPr>
        <w:t>ตามลำดับ</w:t>
      </w:r>
      <w:r w:rsidR="00EF3C07" w:rsidRPr="003643C1">
        <w:rPr>
          <w:rFonts w:ascii="Angsana New" w:hAnsi="Angsana New"/>
          <w:sz w:val="28"/>
          <w:szCs w:val="28"/>
        </w:rPr>
        <w:br/>
      </w:r>
      <w:r w:rsidRPr="003643C1">
        <w:rPr>
          <w:rFonts w:ascii="Angsana New" w:hAnsi="Angsana New"/>
          <w:i/>
          <w:iCs/>
          <w:sz w:val="28"/>
          <w:szCs w:val="28"/>
        </w:rPr>
        <w:t>(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31</w:t>
      </w:r>
      <w:r w:rsidR="00955912"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2563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: 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1</w:t>
      </w:r>
      <w:r w:rsidR="009F40AA" w:rsidRPr="003643C1">
        <w:rPr>
          <w:rFonts w:ascii="Angsana New" w:hAnsi="Angsana New"/>
          <w:i/>
          <w:iCs/>
          <w:sz w:val="28"/>
          <w:szCs w:val="28"/>
        </w:rPr>
        <w:t>,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604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1</w:t>
      </w:r>
      <w:r w:rsidR="009F40AA" w:rsidRPr="003643C1">
        <w:rPr>
          <w:rFonts w:ascii="Angsana New" w:hAnsi="Angsana New"/>
          <w:i/>
          <w:iCs/>
          <w:sz w:val="28"/>
          <w:szCs w:val="28"/>
        </w:rPr>
        <w:t>,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4</w:t>
      </w:r>
      <w:r w:rsidR="00B11CE8" w:rsidRPr="003643C1">
        <w:rPr>
          <w:rFonts w:ascii="Angsana New" w:hAnsi="Angsana New"/>
          <w:i/>
          <w:iCs/>
          <w:sz w:val="28"/>
          <w:szCs w:val="28"/>
        </w:rPr>
        <w:t>74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3643C1">
        <w:rPr>
          <w:rFonts w:ascii="Angsana New" w:hAnsi="Angsana New"/>
          <w:i/>
          <w:iCs/>
          <w:sz w:val="28"/>
          <w:szCs w:val="28"/>
        </w:rPr>
        <w:t>)</w:t>
      </w:r>
      <w:bookmarkEnd w:id="3"/>
      <w:r w:rsidR="00493EB8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F35FE1" w:rsidRPr="003643C1">
        <w:rPr>
          <w:rFonts w:ascii="Angsana New" w:hAnsi="Angsana New" w:hint="cs"/>
          <w:sz w:val="28"/>
          <w:szCs w:val="28"/>
          <w:cs/>
        </w:rPr>
        <w:t xml:space="preserve">ซึ่งรวมวงเงินสินเชื่อ </w:t>
      </w:r>
      <w:r w:rsidR="00493EB8" w:rsidRPr="003643C1">
        <w:rPr>
          <w:rFonts w:ascii="Angsana New" w:hAnsi="Angsana New"/>
          <w:sz w:val="28"/>
          <w:szCs w:val="28"/>
        </w:rPr>
        <w:t>(</w:t>
      </w:r>
      <w:r w:rsidR="00493EB8" w:rsidRPr="003643C1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</w:t>
      </w:r>
      <w:r w:rsidR="00493EB8" w:rsidRPr="003643C1">
        <w:rPr>
          <w:rFonts w:ascii="Angsana New" w:hAnsi="Angsana New"/>
          <w:sz w:val="28"/>
          <w:szCs w:val="28"/>
        </w:rPr>
        <w:t>)</w:t>
      </w:r>
      <w:r w:rsidR="009267D4" w:rsidRPr="003643C1">
        <w:rPr>
          <w:rFonts w:ascii="Angsana New" w:hAnsi="Angsana New"/>
          <w:sz w:val="28"/>
          <w:szCs w:val="28"/>
        </w:rPr>
        <w:t xml:space="preserve"> </w:t>
      </w:r>
      <w:r w:rsidR="00F35FE1" w:rsidRPr="003643C1">
        <w:rPr>
          <w:rFonts w:ascii="Angsana New" w:hAnsi="Angsana New" w:hint="cs"/>
          <w:sz w:val="28"/>
          <w:szCs w:val="28"/>
          <w:cs/>
        </w:rPr>
        <w:t>ที่บริษัทและบริษัท</w:t>
      </w:r>
      <w:r w:rsidR="00725094" w:rsidRPr="003643C1">
        <w:rPr>
          <w:rFonts w:ascii="Angsana New" w:hAnsi="Angsana New" w:hint="cs"/>
          <w:sz w:val="28"/>
          <w:szCs w:val="28"/>
          <w:cs/>
        </w:rPr>
        <w:t>ย่อย</w:t>
      </w:r>
      <w:r w:rsidR="00F35FE1" w:rsidRPr="003643C1">
        <w:rPr>
          <w:rFonts w:ascii="Angsana New" w:eastAsia="MS Mincho" w:hAnsi="Angsana New" w:hint="cs"/>
          <w:sz w:val="28"/>
          <w:szCs w:val="28"/>
          <w:cs/>
        </w:rPr>
        <w:t>ได้รับวงเงินร่วมกันจาก</w:t>
      </w:r>
      <w:r w:rsidR="00F35FE1" w:rsidRPr="003643C1">
        <w:rPr>
          <w:rFonts w:ascii="Angsana New" w:hAnsi="Angsana New" w:hint="cs"/>
          <w:sz w:val="28"/>
          <w:szCs w:val="28"/>
          <w:cs/>
        </w:rPr>
        <w:t>สถาบันการเงินในประเทศแห่ง</w:t>
      </w:r>
      <w:r w:rsidR="00C419FB">
        <w:rPr>
          <w:rFonts w:ascii="Angsana New" w:hAnsi="Angsana New" w:hint="cs"/>
          <w:sz w:val="28"/>
          <w:szCs w:val="28"/>
          <w:cs/>
        </w:rPr>
        <w:t>หนึ่ง</w:t>
      </w:r>
      <w:r w:rsidR="009267D4" w:rsidRPr="003643C1">
        <w:rPr>
          <w:rFonts w:ascii="Angsana New" w:hAnsi="Angsana New" w:hint="cs"/>
          <w:sz w:val="28"/>
          <w:szCs w:val="28"/>
          <w:cs/>
        </w:rPr>
        <w:t>เป็นจำนวนเงินรวม</w:t>
      </w:r>
      <w:r w:rsidR="009267D4" w:rsidRPr="003643C1">
        <w:rPr>
          <w:rFonts w:ascii="Angsana New" w:hAnsi="Angsana New"/>
          <w:sz w:val="28"/>
          <w:szCs w:val="28"/>
          <w:cs/>
        </w:rPr>
        <w:t xml:space="preserve"> </w:t>
      </w:r>
      <w:r w:rsidR="007B6384">
        <w:rPr>
          <w:rFonts w:ascii="Angsana New" w:hAnsi="Angsana New"/>
          <w:sz w:val="28"/>
          <w:szCs w:val="28"/>
        </w:rPr>
        <w:t>55</w:t>
      </w:r>
      <w:r w:rsidR="00CD692F" w:rsidRPr="003643C1">
        <w:rPr>
          <w:rFonts w:ascii="Angsana New" w:hAnsi="Angsana New"/>
          <w:sz w:val="28"/>
          <w:szCs w:val="28"/>
        </w:rPr>
        <w:t>0</w:t>
      </w:r>
      <w:r w:rsidR="009267D4" w:rsidRPr="003643C1">
        <w:rPr>
          <w:rFonts w:ascii="Angsana New" w:hAnsi="Angsana New"/>
          <w:sz w:val="28"/>
          <w:szCs w:val="28"/>
        </w:rPr>
        <w:t xml:space="preserve"> </w:t>
      </w:r>
      <w:r w:rsidR="009267D4" w:rsidRPr="003643C1">
        <w:rPr>
          <w:rFonts w:ascii="Angsana New" w:hAnsi="Angsana New" w:hint="cs"/>
          <w:sz w:val="28"/>
          <w:szCs w:val="28"/>
          <w:cs/>
        </w:rPr>
        <w:t>ล้านบาท</w:t>
      </w:r>
      <w:r w:rsidR="007B6384">
        <w:rPr>
          <w:rFonts w:ascii="Angsana New" w:hAnsi="Angsana New" w:hint="cs"/>
          <w:sz w:val="28"/>
          <w:szCs w:val="28"/>
          <w:cs/>
        </w:rPr>
        <w:t xml:space="preserve"> </w:t>
      </w:r>
      <w:r w:rsidR="007B6384" w:rsidRPr="003643C1">
        <w:rPr>
          <w:rFonts w:ascii="Angsana New" w:hAnsi="Angsana New"/>
          <w:i/>
          <w:iCs/>
          <w:sz w:val="28"/>
          <w:szCs w:val="28"/>
        </w:rPr>
        <w:t xml:space="preserve">(31 </w:t>
      </w:r>
      <w:r w:rsidR="007B6384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7B6384" w:rsidRPr="003643C1">
        <w:rPr>
          <w:rFonts w:ascii="Angsana New" w:hAnsi="Angsana New"/>
          <w:i/>
          <w:iCs/>
          <w:sz w:val="28"/>
          <w:szCs w:val="28"/>
        </w:rPr>
        <w:t xml:space="preserve">2563: </w:t>
      </w:r>
      <w:r w:rsidR="007B6384" w:rsidRPr="007B6384">
        <w:rPr>
          <w:rFonts w:ascii="Angsana New" w:hAnsi="Angsana New" w:hint="cs"/>
          <w:i/>
          <w:iCs/>
          <w:sz w:val="28"/>
          <w:szCs w:val="28"/>
          <w:cs/>
        </w:rPr>
        <w:t>สถาบันการเงินในประเทศสองแห่งเป็นจำนวนเงินรวม</w:t>
      </w:r>
      <w:r w:rsidR="007B6384">
        <w:rPr>
          <w:rFonts w:ascii="Angsana New" w:hAnsi="Angsana New"/>
          <w:i/>
          <w:iCs/>
          <w:sz w:val="28"/>
          <w:szCs w:val="28"/>
        </w:rPr>
        <w:t xml:space="preserve"> 960</w:t>
      </w:r>
      <w:r w:rsidR="007B6384"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="007B6384" w:rsidRPr="003643C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7B6384" w:rsidRPr="003643C1">
        <w:rPr>
          <w:rFonts w:ascii="Angsana New" w:hAnsi="Angsana New"/>
          <w:i/>
          <w:iCs/>
          <w:sz w:val="28"/>
          <w:szCs w:val="28"/>
        </w:rPr>
        <w:t>)</w:t>
      </w:r>
      <w:r w:rsidR="009267D4" w:rsidRPr="003643C1">
        <w:rPr>
          <w:rFonts w:ascii="Angsana New" w:hAnsi="Angsana New"/>
          <w:sz w:val="28"/>
          <w:szCs w:val="28"/>
          <w:cs/>
        </w:rPr>
        <w:t xml:space="preserve"> </w:t>
      </w:r>
      <w:r w:rsidR="001E7766" w:rsidRPr="003643C1">
        <w:rPr>
          <w:rFonts w:ascii="Angsana New" w:hAnsi="Angsana New" w:hint="cs"/>
          <w:sz w:val="28"/>
          <w:szCs w:val="28"/>
          <w:cs/>
        </w:rPr>
        <w:t>ซึ่งส่วนหนึ่ง</w:t>
      </w:r>
      <w:r w:rsidR="000650A0" w:rsidRPr="003643C1">
        <w:rPr>
          <w:rFonts w:ascii="Angsana New" w:hAnsi="Angsana New" w:hint="cs"/>
          <w:sz w:val="28"/>
          <w:szCs w:val="28"/>
          <w:cs/>
        </w:rPr>
        <w:t>ของวงเงินสินเชื่อ</w:t>
      </w:r>
      <w:r w:rsidR="007F34C2" w:rsidRPr="003643C1">
        <w:rPr>
          <w:rFonts w:ascii="Angsana New" w:hAnsi="Angsana New" w:hint="cs"/>
          <w:sz w:val="28"/>
          <w:szCs w:val="28"/>
          <w:cs/>
        </w:rPr>
        <w:t>ร่วม</w:t>
      </w:r>
      <w:r w:rsidR="001E7766" w:rsidRPr="003643C1">
        <w:rPr>
          <w:rFonts w:ascii="Angsana New" w:eastAsia="MS Mincho" w:hAnsi="Angsana New" w:hint="cs"/>
          <w:sz w:val="28"/>
          <w:szCs w:val="28"/>
          <w:cs/>
        </w:rPr>
        <w:t>ค้ำประกันโดยบริษัทและบริษัทย่อย</w:t>
      </w:r>
    </w:p>
    <w:p w14:paraId="5EF6B05A" w14:textId="2AB41253" w:rsidR="004E0F8F" w:rsidRPr="003643C1" w:rsidRDefault="004E0F8F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</w:p>
    <w:p w14:paraId="254B56EE" w14:textId="17276FBF" w:rsidR="009A45B0" w:rsidRPr="003643C1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3643C1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3643C1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14:paraId="52A494FA" w14:textId="00711FA5" w:rsidR="000E6B7D" w:rsidRPr="003643C1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05B4323C" w14:textId="77777777" w:rsidR="00623BD1" w:rsidRPr="003643C1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3643C1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3643C1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18A67655" w14:textId="1C309C04" w:rsidR="00E03F32" w:rsidRPr="003643C1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3643C1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763350D" w:rsidR="005F6840" w:rsidRPr="003643C1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62"/>
        <w:gridCol w:w="1538"/>
      </w:tblGrid>
      <w:tr w:rsidR="00E03F32" w:rsidRPr="003643C1" w14:paraId="43D37BA8" w14:textId="77777777" w:rsidTr="00D94ABB">
        <w:trPr>
          <w:trHeight w:val="80"/>
          <w:tblHeader/>
        </w:trPr>
        <w:tc>
          <w:tcPr>
            <w:tcW w:w="5760" w:type="dxa"/>
            <w:shd w:val="clear" w:color="auto" w:fill="auto"/>
          </w:tcPr>
          <w:p w14:paraId="5C8C58D2" w14:textId="24EC7DE6" w:rsidR="00E03F32" w:rsidRPr="003643C1" w:rsidRDefault="00E03F3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0F38487C" w14:textId="75F57179" w:rsidR="00E03F32" w:rsidRPr="003643C1" w:rsidRDefault="00E03F3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03F32" w:rsidRPr="003643C1" w14:paraId="023D65EF" w14:textId="77777777" w:rsidTr="00D94ABB">
        <w:trPr>
          <w:trHeight w:val="80"/>
          <w:tblHeader/>
        </w:trPr>
        <w:tc>
          <w:tcPr>
            <w:tcW w:w="5760" w:type="dxa"/>
            <w:shd w:val="clear" w:color="auto" w:fill="auto"/>
          </w:tcPr>
          <w:p w14:paraId="342EC45A" w14:textId="77777777" w:rsidR="00E03F32" w:rsidRPr="003643C1" w:rsidRDefault="00E03F3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012F8AB0" w14:textId="732F11BF" w:rsidR="00E03F32" w:rsidRPr="003643C1" w:rsidRDefault="00E03F3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43C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3643C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การผลิตอาหารทะเลแช่แข็ง</w:t>
            </w:r>
          </w:p>
        </w:tc>
      </w:tr>
      <w:tr w:rsidR="00E03F32" w:rsidRPr="003643C1" w14:paraId="3A57ED26" w14:textId="77777777" w:rsidTr="00D94ABB">
        <w:trPr>
          <w:tblHeader/>
        </w:trPr>
        <w:tc>
          <w:tcPr>
            <w:tcW w:w="5760" w:type="dxa"/>
            <w:shd w:val="clear" w:color="auto" w:fill="auto"/>
          </w:tcPr>
          <w:p w14:paraId="686782F5" w14:textId="75CC097C" w:rsidR="00E03F32" w:rsidRPr="003643C1" w:rsidRDefault="00E03F3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5C0A89" w:rsidRPr="003643C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A30BAB"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9E712D" w:rsidRPr="003643C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617ED75" w14:textId="0F701A30" w:rsidR="00E03F32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EFD9664" w14:textId="77777777" w:rsidR="00E03F32" w:rsidRPr="003643C1" w:rsidRDefault="00E03F32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14:paraId="217F61F5" w14:textId="2C3BEEE8" w:rsidR="00E03F32" w:rsidRPr="003643C1" w:rsidRDefault="00CD692F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CF2660" w:rsidRPr="003643C1" w14:paraId="45D9C305" w14:textId="77777777" w:rsidTr="00D94ABB">
        <w:trPr>
          <w:tblHeader/>
        </w:trPr>
        <w:tc>
          <w:tcPr>
            <w:tcW w:w="5760" w:type="dxa"/>
            <w:shd w:val="clear" w:color="auto" w:fill="auto"/>
          </w:tcPr>
          <w:p w14:paraId="17D35FA8" w14:textId="01C6F4F2" w:rsidR="00CF2660" w:rsidRPr="003643C1" w:rsidRDefault="00CF2660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94E97A9" w14:textId="16960629" w:rsidR="00CF2660" w:rsidRPr="003643C1" w:rsidRDefault="00CF2660" w:rsidP="003643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3643C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CF2660" w:rsidRPr="003643C1" w14:paraId="05FA7BB3" w14:textId="77777777" w:rsidTr="004E0751">
        <w:tc>
          <w:tcPr>
            <w:tcW w:w="5760" w:type="dxa"/>
            <w:shd w:val="clear" w:color="auto" w:fill="auto"/>
          </w:tcPr>
          <w:p w14:paraId="64762A39" w14:textId="48AF903A" w:rsidR="00CF2660" w:rsidRPr="003643C1" w:rsidRDefault="00CF2660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3EA86C" w14:textId="77777777" w:rsidR="00CF2660" w:rsidRPr="003643C1" w:rsidRDefault="00CF2660" w:rsidP="003643C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D005B0" w14:textId="77777777" w:rsidR="00CF2660" w:rsidRPr="003643C1" w:rsidRDefault="00CF2660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5176EB3B" w14:textId="77777777" w:rsidR="00CF2660" w:rsidRPr="003643C1" w:rsidRDefault="00CF2660" w:rsidP="003643C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2AC1" w:rsidRPr="003643C1" w14:paraId="4ED5EA2E" w14:textId="77777777" w:rsidTr="004E0751">
        <w:tc>
          <w:tcPr>
            <w:tcW w:w="5760" w:type="dxa"/>
            <w:shd w:val="clear" w:color="auto" w:fill="auto"/>
            <w:vAlign w:val="bottom"/>
          </w:tcPr>
          <w:p w14:paraId="4E1B7A52" w14:textId="77777777" w:rsidR="00742AC1" w:rsidRPr="003643C1" w:rsidRDefault="00742AC1" w:rsidP="0036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07E06" w14:textId="6CA638B3" w:rsidR="00742AC1" w:rsidRPr="003643C1" w:rsidRDefault="005C0A89" w:rsidP="003643C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</w:t>
            </w:r>
            <w:r w:rsidR="007B6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B6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25F64AD" w14:textId="77777777" w:rsidR="00742AC1" w:rsidRPr="003643C1" w:rsidRDefault="00742AC1" w:rsidP="00364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A6190A" w14:textId="46634723" w:rsidR="00742AC1" w:rsidRPr="003643C1" w:rsidRDefault="005C0A89" w:rsidP="003643C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1,159,456</w:t>
            </w:r>
          </w:p>
        </w:tc>
      </w:tr>
    </w:tbl>
    <w:p w14:paraId="55095067" w14:textId="77777777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41E03404" w14:textId="1AE027ED" w:rsidR="0041051A" w:rsidRPr="003643C1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3EB6A78E" wp14:editId="66F9DBB1">
            <wp:simplePos x="0" y="0"/>
            <wp:positionH relativeFrom="column">
              <wp:posOffset>350520</wp:posOffset>
            </wp:positionH>
            <wp:positionV relativeFrom="paragraph">
              <wp:posOffset>138430</wp:posOffset>
            </wp:positionV>
            <wp:extent cx="6542007" cy="2644140"/>
            <wp:effectExtent l="0" t="0" r="0" b="0"/>
            <wp:wrapNone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612" cy="2645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051A"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="00480DB4"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 xml:space="preserve">ตามส่วนงานภูมิศาสตร์หลัก </w:t>
      </w:r>
      <w:r w:rsidR="0041051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9E712D" w:rsidRPr="003643C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="0041051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41051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9E712D" w:rsidRPr="003643C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1E2C0EE1" w14:textId="743F3147" w:rsidR="001A7980" w:rsidRPr="003643C1" w:rsidRDefault="001A798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6D3BF4F" w14:textId="7C32EC22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4B9AA80B" w14:textId="614E9295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766DE92E" w14:textId="59C1EEEF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5EDD38F5" w14:textId="6101855E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6D977823" w14:textId="71C0A5D2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0D7887E6" w14:textId="4391CB47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42CE8EDD" w14:textId="121966FD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33B4C67F" w14:textId="43546F6A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70E30DA7" w14:textId="3B74DFF4" w:rsidR="007B6384" w:rsidRPr="0054122C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4"/>
          <w:szCs w:val="24"/>
        </w:rPr>
      </w:pPr>
    </w:p>
    <w:p w14:paraId="74EBF083" w14:textId="2468699E" w:rsidR="002425EA" w:rsidRPr="003643C1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219E077" wp14:editId="703E5988">
            <wp:simplePos x="0" y="0"/>
            <wp:positionH relativeFrom="column">
              <wp:posOffset>243839</wp:posOffset>
            </wp:positionH>
            <wp:positionV relativeFrom="paragraph">
              <wp:posOffset>193040</wp:posOffset>
            </wp:positionV>
            <wp:extent cx="6596593" cy="2689860"/>
            <wp:effectExtent l="0" t="0" r="0" b="0"/>
            <wp:wrapNone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593" cy="2689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DB4"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="00480DB4"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ประเภทของสินค้าและบริการหลัก</w:t>
      </w:r>
      <w:r w:rsidR="00480DB4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9E712D" w:rsidRPr="003643C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9E712D" w:rsidRPr="003643C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78AE98EB" w14:textId="28797F28" w:rsidR="0041051A" w:rsidRDefault="0041051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580FEC15" w14:textId="1FD28F71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372E0DAC" w14:textId="7CCF429E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363B9E03" w14:textId="5EFAA814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601BC4A7" w14:textId="396FA057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4A97BA65" w14:textId="724C2285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78DBB56B" w14:textId="6AD34289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661FE326" w14:textId="3FA81BA0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4D17EC94" w14:textId="09104842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72783A1C" w14:textId="095A4607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673D25C6" w14:textId="1EA8FCDD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1C50DFD4" w14:textId="4D7384A8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68CE5930" w14:textId="076E223C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77DF05BE" w14:textId="30884B22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1D2B2FF6" w14:textId="4B571B17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31DE7EFF" w14:textId="08324CD3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7947EB97" w14:textId="02A5307B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66FFBB3A" w14:textId="5FC7A0EC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58ECA80F" w14:textId="09F83D04" w:rsidR="007B6384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14B61398" w14:textId="77777777" w:rsidR="00552129" w:rsidRPr="0054122C" w:rsidRDefault="0055212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12"/>
          <w:szCs w:val="12"/>
        </w:rPr>
      </w:pPr>
    </w:p>
    <w:p w14:paraId="43A96A6F" w14:textId="38489DDB" w:rsidR="009E712D" w:rsidRPr="003643C1" w:rsidRDefault="00480D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จังหวะเวลาในการรับรู้รายได้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9E712D" w:rsidRPr="003643C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9E712D" w:rsidRPr="003643C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52256D6D" w14:textId="54DCB18D" w:rsidR="00BF698A" w:rsidRPr="003643C1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A5CEF80" wp14:editId="19181E46">
            <wp:simplePos x="0" y="0"/>
            <wp:positionH relativeFrom="column">
              <wp:posOffset>609600</wp:posOffset>
            </wp:positionH>
            <wp:positionV relativeFrom="paragraph">
              <wp:posOffset>94615</wp:posOffset>
            </wp:positionV>
            <wp:extent cx="5796280" cy="2681525"/>
            <wp:effectExtent l="0" t="0" r="0" b="0"/>
            <wp:wrapNone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152"/>
                    <a:stretch/>
                  </pic:blipFill>
                  <pic:spPr bwMode="auto">
                    <a:xfrm>
                      <a:off x="0" y="0"/>
                      <a:ext cx="5796280" cy="26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E6BC33" w14:textId="1FFB68DB" w:rsidR="00BF698A" w:rsidRPr="003643C1" w:rsidRDefault="00BF698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A1B5E40" w14:textId="5565044E" w:rsidR="002425EA" w:rsidRPr="003643C1" w:rsidRDefault="002425E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5BDEDF7D" w14:textId="6B716D5D" w:rsidR="0041051A" w:rsidRPr="003643C1" w:rsidRDefault="0041051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5783291" w14:textId="57253ABF" w:rsidR="0041051A" w:rsidRPr="003643C1" w:rsidRDefault="0041051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AB8D041" w14:textId="5C307503" w:rsidR="0041051A" w:rsidRPr="003643C1" w:rsidRDefault="0041051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A61003A" w14:textId="7652983E" w:rsidR="0041051A" w:rsidRPr="003643C1" w:rsidRDefault="0041051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59A7875F" w14:textId="46C95D6E" w:rsidR="0041051A" w:rsidRPr="003643C1" w:rsidRDefault="0041051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5B40801" w14:textId="16DE6B01" w:rsidR="0041051A" w:rsidRPr="003643C1" w:rsidRDefault="0041051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115A205" w14:textId="65B8805F" w:rsidR="0041051A" w:rsidRPr="003643C1" w:rsidRDefault="00E02A0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7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49B2773D" w14:textId="18B80621" w:rsidR="00F2469E" w:rsidRPr="003643C1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cs/>
          <w:lang w:val="en-US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ภาษีเงินได้</w:t>
      </w:r>
    </w:p>
    <w:p w14:paraId="5E954AFB" w14:textId="77777777" w:rsidR="002C565E" w:rsidRPr="003643C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1CE33A4E" w14:textId="11B9AC12" w:rsidR="00635F64" w:rsidRPr="003643C1" w:rsidRDefault="00936A6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อัตราภาษีเงินได้ที่แท้จริงรวมของกลุ่มบริษัทและบริษัท</w:t>
      </w:r>
      <w:r w:rsidR="00143278" w:rsidRPr="003643C1">
        <w:rPr>
          <w:rFonts w:ascii="Angsana New" w:hAnsi="Angsana New"/>
          <w:sz w:val="28"/>
          <w:szCs w:val="28"/>
          <w:cs/>
        </w:rPr>
        <w:t>ในการดำเนินงานต่อเนื่องเป็นระยะเวลา</w:t>
      </w:r>
      <w:r w:rsidR="00B0116F" w:rsidRPr="003643C1">
        <w:rPr>
          <w:rFonts w:ascii="Angsana New" w:hAnsi="Angsana New" w:hint="cs"/>
          <w:sz w:val="28"/>
          <w:szCs w:val="28"/>
          <w:cs/>
        </w:rPr>
        <w:t>เก้า</w:t>
      </w:r>
      <w:r w:rsidR="00143278" w:rsidRPr="003643C1">
        <w:rPr>
          <w:rFonts w:ascii="Angsana New" w:hAnsi="Angsana New"/>
          <w:sz w:val="28"/>
          <w:szCs w:val="28"/>
          <w:cs/>
        </w:rPr>
        <w:t>เดือ</w:t>
      </w:r>
      <w:r w:rsidR="00143278" w:rsidRPr="003643C1">
        <w:rPr>
          <w:rFonts w:ascii="Angsana New" w:hAnsi="Angsana New" w:hint="cs"/>
          <w:sz w:val="28"/>
          <w:szCs w:val="28"/>
          <w:cs/>
        </w:rPr>
        <w:t>น</w:t>
      </w:r>
      <w:r w:rsidRPr="003643C1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43278" w:rsidRPr="003643C1">
        <w:rPr>
          <w:rFonts w:asciiTheme="majorBidi" w:hAnsiTheme="majorBidi" w:cstheme="majorBidi"/>
          <w:sz w:val="28"/>
          <w:szCs w:val="28"/>
          <w:cs/>
        </w:rPr>
        <w:br/>
      </w:r>
      <w:r w:rsidR="00A30BAB" w:rsidRPr="003643C1">
        <w:rPr>
          <w:rFonts w:asciiTheme="majorBidi" w:hAnsiTheme="majorBidi" w:cstheme="majorBidi"/>
          <w:sz w:val="28"/>
          <w:szCs w:val="28"/>
        </w:rPr>
        <w:t xml:space="preserve">30 </w:t>
      </w:r>
      <w:r w:rsidR="009E712D" w:rsidRPr="003643C1">
        <w:rPr>
          <w:rFonts w:asciiTheme="majorBidi" w:hAnsiTheme="majorBidi" w:hint="cs"/>
          <w:sz w:val="28"/>
          <w:szCs w:val="28"/>
          <w:cs/>
        </w:rPr>
        <w:t>กันยายน</w:t>
      </w:r>
      <w:r w:rsidR="00A30BAB" w:rsidRPr="003643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0BAB" w:rsidRPr="003643C1">
        <w:rPr>
          <w:rFonts w:asciiTheme="majorBidi" w:hAnsiTheme="majorBidi" w:cstheme="majorBidi"/>
          <w:sz w:val="28"/>
          <w:szCs w:val="28"/>
        </w:rPr>
        <w:t>2564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คือร้อยละ </w:t>
      </w:r>
      <w:r w:rsidR="001C0C97" w:rsidRPr="003643C1">
        <w:rPr>
          <w:rFonts w:asciiTheme="majorBidi" w:hAnsiTheme="majorBidi" w:cstheme="majorBidi"/>
          <w:sz w:val="28"/>
          <w:szCs w:val="28"/>
        </w:rPr>
        <w:t>-19</w:t>
      </w:r>
      <w:r w:rsidR="00010A90" w:rsidRPr="003643C1">
        <w:rPr>
          <w:rFonts w:asciiTheme="majorBidi" w:hAnsiTheme="majorBidi" w:cstheme="majorBidi"/>
          <w:sz w:val="28"/>
          <w:szCs w:val="28"/>
        </w:rPr>
        <w:t>.</w:t>
      </w:r>
      <w:r w:rsidR="001C0C97" w:rsidRPr="003643C1">
        <w:rPr>
          <w:rFonts w:asciiTheme="majorBidi" w:hAnsiTheme="majorBidi" w:cstheme="majorBidi"/>
          <w:sz w:val="28"/>
          <w:szCs w:val="28"/>
        </w:rPr>
        <w:t>6</w:t>
      </w:r>
      <w:r w:rsidR="00010A90" w:rsidRPr="003643C1">
        <w:rPr>
          <w:rFonts w:asciiTheme="majorBidi" w:hAnsiTheme="majorBidi" w:cstheme="majorBidi"/>
          <w:sz w:val="28"/>
          <w:szCs w:val="28"/>
        </w:rPr>
        <w:t>9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="001C0C97" w:rsidRPr="003643C1">
        <w:rPr>
          <w:rFonts w:asciiTheme="majorBidi" w:hAnsiTheme="majorBidi" w:cstheme="majorBidi"/>
          <w:sz w:val="28"/>
          <w:szCs w:val="28"/>
        </w:rPr>
        <w:t>-9</w:t>
      </w:r>
      <w:r w:rsidR="00010A90" w:rsidRPr="003643C1">
        <w:rPr>
          <w:rFonts w:asciiTheme="majorBidi" w:hAnsiTheme="majorBidi" w:cstheme="majorBidi"/>
          <w:sz w:val="28"/>
          <w:szCs w:val="28"/>
        </w:rPr>
        <w:t>.</w:t>
      </w:r>
      <w:r w:rsidR="001C0C97" w:rsidRPr="003643C1">
        <w:rPr>
          <w:rFonts w:asciiTheme="majorBidi" w:hAnsiTheme="majorBidi" w:cstheme="majorBidi"/>
          <w:sz w:val="28"/>
          <w:szCs w:val="28"/>
        </w:rPr>
        <w:t>02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3643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D692F" w:rsidRPr="003643C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3643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3643C1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Pr="003643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10A90" w:rsidRPr="003643C1">
        <w:rPr>
          <w:rFonts w:asciiTheme="majorBidi" w:hAnsiTheme="majorBidi" w:cstheme="majorBidi"/>
          <w:i/>
          <w:iCs/>
          <w:sz w:val="28"/>
          <w:szCs w:val="28"/>
        </w:rPr>
        <w:t>1.24</w:t>
      </w:r>
      <w:r w:rsidR="00820279" w:rsidRPr="003643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i/>
          <w:iCs/>
          <w:sz w:val="28"/>
          <w:szCs w:val="28"/>
          <w:cs/>
        </w:rPr>
        <w:t>และ ร้อยละ</w:t>
      </w:r>
      <w:r w:rsidRPr="003643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0C97" w:rsidRPr="003643C1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010A90" w:rsidRPr="003643C1">
        <w:rPr>
          <w:rFonts w:asciiTheme="majorBidi" w:hAnsiTheme="majorBidi" w:cstheme="majorBidi"/>
          <w:i/>
          <w:iCs/>
          <w:sz w:val="28"/>
          <w:szCs w:val="28"/>
        </w:rPr>
        <w:t>5.57</w:t>
      </w:r>
      <w:r w:rsidR="007B6EA4" w:rsidRPr="003643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3643C1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1C0C97" w:rsidRPr="003643C1">
        <w:rPr>
          <w:rFonts w:asciiTheme="majorBidi" w:hAnsiTheme="majorBidi" w:cstheme="majorBidi"/>
          <w:i/>
          <w:iCs/>
          <w:sz w:val="28"/>
          <w:szCs w:val="28"/>
        </w:rPr>
        <w:br/>
      </w:r>
      <w:r w:rsidR="00C53F1E" w:rsidRPr="003643C1">
        <w:rPr>
          <w:rFonts w:asciiTheme="majorBidi" w:hAnsiTheme="majorBidi" w:cstheme="majorBidi" w:hint="cs"/>
          <w:sz w:val="28"/>
          <w:szCs w:val="28"/>
          <w:cs/>
        </w:rPr>
        <w:t>ผลแตกต่าง</w:t>
      </w:r>
      <w:r w:rsidRPr="003643C1">
        <w:rPr>
          <w:rFonts w:asciiTheme="majorBidi" w:hAnsiTheme="majorBidi" w:cstheme="majorBidi"/>
          <w:sz w:val="28"/>
          <w:szCs w:val="28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E157A5" w:rsidRPr="003643C1">
        <w:rPr>
          <w:rFonts w:asciiTheme="majorBidi" w:hAnsiTheme="majorBidi" w:hint="cs"/>
          <w:sz w:val="28"/>
          <w:szCs w:val="28"/>
          <w:cs/>
        </w:rPr>
        <w:t>มีขาดทุน</w:t>
      </w:r>
      <w:r w:rsidR="000311FD" w:rsidRPr="003643C1">
        <w:rPr>
          <w:rFonts w:asciiTheme="majorBidi" w:hAnsiTheme="majorBidi" w:hint="cs"/>
          <w:sz w:val="28"/>
          <w:szCs w:val="28"/>
          <w:cs/>
        </w:rPr>
        <w:t>ทางภาษี</w:t>
      </w:r>
      <w:r w:rsidR="00E157A5" w:rsidRPr="003643C1">
        <w:rPr>
          <w:rFonts w:asciiTheme="majorBidi" w:hAnsiTheme="majorBidi" w:hint="cs"/>
          <w:sz w:val="28"/>
          <w:szCs w:val="28"/>
          <w:cs/>
        </w:rPr>
        <w:t>ที่ไม่รับรู้เป็นสินทรัพย์ภาษีเงินได้รอการตัดบัญชี</w:t>
      </w:r>
      <w:r w:rsidR="001C0C97" w:rsidRPr="003643C1">
        <w:rPr>
          <w:rFonts w:asciiTheme="majorBidi" w:hAnsiTheme="majorBidi"/>
          <w:sz w:val="28"/>
          <w:szCs w:val="28"/>
        </w:rPr>
        <w:t xml:space="preserve"> </w:t>
      </w:r>
      <w:r w:rsidR="001C0C97" w:rsidRPr="003643C1">
        <w:rPr>
          <w:rFonts w:asciiTheme="majorBidi" w:hAnsiTheme="majorBidi" w:hint="cs"/>
          <w:sz w:val="28"/>
          <w:szCs w:val="28"/>
          <w:cs/>
        </w:rPr>
        <w:t>และรายได้เงินปันผลจากบริษัทย่อย</w:t>
      </w:r>
    </w:p>
    <w:p w14:paraId="43196A2B" w14:textId="5471330B" w:rsidR="00E002B9" w:rsidRPr="003643C1" w:rsidRDefault="00E002B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  <w:lang w:eastAsia="x-none"/>
        </w:rPr>
      </w:pPr>
    </w:p>
    <w:p w14:paraId="20A97C0A" w14:textId="69DC4A40" w:rsidR="00B96F63" w:rsidRPr="003643C1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GB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เครื่องมือ</w:t>
      </w:r>
      <w:r w:rsidRPr="003643C1">
        <w:rPr>
          <w:rFonts w:ascii="Angsana New" w:eastAsia="MS Mincho" w:hAnsi="Angsana New" w:hint="cs"/>
          <w:sz w:val="28"/>
          <w:szCs w:val="28"/>
          <w:cs/>
          <w:lang w:val="en-GB"/>
        </w:rPr>
        <w:t>ทางการเงิน</w:t>
      </w:r>
    </w:p>
    <w:p w14:paraId="210861F4" w14:textId="77777777" w:rsidR="00B96F63" w:rsidRPr="003643C1" w:rsidRDefault="00B96F63" w:rsidP="003643C1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3643C1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3643C1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3643C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5F372574" w14:textId="7141A5B0" w:rsidR="005547CE" w:rsidRPr="003643C1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val="en-US" w:bidi="th-TH"/>
        </w:rPr>
        <w:sectPr w:rsidR="005547CE" w:rsidRPr="003643C1" w:rsidSect="00495386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 w:rsidRPr="003643C1">
        <w:rPr>
          <w:rFonts w:ascii="Angsana New" w:hAnsi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643C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643C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3643C1" w14:paraId="30DB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63024A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5BBBE2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6E438F43" w14:textId="25F27D61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EE7C04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EE7C04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D6260" w:rsidRPr="003643C1" w14:paraId="4792B082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16D7CB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185F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7A5D8BC7" w14:textId="0FFD3DCD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C847D4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B7877A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3643C1" w14:paraId="160F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8A5493" w14:textId="60926383" w:rsidR="001D6260" w:rsidRPr="003643C1" w:rsidRDefault="001D6260" w:rsidP="003643C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2DB741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2AEADF7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757DB9" w14:textId="77777777" w:rsidR="001D6260" w:rsidRPr="003643C1" w:rsidRDefault="001D6260" w:rsidP="003643C1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0DF6E1" w14:textId="1D64E7D1" w:rsidR="001D6260" w:rsidRPr="003643C1" w:rsidRDefault="001D6260" w:rsidP="003643C1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C500E1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1941784" w14:textId="45CCC2A8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65FE29" w14:textId="73DC32C1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FA6B5" w14:textId="1167D513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3643C1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B480B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7A31D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F9769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54642C9" w14:textId="014602E0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37CF601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F66E29" w14:textId="7FFFF910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47ED0704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6B330269" w14:textId="3D503F9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EF06DCF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154D3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3643C1" w14:paraId="2D15EEEF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AFAC61C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18F248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E257F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55F7F2" w14:textId="0956FCA5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6260" w:rsidRPr="003643C1" w14:paraId="76E7C7B7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D7C0F94" w14:textId="2B95791A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30BAB"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E712D" w:rsidRPr="003643C1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A30BAB"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30BAB"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5B6E88E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540B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6CF8F5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BB73C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7232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6C746A" w14:textId="19AB137B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61580" w14:textId="4257D3FD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3B8C6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5465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BF2A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290C1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C0DDB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0775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12AE18F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51C10B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B996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AD4F5D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3643C1" w14:paraId="4EB6CDA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E85FB9A" w14:textId="1CB1F9C2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512264E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542C4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C3313C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E8B9D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68B2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7F7985" w14:textId="39ACAEB1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D85A9" w14:textId="61BAE8BD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D6834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37B7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55A2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AF772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7B2B3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50C0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D1C6EB2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CF74EF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C5DF9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1FC43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6EA4" w:rsidRPr="003643C1" w14:paraId="6F84013D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4E5A16E" w14:textId="3F43DAD9" w:rsidR="007B6EA4" w:rsidRPr="003643C1" w:rsidRDefault="007B6EA4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686ECCCE" w14:textId="77777777" w:rsidR="007B6EA4" w:rsidRPr="003643C1" w:rsidRDefault="007B6EA4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6B5193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8257175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7E757C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63536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D73C0C" w14:textId="660427C2" w:rsidR="007B6EA4" w:rsidRPr="003643C1" w:rsidRDefault="007B6EA4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E0A0A" w14:textId="6765BB81" w:rsidR="007B6EA4" w:rsidRPr="003643C1" w:rsidRDefault="007B6EA4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83DC00" w14:textId="77777777" w:rsidR="007B6EA4" w:rsidRPr="003643C1" w:rsidRDefault="007B6EA4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9BD8F1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E99CC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BF17E0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03D474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2514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76D6049" w14:textId="77777777" w:rsidR="007B6EA4" w:rsidRPr="003643C1" w:rsidRDefault="007B6EA4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139946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EBFA94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8EC0A" w14:textId="77777777" w:rsidR="007B6EA4" w:rsidRPr="003643C1" w:rsidRDefault="007B6EA4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0368E" w:rsidRPr="003643C1" w14:paraId="19B58F44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3630778C" w14:textId="1DBD2B77" w:rsidR="0030368E" w:rsidRPr="003643C1" w:rsidRDefault="0030368E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3643C1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7C670F65" w14:textId="77777777" w:rsidR="0030368E" w:rsidRPr="003643C1" w:rsidRDefault="0030368E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A6002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D1E108" w14:textId="1ED01972" w:rsidR="0030368E" w:rsidRPr="003643C1" w:rsidRDefault="0030368E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B29B25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F1B2D9" w14:textId="306CEF46" w:rsidR="0030368E" w:rsidRPr="003643C1" w:rsidRDefault="0030368E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65A48EB" w14:textId="79E43C7E" w:rsidR="0030368E" w:rsidRPr="003643C1" w:rsidRDefault="0030368E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F68680" w14:textId="5E24277F" w:rsidR="0030368E" w:rsidRPr="003643C1" w:rsidRDefault="0030368E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2AED8" w14:textId="77777777" w:rsidR="0030368E" w:rsidRPr="003643C1" w:rsidRDefault="0030368E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A9D36" w14:textId="2C0C0F86" w:rsidR="0030368E" w:rsidRPr="003643C1" w:rsidRDefault="0030368E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A7E0D7D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D84B54" w14:textId="65BC6018" w:rsidR="0030368E" w:rsidRPr="003643C1" w:rsidRDefault="0030368E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CEA3F6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51B64" w14:textId="06BF5F73" w:rsidR="0030368E" w:rsidRPr="003643C1" w:rsidRDefault="0030368E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5A88B18" w14:textId="77777777" w:rsidR="0030368E" w:rsidRPr="003643C1" w:rsidRDefault="0030368E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ECE14C" w14:textId="76BD7360" w:rsidR="0030368E" w:rsidRPr="003643C1" w:rsidRDefault="0030368E" w:rsidP="003643C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38C08B0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3606F4" w14:textId="5D001758" w:rsidR="0030368E" w:rsidRPr="003643C1" w:rsidRDefault="0030368E" w:rsidP="003643C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1D6260" w:rsidRPr="003643C1" w14:paraId="6C4523F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545E843" w14:textId="77777777" w:rsidR="001D6260" w:rsidRPr="003643C1" w:rsidRDefault="001D6260" w:rsidP="003643C1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5EC33E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87CDBA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BEC4D6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61894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E9B0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DBB318" w14:textId="2A66F916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B8EF4" w14:textId="60AC523C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808A7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40924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837D28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947C1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69E35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337AD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55BBD518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1EACD1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CBB1B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6EA88D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6260" w:rsidRPr="003643C1" w14:paraId="1B5C6330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38135DC" w14:textId="77777777" w:rsidR="001D6260" w:rsidRPr="003643C1" w:rsidRDefault="001D6260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FC1A4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79C3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450056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ED099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99CC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4F2D61" w14:textId="6D3F4EA9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954A96" w14:textId="00727DC2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B0B79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D3F68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A55D2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37F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6A60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C2F3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7AAC0E32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A97D5D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3B338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34743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260" w:rsidRPr="003643C1" w14:paraId="6463700A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255FB3C" w14:textId="77777777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793FB9E" w14:textId="4A2BA38B" w:rsidR="001D6260" w:rsidRPr="003643C1" w:rsidRDefault="008105C8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224C0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8CA86DB" w14:textId="76F1F319" w:rsidR="001D6260" w:rsidRPr="003643C1" w:rsidRDefault="00747754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4246C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EEFB4" w14:textId="3B07F115" w:rsidR="001D6260" w:rsidRPr="003643C1" w:rsidRDefault="00747754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4EFEA36" w14:textId="5BC09A5E" w:rsidR="001D6260" w:rsidRPr="003643C1" w:rsidRDefault="001D6260" w:rsidP="003643C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162B2A" w14:textId="0377DF5D" w:rsidR="001D6260" w:rsidRPr="003643C1" w:rsidRDefault="00D76578" w:rsidP="003643C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474,110</w:t>
            </w:r>
          </w:p>
        </w:tc>
        <w:tc>
          <w:tcPr>
            <w:tcW w:w="270" w:type="dxa"/>
            <w:shd w:val="clear" w:color="auto" w:fill="auto"/>
          </w:tcPr>
          <w:p w14:paraId="0D829B44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B2B3C" w14:textId="7FB1C149" w:rsidR="001D6260" w:rsidRPr="003643C1" w:rsidRDefault="00D76578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474,110</w:t>
            </w:r>
          </w:p>
        </w:tc>
        <w:tc>
          <w:tcPr>
            <w:tcW w:w="236" w:type="dxa"/>
          </w:tcPr>
          <w:p w14:paraId="04068B1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12D996" w14:textId="2FAAF2DE" w:rsidR="001D6260" w:rsidRPr="003643C1" w:rsidRDefault="00747754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31F60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B76C23" w14:textId="61511A29" w:rsidR="001D6260" w:rsidRPr="003643C1" w:rsidRDefault="00D76578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474,110</w:t>
            </w:r>
          </w:p>
        </w:tc>
        <w:tc>
          <w:tcPr>
            <w:tcW w:w="304" w:type="dxa"/>
          </w:tcPr>
          <w:p w14:paraId="02BC6A83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4ED75E" w14:textId="27FCFE0D" w:rsidR="001D6260" w:rsidRPr="003643C1" w:rsidRDefault="00747754" w:rsidP="003643C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A8F85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4BB4CA" w14:textId="0EBC58BB" w:rsidR="001D6260" w:rsidRPr="003643C1" w:rsidRDefault="00D76578" w:rsidP="003643C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474,110</w:t>
            </w:r>
          </w:p>
        </w:tc>
      </w:tr>
      <w:tr w:rsidR="0030368E" w:rsidRPr="003643C1" w14:paraId="5F0B0B93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1757B40C" w14:textId="54AF884D" w:rsidR="0030368E" w:rsidRPr="003643C1" w:rsidRDefault="0030368E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1AA2F2E6" w14:textId="77777777" w:rsidR="0030368E" w:rsidRPr="003643C1" w:rsidRDefault="0030368E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4D206B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1E191EC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5A7D7B1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0A4352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C5661A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EAA799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2C5C3D" w14:textId="77777777" w:rsidR="0030368E" w:rsidRPr="003643C1" w:rsidRDefault="0030368E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DB912F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5DB02F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3CDB83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BDDB4C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92E0FA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2CDC604" w14:textId="77777777" w:rsidR="0030368E" w:rsidRPr="003643C1" w:rsidRDefault="0030368E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B325035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43BE967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7600D8" w14:textId="77777777" w:rsidR="0030368E" w:rsidRPr="003643C1" w:rsidRDefault="0030368E" w:rsidP="003643C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1501" w:rsidRPr="003643C1" w14:paraId="285AEE69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55CE147C" w14:textId="6D0CCE82" w:rsidR="00311501" w:rsidRPr="003643C1" w:rsidRDefault="00311501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43C1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5DF4C59E" w14:textId="77777777" w:rsidR="00311501" w:rsidRPr="003643C1" w:rsidRDefault="00311501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2700C5" w14:textId="77777777" w:rsidR="00311501" w:rsidRPr="003643C1" w:rsidRDefault="00311501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564BA" w14:textId="1B21F5E7" w:rsidR="00311501" w:rsidRPr="003643C1" w:rsidRDefault="00D76578" w:rsidP="003643C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4,304</w:t>
            </w:r>
          </w:p>
        </w:tc>
        <w:tc>
          <w:tcPr>
            <w:tcW w:w="270" w:type="dxa"/>
          </w:tcPr>
          <w:p w14:paraId="58060145" w14:textId="77777777" w:rsidR="00311501" w:rsidRPr="003643C1" w:rsidRDefault="00311501" w:rsidP="003643C1">
            <w:pPr>
              <w:pStyle w:val="acctfourfigures"/>
              <w:tabs>
                <w:tab w:val="clear" w:pos="765"/>
                <w:tab w:val="decimal" w:pos="522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0B0637" w14:textId="489F6A76" w:rsidR="00311501" w:rsidRPr="003643C1" w:rsidRDefault="00311501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1129C2" w14:textId="4E88CC1B" w:rsidR="00311501" w:rsidRPr="003643C1" w:rsidRDefault="00311501" w:rsidP="003643C1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6B9BC4" w14:textId="29D8BDB5" w:rsidR="00311501" w:rsidRPr="003643C1" w:rsidRDefault="00311501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39707" w14:textId="77777777" w:rsidR="00311501" w:rsidRPr="003643C1" w:rsidRDefault="00311501" w:rsidP="003643C1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05C5E1" w14:textId="333E849B" w:rsidR="00311501" w:rsidRPr="003643C1" w:rsidRDefault="00D76578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4,304</w:t>
            </w:r>
          </w:p>
        </w:tc>
        <w:tc>
          <w:tcPr>
            <w:tcW w:w="236" w:type="dxa"/>
          </w:tcPr>
          <w:p w14:paraId="74851683" w14:textId="77777777" w:rsidR="00311501" w:rsidRPr="003643C1" w:rsidRDefault="00311501" w:rsidP="003643C1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0BD8E43" w14:textId="443B6D9B" w:rsidR="00311501" w:rsidRPr="003643C1" w:rsidRDefault="00311501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075EC1" w14:textId="77777777" w:rsidR="00311501" w:rsidRPr="003643C1" w:rsidRDefault="00311501" w:rsidP="003643C1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CCAF7B6" w14:textId="0071FCA6" w:rsidR="00311501" w:rsidRPr="003643C1" w:rsidRDefault="00D76578" w:rsidP="003643C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4,304</w:t>
            </w:r>
          </w:p>
        </w:tc>
        <w:tc>
          <w:tcPr>
            <w:tcW w:w="304" w:type="dxa"/>
          </w:tcPr>
          <w:p w14:paraId="118E0D03" w14:textId="77777777" w:rsidR="00311501" w:rsidRPr="003643C1" w:rsidRDefault="00311501" w:rsidP="003643C1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6" w:type="dxa"/>
          </w:tcPr>
          <w:p w14:paraId="1195E45D" w14:textId="15E2EC84" w:rsidR="00311501" w:rsidRPr="003643C1" w:rsidRDefault="00311501" w:rsidP="003643C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668712" w14:textId="77777777" w:rsidR="00311501" w:rsidRPr="003643C1" w:rsidRDefault="00311501" w:rsidP="003643C1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589BB8" w14:textId="2FF62F54" w:rsidR="00311501" w:rsidRPr="003643C1" w:rsidRDefault="00D76578" w:rsidP="003643C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4,304</w:t>
            </w:r>
          </w:p>
        </w:tc>
      </w:tr>
    </w:tbl>
    <w:p w14:paraId="43B713CF" w14:textId="77777777" w:rsidR="001C2C6A" w:rsidRPr="003643C1" w:rsidRDefault="001C2C6A" w:rsidP="003643C1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p w14:paraId="68CCE1D3" w14:textId="3D9D66C6" w:rsidR="001C2C6A" w:rsidRPr="003643C1" w:rsidRDefault="001C2C6A" w:rsidP="003643C1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Pr="003643C1">
        <w:rPr>
          <w:rFonts w:ascii="Angsana New" w:hAnsi="Angsana New"/>
          <w:spacing w:val="-6"/>
          <w:sz w:val="28"/>
          <w:szCs w:val="28"/>
          <w:lang w:val="en-US" w:bidi="th-TH"/>
        </w:rPr>
        <w:t xml:space="preserve">30 </w:t>
      </w:r>
      <w:r w:rsidR="009E712D" w:rsidRPr="003643C1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กันยายน</w:t>
      </w:r>
      <w:r w:rsidRPr="003643C1">
        <w:rPr>
          <w:rFonts w:ascii="Angsana New" w:hAnsi="Angsana New"/>
          <w:spacing w:val="-6"/>
          <w:sz w:val="28"/>
          <w:szCs w:val="28"/>
          <w:cs/>
          <w:lang w:val="en-US" w:bidi="th-TH"/>
        </w:rPr>
        <w:t xml:space="preserve"> </w:t>
      </w:r>
      <w:r w:rsidRPr="003643C1">
        <w:rPr>
          <w:rFonts w:ascii="Angsana New" w:hAnsi="Angsana New"/>
          <w:spacing w:val="-6"/>
          <w:sz w:val="28"/>
          <w:szCs w:val="28"/>
          <w:lang w:val="en-US" w:bidi="th-TH"/>
        </w:rPr>
        <w:t xml:space="preserve">2564 </w:t>
      </w:r>
      <w:r w:rsidRPr="003643C1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กลุ่มบริษัทมี</w:t>
      </w:r>
      <w:r w:rsidRPr="003643C1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3643C1">
        <w:rPr>
          <w:rFonts w:ascii="Angsana New" w:hAnsi="Angsana New" w:hint="cs"/>
          <w:sz w:val="28"/>
          <w:szCs w:val="28"/>
          <w:cs/>
        </w:rPr>
        <w:t>ล่วงหน้า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="00ED7671" w:rsidRPr="003643C1">
        <w:rPr>
          <w:rFonts w:ascii="Angsana New" w:hAnsi="Angsana New"/>
          <w:sz w:val="28"/>
          <w:szCs w:val="28"/>
          <w:lang w:bidi="th-TH"/>
        </w:rPr>
        <w:t>7.24</w:t>
      </w:r>
      <w:r w:rsidRPr="003643C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="00303859" w:rsidRPr="00303859">
        <w:rPr>
          <w:rFonts w:ascii="Angsana New" w:hAnsi="Angsana New"/>
          <w:sz w:val="28"/>
          <w:szCs w:val="28"/>
          <w:lang w:val="en-US" w:bidi="th-TH"/>
        </w:rPr>
        <w:t>(</w:t>
      </w:r>
      <w:r w:rsidR="00303859" w:rsidRPr="00303859">
        <w:rPr>
          <w:rFonts w:ascii="Angsana New" w:hAnsi="Angsana New" w:hint="cs"/>
          <w:sz w:val="28"/>
          <w:szCs w:val="28"/>
          <w:cs/>
          <w:lang w:val="en-US" w:bidi="th-TH"/>
        </w:rPr>
        <w:t>เทียบเท่าเงินบาท</w:t>
      </w:r>
      <w:r w:rsidR="00303859" w:rsidRPr="0030385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303859" w:rsidRPr="00303859">
        <w:rPr>
          <w:rFonts w:ascii="Angsana New" w:hAnsi="Angsana New"/>
          <w:sz w:val="28"/>
          <w:szCs w:val="28"/>
          <w:lang w:val="en-US" w:bidi="th-TH"/>
        </w:rPr>
        <w:t xml:space="preserve">244.52 </w:t>
      </w:r>
      <w:r w:rsidR="00303859" w:rsidRPr="00303859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="00303859" w:rsidRPr="00303859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7FAD93FC" w14:textId="77777777" w:rsidR="009774C8" w:rsidRPr="003643C1" w:rsidRDefault="006751F5" w:rsidP="003643C1">
      <w:pPr>
        <w:rPr>
          <w:cs/>
        </w:rPr>
      </w:pPr>
      <w:r w:rsidRPr="003643C1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3643C1" w14:paraId="0705DD1C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093500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42FDC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3C0E2DF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D6260" w:rsidRPr="003643C1" w14:paraId="5D79175C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7004222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F5C65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02C746C9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F3499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5D59EA29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3643C1" w14:paraId="6E45E83F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98216EA" w14:textId="77777777" w:rsidR="001D6260" w:rsidRPr="003643C1" w:rsidRDefault="001D6260" w:rsidP="003643C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EB5D776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117BC83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6A79D9F" w14:textId="77777777" w:rsidR="001D6260" w:rsidRPr="003643C1" w:rsidRDefault="001D6260" w:rsidP="003643C1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756A0CC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6394C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44E4DC8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B0AEF2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85E6B6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3643C1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0C6C1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5D6DE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F10ED1E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7659C5F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202CC7BF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0F7BF0E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6B695FAA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4487E608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90A2B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BE155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3643C1" w14:paraId="33240A68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AEBAED4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E9EAAE6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EEFA6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0CB90D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75EC" w:rsidRPr="003643C1" w14:paraId="4F927057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8AFF3CD" w14:textId="613066B6" w:rsidR="00BD75EC" w:rsidRPr="003643C1" w:rsidRDefault="00BD75EC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3643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</w:tcPr>
          <w:p w14:paraId="6128C5E7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3D253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8CA1B01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C7AD5C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68C42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3B071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8B798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C24C93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0041A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45783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FDF6A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EB1289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32C8A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25489DAD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D5C053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401F1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F6C28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3643C1" w14:paraId="2BF145C0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3FECA0A2" w14:textId="77777777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3DB4E53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58C07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ADB4CF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23CBF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54735C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DA65D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81C5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880AEF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182AF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461A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E921D8D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848FAD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88B77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5F22A7D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654DF5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108F5F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FD07A5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3643C1" w14:paraId="450D0072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620DA5CC" w14:textId="77777777" w:rsidR="001D6260" w:rsidRPr="003643C1" w:rsidRDefault="001D6260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409E7527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011E2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7EF895A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7515D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D3B24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6AE0E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42BD9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70CC48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9D25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7AB9F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BAFE64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22F54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27C44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EA20027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7ECDDF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0D1CA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310580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3643C1" w14:paraId="5AFE5933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1ED6E657" w14:textId="77777777" w:rsidR="001D6260" w:rsidRPr="003643C1" w:rsidRDefault="001D6260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3643C1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354F51AD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FD2AEC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6467B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ECACDA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B0165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354E33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9D7AE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0425C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7EB2D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49FBFC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8C9DF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95E04F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AF1A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74A60516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01E004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9FD4AD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52C993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D75EC" w:rsidRPr="003643C1" w14:paraId="6D14F111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7E57F709" w14:textId="3F869D8B" w:rsidR="00BD75EC" w:rsidRPr="003643C1" w:rsidRDefault="00BD75EC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43C1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FAD0BA2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A406F6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AC05A7" w14:textId="2A56BA8F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1619BE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A7BF25" w14:textId="5C3FCA5A" w:rsidR="00BD75EC" w:rsidRPr="003643C1" w:rsidRDefault="00BD75EC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65CC56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0F08BD" w14:textId="04C21DD3" w:rsidR="00BD75EC" w:rsidRPr="003643C1" w:rsidRDefault="00BD75EC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F3D90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797D61" w14:textId="2874647D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236" w:type="dxa"/>
          </w:tcPr>
          <w:p w14:paraId="57CBB15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C5EBB1B" w14:textId="30550DA3" w:rsidR="00BD75EC" w:rsidRPr="003643C1" w:rsidRDefault="00BD75EC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93CE19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A7FF9A" w14:textId="6F8F95BF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304" w:type="dxa"/>
          </w:tcPr>
          <w:p w14:paraId="7B05A04B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1E345EC" w14:textId="6B488AA3" w:rsidR="00BD75EC" w:rsidRPr="003643C1" w:rsidRDefault="00BD75EC" w:rsidP="003643C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E3F2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C8D160" w14:textId="58FB79D6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</w:tr>
      <w:tr w:rsidR="00BD75EC" w:rsidRPr="003643C1" w14:paraId="31347C7D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7EF774A5" w14:textId="10AFCE64" w:rsidR="00BD75EC" w:rsidRPr="003643C1" w:rsidRDefault="00BD75EC" w:rsidP="003643C1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3643C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642D9A5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A48AF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3576F" w14:textId="5FEF0747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FEDF7F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4FADBB" w14:textId="770C92BD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56C8AC5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82B11" w14:textId="5257117C" w:rsidR="00BD75EC" w:rsidRPr="003643C1" w:rsidRDefault="00BD75EC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E9247C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985E2" w14:textId="1AC64E34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</w:t>
            </w:r>
          </w:p>
        </w:tc>
        <w:tc>
          <w:tcPr>
            <w:tcW w:w="236" w:type="dxa"/>
          </w:tcPr>
          <w:p w14:paraId="7C020AF6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6B73B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43AA3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E605B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F76932C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02F900B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9C239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0E7F3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3643C1" w14:paraId="40CBD145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AB0D649" w14:textId="77777777" w:rsidR="001D6260" w:rsidRPr="003643C1" w:rsidRDefault="001D6260" w:rsidP="003643C1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D19A9C7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93096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D045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FC7FE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3BC4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9BC5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B5B2E5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0CDC06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C61C30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D8385CA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9B04A3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1CADF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4A080F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11241DEA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319C543A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58141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07296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6260" w:rsidRPr="003643C1" w14:paraId="4D38E69D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66282C24" w14:textId="77777777" w:rsidR="001D6260" w:rsidRPr="003643C1" w:rsidRDefault="001D6260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E324662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C2E74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52E97A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7CE93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0BAD0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F9114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790D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1BE0EC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907CE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B14621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04D53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74814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0B35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563D3167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049D0EC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4C409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05663A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5EC" w:rsidRPr="003643C1" w14:paraId="54CA9C39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1AF3E7AF" w14:textId="77777777" w:rsidR="00BD75EC" w:rsidRPr="003643C1" w:rsidRDefault="00BD75EC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1A0BE577" w14:textId="07288164" w:rsidR="00BD75EC" w:rsidRPr="003643C1" w:rsidRDefault="008105C8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56EC53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591D283" w14:textId="6B141C12" w:rsidR="00BD75EC" w:rsidRPr="003643C1" w:rsidRDefault="00BD75EC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645B027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83835D" w14:textId="0B4EC653" w:rsidR="00BD75EC" w:rsidRPr="003643C1" w:rsidRDefault="00BD75EC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534D4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C90D2B" w14:textId="4DFC1C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70" w:type="dxa"/>
            <w:shd w:val="clear" w:color="auto" w:fill="auto"/>
          </w:tcPr>
          <w:p w14:paraId="3C0AD2B5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424A6B" w14:textId="421ADB3B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36" w:type="dxa"/>
          </w:tcPr>
          <w:p w14:paraId="382D8F96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EA477B" w14:textId="47FE2661" w:rsidR="00BD75EC" w:rsidRPr="003643C1" w:rsidRDefault="00BD75EC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C5194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682365" w14:textId="092BC879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304" w:type="dxa"/>
          </w:tcPr>
          <w:p w14:paraId="0E22A8AB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2AD6CD4" w14:textId="47DCD2A6" w:rsidR="00BD75EC" w:rsidRPr="003643C1" w:rsidRDefault="00BD75EC" w:rsidP="003643C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234F083" w14:textId="7D8A136D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B8FDB" w14:textId="351836BB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</w:tr>
    </w:tbl>
    <w:p w14:paraId="5FCD5703" w14:textId="59853682" w:rsidR="0058793F" w:rsidRPr="003643C1" w:rsidRDefault="00BE714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3643C1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BD75EC" w:rsidRPr="003643C1" w14:paraId="759AC9EF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A1ABFBC" w14:textId="77777777" w:rsidR="00BD75EC" w:rsidRPr="003643C1" w:rsidRDefault="00BD75EC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3A6EE8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0FBD8B6F" w14:textId="106EB4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643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D75EC" w:rsidRPr="003643C1" w14:paraId="2F39613D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E41C0E5" w14:textId="77777777" w:rsidR="00BD75EC" w:rsidRPr="003643C1" w:rsidRDefault="00BD75EC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9200C2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3B33FE13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4A6F272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3AFED90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75EC" w:rsidRPr="003643C1" w14:paraId="04876BF9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7543647" w14:textId="77777777" w:rsidR="00BD75EC" w:rsidRPr="003643C1" w:rsidRDefault="00BD75EC" w:rsidP="003643C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4B328D3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831D0C3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22A5D3" w14:textId="77777777" w:rsidR="00BD75EC" w:rsidRPr="003643C1" w:rsidRDefault="00BD75EC" w:rsidP="003643C1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407973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A801CE7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18196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935561F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5BC33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3643C1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1E1AA" w14:textId="77777777" w:rsidR="00BD75EC" w:rsidRPr="003643C1" w:rsidRDefault="00BD75EC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BB4199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5D07AC0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A01EE5D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7226516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8CEE23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129872D5" w14:textId="77777777" w:rsidR="00BD75EC" w:rsidRPr="003643C1" w:rsidRDefault="00BD75EC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7D7A1F1B" w14:textId="77777777" w:rsidR="00BD75EC" w:rsidRPr="003643C1" w:rsidRDefault="00BD75EC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510844D2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45096D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75EC" w:rsidRPr="003643C1" w14:paraId="27417844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A45ECF9" w14:textId="77777777" w:rsidR="00BD75EC" w:rsidRPr="003643C1" w:rsidRDefault="00BD75EC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7A0EB2B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36A9AE1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2BC45D71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75EC" w:rsidRPr="003643C1" w14:paraId="67AC0FBC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15AF95BB" w14:textId="5F35D022" w:rsidR="00BD75EC" w:rsidRPr="003643C1" w:rsidRDefault="00BD75EC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3643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</w:tcPr>
          <w:p w14:paraId="0C0FF649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680FB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22F6DA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08E131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ED2B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657D67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88E5F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EAC67D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CD851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8DCB1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B7317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F180C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E6A811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2CA501E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7074B9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33AD7A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6F80C7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3643C1" w14:paraId="71F5EE21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4EE48E08" w14:textId="77777777" w:rsidR="00BD75EC" w:rsidRPr="003643C1" w:rsidRDefault="00BD75EC" w:rsidP="003643C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129A54B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B706A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987681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B24839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9A05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D8866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A875E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10FDE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8A7A6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6E1E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95AAD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C7FC5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2816E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10292F3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CC4C9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AA42929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6CBC29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3643C1" w14:paraId="5B96FE13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2BD53D0" w14:textId="77777777" w:rsidR="00BD75EC" w:rsidRPr="003643C1" w:rsidRDefault="00BD75EC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344514BA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38E5F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DAD64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45C09D6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F223B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502C0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B68DA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65B3B5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AC17B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17D0E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B70C6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64CD3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21E7C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CC6E3D0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1E86E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29BAF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F72D7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3643C1" w14:paraId="486BEED6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4A9DF751" w14:textId="77777777" w:rsidR="00BD75EC" w:rsidRPr="003643C1" w:rsidRDefault="00BD75EC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3643C1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2925C527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09442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87937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30D7C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D3CDA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F866FD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7E6173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D75C2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4B6C6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048B0FA7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E437C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3CE3B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FA0C66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CBA8230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A21632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6DE672D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D1671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D75EC" w:rsidRPr="003643C1" w14:paraId="3B8DAB44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6FB664A7" w14:textId="77777777" w:rsidR="00BD75EC" w:rsidRPr="003643C1" w:rsidRDefault="00BD75EC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3643C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43C1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43403D80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84217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443B1" w14:textId="00D7B95D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28A5D45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0BF6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F4B1D5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B28846" w14:textId="6DCF9CA8" w:rsidR="00BD75EC" w:rsidRPr="003643C1" w:rsidRDefault="00BD75EC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2B946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A9616" w14:textId="5FA0857E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56CC93F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548F79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10BF4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876BC7" w14:textId="2B3340C0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304" w:type="dxa"/>
          </w:tcPr>
          <w:p w14:paraId="333E73DE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DEFE12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9E758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80F3C6B" w14:textId="48C99481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BD75EC" w:rsidRPr="003643C1" w14:paraId="13D273D6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44F013BD" w14:textId="77777777" w:rsidR="00BD75EC" w:rsidRPr="003643C1" w:rsidRDefault="00BD75EC" w:rsidP="003643C1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3643C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93210CD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BB6BD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24784F" w14:textId="088E4800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7F2855C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7070E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79A899F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6CA0E" w14:textId="7BF2FBA8" w:rsidR="00BD75EC" w:rsidRPr="003643C1" w:rsidRDefault="00BD75EC" w:rsidP="003643C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25FB6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EC726" w14:textId="16BD71A4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236" w:type="dxa"/>
          </w:tcPr>
          <w:p w14:paraId="75EAC45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A7BE92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ACF84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BCA317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0BC97C28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BACB2F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B5B9769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3CC688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3643C1" w14:paraId="07EE3C36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BB29117" w14:textId="77777777" w:rsidR="00BD75EC" w:rsidRPr="003643C1" w:rsidRDefault="00BD75EC" w:rsidP="003643C1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C74E99C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32DFB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BE15E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559FF67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A7E1C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8D03C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BD5DE01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28C81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AC4F6E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1418F34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B1FA51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0C5B9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25E3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7A860E6B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3E40AE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E83B083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1774F1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75EC" w:rsidRPr="003643C1" w14:paraId="127054C1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5988A46E" w14:textId="77777777" w:rsidR="00BD75EC" w:rsidRPr="003643C1" w:rsidRDefault="00BD75EC" w:rsidP="003643C1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A18EE5E" w14:textId="77777777" w:rsidR="00BD75EC" w:rsidRPr="003643C1" w:rsidRDefault="00BD75EC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7D8741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FBAB329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7810F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FFB9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D2E516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AB36AF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5DD288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2881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D0BCEA5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903663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73F58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9F6827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3F6B82C7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A84D846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69AFF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8FD1C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5EC" w:rsidRPr="003643C1" w14:paraId="40613DBB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7A703B43" w14:textId="77777777" w:rsidR="00BD75EC" w:rsidRPr="003643C1" w:rsidRDefault="00BD75EC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3E9E80A9" w14:textId="53B39359" w:rsidR="00BD75EC" w:rsidRPr="003643C1" w:rsidRDefault="008105C8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1BAAF0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51D9A55D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A9CA5C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C502A3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03118B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C4AB62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70" w:type="dxa"/>
            <w:shd w:val="clear" w:color="auto" w:fill="auto"/>
          </w:tcPr>
          <w:p w14:paraId="3DEF96AF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74876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36" w:type="dxa"/>
          </w:tcPr>
          <w:p w14:paraId="307A3283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AF08DC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7AE780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0FF0CA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304" w:type="dxa"/>
          </w:tcPr>
          <w:p w14:paraId="0D9566AE" w14:textId="77777777" w:rsidR="00BD75EC" w:rsidRPr="003643C1" w:rsidRDefault="00BD75EC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790C6E7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2B4D68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0455F2E" w14:textId="77777777" w:rsidR="00BD75EC" w:rsidRPr="003643C1" w:rsidRDefault="00BD75EC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</w:tr>
    </w:tbl>
    <w:p w14:paraId="6979DCE2" w14:textId="77777777" w:rsidR="00BE7149" w:rsidRPr="003643C1" w:rsidRDefault="00BE7149" w:rsidP="003643C1"/>
    <w:p w14:paraId="2BDDF246" w14:textId="4FEA18FF" w:rsidR="00BE7149" w:rsidRPr="003643C1" w:rsidRDefault="00BE7149" w:rsidP="003643C1"/>
    <w:p w14:paraId="6796CCBC" w14:textId="0C43E0D2" w:rsidR="006751F5" w:rsidRPr="003643C1" w:rsidRDefault="006751F5" w:rsidP="003643C1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24"/>
          <w:szCs w:val="24"/>
          <w:lang w:val="en-US" w:bidi="th-TH"/>
        </w:rPr>
        <w:sectPr w:rsidR="006751F5" w:rsidRPr="003643C1" w:rsidSect="005547CE"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3AF31DD1" w14:textId="69A7F0DA" w:rsidR="00820F68" w:rsidRPr="003643C1" w:rsidRDefault="00820F68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297ED1C0" w:rsidR="00D8286C" w:rsidRPr="003643C1" w:rsidRDefault="00D8286C" w:rsidP="003643C1">
      <w:pPr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3060"/>
      </w:tblGrid>
      <w:tr w:rsidR="00C04687" w:rsidRPr="003643C1" w14:paraId="4E7CA5C8" w14:textId="77777777" w:rsidTr="008A305D">
        <w:trPr>
          <w:cantSplit/>
          <w:tblHeader/>
        </w:trPr>
        <w:tc>
          <w:tcPr>
            <w:tcW w:w="5040" w:type="dxa"/>
            <w:vAlign w:val="bottom"/>
          </w:tcPr>
          <w:p w14:paraId="5B358166" w14:textId="4D10058A" w:rsidR="00C04687" w:rsidRPr="003643C1" w:rsidRDefault="00C04687" w:rsidP="003643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E712D" w:rsidRPr="003643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กันยายน 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EB1FB06" w14:textId="77777777" w:rsidR="00C04687" w:rsidRPr="003643C1" w:rsidRDefault="00C04687" w:rsidP="003643C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vAlign w:val="bottom"/>
          </w:tcPr>
          <w:p w14:paraId="7CF7EE44" w14:textId="77777777" w:rsidR="00C04687" w:rsidRPr="003643C1" w:rsidRDefault="00C04687" w:rsidP="003643C1">
            <w:pPr>
              <w:pStyle w:val="acctmergecolhdg"/>
              <w:spacing w:line="240" w:lineRule="auto"/>
              <w:ind w:left="-166" w:right="-168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  <w:r w:rsidRPr="003643C1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รวม</w:t>
            </w:r>
            <w:r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/ </w:t>
            </w:r>
            <w:r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687" w:rsidRPr="003643C1" w14:paraId="08D34B93" w14:textId="77777777" w:rsidTr="008A305D">
        <w:trPr>
          <w:cantSplit/>
        </w:trPr>
        <w:tc>
          <w:tcPr>
            <w:tcW w:w="5040" w:type="dxa"/>
          </w:tcPr>
          <w:p w14:paraId="1EF0C5E5" w14:textId="77777777" w:rsidR="00C04687" w:rsidRPr="003643C1" w:rsidRDefault="00C04687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E4ACAC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00C10B18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04687" w:rsidRPr="003643C1" w14:paraId="47B283B1" w14:textId="77777777" w:rsidTr="008A305D">
        <w:trPr>
          <w:cantSplit/>
        </w:trPr>
        <w:tc>
          <w:tcPr>
            <w:tcW w:w="5040" w:type="dxa"/>
          </w:tcPr>
          <w:p w14:paraId="2D06EE31" w14:textId="1257E251" w:rsidR="00C04687" w:rsidRPr="003643C1" w:rsidRDefault="00C04687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14:paraId="7DEC9E15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797990BC" w14:textId="062D7BEA" w:rsidR="00C04687" w:rsidRPr="003643C1" w:rsidRDefault="00C04687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4687" w:rsidRPr="003643C1" w14:paraId="3742F291" w14:textId="77777777" w:rsidTr="008A305D">
        <w:trPr>
          <w:cantSplit/>
        </w:trPr>
        <w:tc>
          <w:tcPr>
            <w:tcW w:w="5040" w:type="dxa"/>
          </w:tcPr>
          <w:p w14:paraId="05F89489" w14:textId="50920116" w:rsidR="00C04687" w:rsidRPr="003643C1" w:rsidRDefault="00C04687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2C66F163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04471D7D" w14:textId="6DC3EA48" w:rsidR="00C04687" w:rsidRPr="003643C1" w:rsidRDefault="001676D8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7,217</w:t>
            </w:r>
          </w:p>
        </w:tc>
      </w:tr>
      <w:tr w:rsidR="00C04687" w:rsidRPr="003643C1" w14:paraId="1508C2C6" w14:textId="77777777" w:rsidTr="00C04687">
        <w:trPr>
          <w:cantSplit/>
        </w:trPr>
        <w:tc>
          <w:tcPr>
            <w:tcW w:w="5040" w:type="dxa"/>
          </w:tcPr>
          <w:p w14:paraId="0BAF4F4D" w14:textId="0C4083A9" w:rsidR="00C04687" w:rsidRPr="003643C1" w:rsidRDefault="00C04687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F82007B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95961C7" w14:textId="4328BF0F" w:rsidR="00C04687" w:rsidRPr="003643C1" w:rsidRDefault="001676D8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3,342</w:t>
            </w:r>
          </w:p>
        </w:tc>
      </w:tr>
      <w:tr w:rsidR="00C04687" w:rsidRPr="003643C1" w14:paraId="7F062976" w14:textId="77777777" w:rsidTr="00C04687">
        <w:trPr>
          <w:cantSplit/>
        </w:trPr>
        <w:tc>
          <w:tcPr>
            <w:tcW w:w="5040" w:type="dxa"/>
          </w:tcPr>
          <w:p w14:paraId="54BCEA70" w14:textId="220795A1" w:rsidR="00C04687" w:rsidRPr="003643C1" w:rsidRDefault="00C04687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E7AB29C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double" w:sz="4" w:space="0" w:color="auto"/>
            </w:tcBorders>
          </w:tcPr>
          <w:p w14:paraId="74230866" w14:textId="2EB0DEE4" w:rsidR="00C04687" w:rsidRPr="003643C1" w:rsidRDefault="001676D8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10,559</w:t>
            </w:r>
          </w:p>
        </w:tc>
      </w:tr>
      <w:tr w:rsidR="00C04687" w:rsidRPr="003643C1" w14:paraId="19E6841C" w14:textId="77777777" w:rsidTr="00C04687">
        <w:trPr>
          <w:cantSplit/>
        </w:trPr>
        <w:tc>
          <w:tcPr>
            <w:tcW w:w="5040" w:type="dxa"/>
          </w:tcPr>
          <w:p w14:paraId="40126C76" w14:textId="77777777" w:rsidR="00C04687" w:rsidRPr="003643C1" w:rsidRDefault="00C04687" w:rsidP="003643C1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DD7B6EC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060" w:type="dxa"/>
            <w:tcBorders>
              <w:top w:val="double" w:sz="4" w:space="0" w:color="auto"/>
            </w:tcBorders>
          </w:tcPr>
          <w:p w14:paraId="77913D38" w14:textId="77777777" w:rsidR="00C04687" w:rsidRPr="003643C1" w:rsidRDefault="00C04687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04687" w:rsidRPr="003643C1" w14:paraId="4397E6FB" w14:textId="77777777" w:rsidTr="008A305D">
        <w:trPr>
          <w:cantSplit/>
        </w:trPr>
        <w:tc>
          <w:tcPr>
            <w:tcW w:w="5040" w:type="dxa"/>
          </w:tcPr>
          <w:p w14:paraId="0E73D447" w14:textId="3D789DE7" w:rsidR="00C04687" w:rsidRPr="003643C1" w:rsidRDefault="00C04687" w:rsidP="003643C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0CA36FE1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7507B42C" w14:textId="77777777" w:rsidR="00C04687" w:rsidRPr="003643C1" w:rsidRDefault="00C04687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4687" w:rsidRPr="003643C1" w14:paraId="29FFEE33" w14:textId="77777777" w:rsidTr="008A305D">
        <w:trPr>
          <w:cantSplit/>
        </w:trPr>
        <w:tc>
          <w:tcPr>
            <w:tcW w:w="5040" w:type="dxa"/>
          </w:tcPr>
          <w:p w14:paraId="6AF0A1D5" w14:textId="4A0A04B9" w:rsidR="00C04687" w:rsidRPr="003643C1" w:rsidRDefault="00C04687" w:rsidP="003643C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260" w:type="dxa"/>
          </w:tcPr>
          <w:p w14:paraId="2C7D4956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5D7343E1" w14:textId="2D6EB682" w:rsidR="00C04687" w:rsidRPr="003643C1" w:rsidRDefault="00D92DB3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 w:bidi="th-TH"/>
              </w:rPr>
              <w:t>29,603</w:t>
            </w:r>
          </w:p>
        </w:tc>
      </w:tr>
      <w:tr w:rsidR="00C04687" w:rsidRPr="003643C1" w14:paraId="48C086D3" w14:textId="77777777" w:rsidTr="00C04687">
        <w:trPr>
          <w:cantSplit/>
        </w:trPr>
        <w:tc>
          <w:tcPr>
            <w:tcW w:w="5040" w:type="dxa"/>
          </w:tcPr>
          <w:p w14:paraId="2672FFD5" w14:textId="7D640CD0" w:rsidR="00C04687" w:rsidRPr="003643C1" w:rsidRDefault="00C04687" w:rsidP="00364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14:paraId="24CD62C0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76522774" w14:textId="3CEA5F9F" w:rsidR="00C04687" w:rsidRPr="003643C1" w:rsidRDefault="001676D8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4,370</w:t>
            </w:r>
          </w:p>
        </w:tc>
      </w:tr>
      <w:tr w:rsidR="00C04687" w:rsidRPr="003643C1" w14:paraId="0957C5E7" w14:textId="77777777" w:rsidTr="00C04687">
        <w:trPr>
          <w:cantSplit/>
        </w:trPr>
        <w:tc>
          <w:tcPr>
            <w:tcW w:w="5040" w:type="dxa"/>
          </w:tcPr>
          <w:p w14:paraId="0F713668" w14:textId="085B1E2F" w:rsidR="00C04687" w:rsidRPr="003643C1" w:rsidRDefault="00C04687" w:rsidP="003643C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540EB3B" w14:textId="77777777" w:rsidR="00C04687" w:rsidRPr="003643C1" w:rsidRDefault="00C04687" w:rsidP="0036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double" w:sz="4" w:space="0" w:color="auto"/>
            </w:tcBorders>
          </w:tcPr>
          <w:p w14:paraId="268CF9CC" w14:textId="4546A9BC" w:rsidR="00C04687" w:rsidRPr="003643C1" w:rsidRDefault="00CF5157" w:rsidP="003643C1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</w:t>
            </w:r>
            <w:r w:rsidR="00D92DB3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</w:t>
            </w: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17637DF7" w14:textId="77777777" w:rsidR="00762550" w:rsidRPr="003643C1" w:rsidRDefault="0076255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2E88D71D" w14:textId="722BD024" w:rsidR="00905F3F" w:rsidRPr="007C4F1C" w:rsidRDefault="00205AE7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val="en-US" w:bidi="th-TH"/>
        </w:rPr>
      </w:pPr>
      <w:r w:rsidRPr="003643C1">
        <w:rPr>
          <w:rFonts w:ascii="Angsana New" w:hAnsi="Angsana New" w:hint="cs"/>
          <w:spacing w:val="-6"/>
          <w:sz w:val="28"/>
          <w:szCs w:val="28"/>
          <w:cs/>
        </w:rPr>
        <w:t>กลุ่ม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บริษัทมีภาระผูกพันกับ</w:t>
      </w:r>
      <w:r w:rsidR="00CB229A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สถาบันการเงิน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3643C1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และบริษัทเอกชน</w:t>
      </w:r>
      <w:r w:rsidRPr="003643C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B618C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</w:t>
      </w:r>
      <w:r w:rsidR="00E36DDC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หนังสือค้ำประกันบริษัทให้แก่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กรมศุลกากร</w:t>
      </w:r>
    </w:p>
    <w:p w14:paraId="638CC7EB" w14:textId="684D5A80" w:rsidR="006755A6" w:rsidRPr="004109E6" w:rsidRDefault="006755A6" w:rsidP="003643C1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 w:eastAsia="x-none"/>
        </w:rPr>
      </w:pPr>
    </w:p>
    <w:sectPr w:rsidR="006755A6" w:rsidRPr="004109E6" w:rsidSect="00E46D1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3D46E" w14:textId="77777777" w:rsidR="00DD0DAC" w:rsidRDefault="00DD0DAC" w:rsidP="00900EE2">
      <w:r>
        <w:separator/>
      </w:r>
    </w:p>
  </w:endnote>
  <w:endnote w:type="continuationSeparator" w:id="0">
    <w:p w14:paraId="48FF42B1" w14:textId="77777777" w:rsidR="00DD0DAC" w:rsidRDefault="00DD0DA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ED07E" w14:textId="01D0351F" w:rsidR="007B6384" w:rsidRPr="00211355" w:rsidRDefault="007B638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91283F" w14:textId="77777777" w:rsidR="007B6384" w:rsidRDefault="007B6384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6E384" w14:textId="77777777" w:rsidR="00DD0DAC" w:rsidRDefault="00DD0DAC" w:rsidP="00900EE2">
      <w:r>
        <w:separator/>
      </w:r>
    </w:p>
  </w:footnote>
  <w:footnote w:type="continuationSeparator" w:id="0">
    <w:p w14:paraId="461FF250" w14:textId="77777777" w:rsidR="00DD0DAC" w:rsidRDefault="00DD0DA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67D8D" w14:textId="77777777" w:rsidR="007B6384" w:rsidRDefault="007B63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55ED4" w14:textId="5D2F3F5D" w:rsidR="007B6384" w:rsidRPr="00E669A5" w:rsidRDefault="007B6384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2003B6D8" w14:textId="77777777" w:rsidR="007B6384" w:rsidRPr="00E669A5" w:rsidRDefault="007B6384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97541" w14:textId="07D9E854" w:rsidR="007B6384" w:rsidRPr="00823C1B" w:rsidRDefault="007B6384" w:rsidP="00A30BA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823C1B"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823C1B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823C1B">
      <w:rPr>
        <w:rFonts w:ascii="Angsana New" w:hAnsi="Angsana New"/>
        <w:sz w:val="32"/>
        <w:szCs w:val="32"/>
        <w:lang w:val="en-US" w:bidi="th-TH"/>
      </w:rPr>
      <w:t>2564</w:t>
    </w:r>
    <w:r w:rsidRPr="00823C1B">
      <w:rPr>
        <w:rFonts w:ascii="Angsana New" w:hAnsi="Angsana New"/>
        <w:sz w:val="32"/>
        <w:szCs w:val="32"/>
        <w:lang w:bidi="th-TH"/>
      </w:rPr>
      <w:t xml:space="preserve"> </w:t>
    </w:r>
    <w:r w:rsidRPr="00823C1B">
      <w:rPr>
        <w:rFonts w:ascii="Angsana New" w:hAnsi="Angsana New"/>
        <w:b w:val="0"/>
        <w:bCs/>
        <w:sz w:val="32"/>
        <w:szCs w:val="32"/>
        <w:lang w:bidi="th-TH"/>
      </w:rPr>
      <w:t>(</w:t>
    </w: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823C1B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A157245" w14:textId="77777777" w:rsidR="007B6384" w:rsidRPr="00823C1B" w:rsidRDefault="007B6384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BA337" w14:textId="77777777" w:rsidR="007B6384" w:rsidRDefault="007B63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47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68E"/>
    <w:rsid w:val="00303859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3B8"/>
    <w:rsid w:val="006348F9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DAC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4BB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E0237181-827A-478F-851D-E13038BE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1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Mukda, Tantipisankul</cp:lastModifiedBy>
  <cp:revision>5</cp:revision>
  <cp:lastPrinted>2021-11-04T02:59:00Z</cp:lastPrinted>
  <dcterms:created xsi:type="dcterms:W3CDTF">2021-11-12T03:58:00Z</dcterms:created>
  <dcterms:modified xsi:type="dcterms:W3CDTF">2021-11-15T08:22:00Z</dcterms:modified>
</cp:coreProperties>
</file>