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D73B0" w14:textId="06C9205C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0ABF21F7" w:rsidR="00501B7B" w:rsidRPr="009E5BD5" w:rsidRDefault="005D41B1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</w:t>
      </w:r>
      <w:r w:rsidR="00672A75" w:rsidRPr="00153610">
        <w:rPr>
          <w:rFonts w:ascii="BrowalliaUPC" w:hAnsi="BrowalliaUPC" w:cs="BrowalliaUPC"/>
          <w:sz w:val="28"/>
          <w:szCs w:val="28"/>
          <w:cs/>
          <w:lang w:bidi="th-TH"/>
        </w:rPr>
        <w:t>แสดงฐานะการเงินรวม</w:t>
      </w:r>
      <w:r w:rsidR="0095713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1553C">
        <w:rPr>
          <w:rFonts w:ascii="Browallia New" w:hAnsi="Browallia New" w:cs="Browallia New"/>
          <w:sz w:val="28"/>
          <w:szCs w:val="28"/>
          <w:lang w:bidi="th-TH"/>
        </w:rPr>
        <w:t>3</w:t>
      </w:r>
      <w:r w:rsidR="0045570C">
        <w:rPr>
          <w:rFonts w:ascii="Browallia New" w:hAnsi="Browallia New" w:cs="Browallia New"/>
          <w:sz w:val="28"/>
          <w:szCs w:val="28"/>
          <w:lang w:bidi="th-TH"/>
        </w:rPr>
        <w:t>0</w:t>
      </w:r>
      <w:r w:rsidR="0097642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กันยายน</w:t>
      </w:r>
      <w:r w:rsidR="0071553C" w:rsidRPr="00022495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="00754E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2495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กำไรขาดทุนและกำไรขาดทุนเบ็ดเสร็จอื่นรวม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F168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5570C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5570C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45570C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45570C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1C4ABD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45570C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45570C" w:rsidRPr="00C15392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45570C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45570C" w:rsidRPr="00C1539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570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4557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4ABD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45570C" w:rsidRPr="00022495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ส่วนของผู้ถือหุ้นรวม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3A2E0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A5016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C15392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วันเดียวกัน</w:t>
      </w:r>
      <w:r w:rsidR="005F56F4" w:rsidRPr="00C57789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C15392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5D022C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(รวม</w:t>
      </w:r>
      <w:r w:rsidR="0093764D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เรียกว่า “ข้อมูลทางการเงินระหว่างกาล”)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ฉบับที่ </w:t>
      </w:r>
      <w:r w:rsidR="008A0E38">
        <w:rPr>
          <w:rFonts w:ascii="BrowalliaUPC" w:hAnsi="BrowalliaUPC" w:cs="BrowalliaUPC" w:hint="cs"/>
          <w:sz w:val="28"/>
          <w:szCs w:val="28"/>
          <w:lang w:val="en-US" w:bidi="th-TH"/>
        </w:rPr>
        <w:t>34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C57789">
        <w:rPr>
          <w:rFonts w:ascii="BrowalliaUPC" w:hAnsi="BrowalliaUPC" w:cs="BrowalliaUPC"/>
          <w:sz w:val="28"/>
          <w:szCs w:val="28"/>
          <w:lang w:bidi="th-TH"/>
        </w:rPr>
        <w:br/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461241D5" w:rsidR="009D6979" w:rsidRPr="009E5BD5" w:rsidRDefault="00C4037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2410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483470" w14:textId="0B312F6E" w:rsidR="009D6979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การบัญชีฉบับที่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01173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1A085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35B844AA" w14:textId="792EFD67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1C3806" w14:textId="77777777" w:rsidR="00155D3D" w:rsidRPr="00F96673" w:rsidRDefault="00155D3D" w:rsidP="00155D3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09E0DC1" w14:textId="77777777" w:rsidR="00155D3D" w:rsidRPr="006151FF" w:rsidRDefault="00155D3D" w:rsidP="00155D3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A827B34" w14:textId="42200B2E" w:rsidR="00155D3D" w:rsidRPr="00F22C86" w:rsidRDefault="00155D3D" w:rsidP="00155D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C17F8D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C17F8D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7F8D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C17F8D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C17F8D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C17F8D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C17F8D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C17F8D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C17F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7F8D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C17F8D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7F8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F27434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ตรวจสอบโดยผู้สอบบัญชีอื่น</w:t>
      </w:r>
      <w:r w:rsidR="00BE2B4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ที่เคยอยู่</w:t>
      </w:r>
      <w:r w:rsidR="0072123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ในสำนักงานเดียวกับข้าพเจ้า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</w:t>
      </w:r>
      <w:r w:rsidR="00F27434">
        <w:rPr>
          <w:rFonts w:ascii="Browallia New" w:hAnsi="Browallia New" w:cs="Browallia New" w:hint="cs"/>
          <w:sz w:val="28"/>
          <w:szCs w:val="28"/>
          <w:cs/>
          <w:lang w:bidi="th-TH"/>
        </w:rPr>
        <w:t>ไม่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มีเงื่อนไข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1116A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/>
          <w:sz w:val="28"/>
          <w:szCs w:val="28"/>
        </w:rPr>
        <w:t>256</w:t>
      </w:r>
      <w:r w:rsidRPr="00F27434">
        <w:rPr>
          <w:rFonts w:ascii="Browallia New" w:hAnsi="Browallia New" w:cs="Browallia New"/>
          <w:sz w:val="28"/>
          <w:szCs w:val="28"/>
          <w:lang w:val="en-US"/>
        </w:rPr>
        <w:t>4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ABD6EC8" w14:textId="77777777" w:rsidR="00155D3D" w:rsidRPr="006151FF" w:rsidRDefault="00155D3D" w:rsidP="00155D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ABC5BD8" w14:textId="11CAB4DA" w:rsidR="00155D3D" w:rsidRDefault="00155D3D" w:rsidP="00155D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C83B2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1116A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91116A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91116A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91116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4031B6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91116A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91116A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="0091116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91116A">
        <w:rPr>
          <w:rFonts w:ascii="Browallia New" w:hAnsi="Browallia New" w:cs="Browallia New"/>
          <w:sz w:val="28"/>
          <w:szCs w:val="28"/>
          <w:lang w:bidi="th-TH"/>
        </w:rPr>
        <w:t>30</w:t>
      </w:r>
      <w:r w:rsidR="0091116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031B6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91116A" w:rsidRPr="00022495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 w:rsidR="0091116A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031B6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="0091116A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="00C83B2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ดังกล่าวข้างต้น</w:t>
      </w:r>
      <w:r w:rsidR="009A38B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D20D7" w:rsidRPr="009D20D7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</w:t>
      </w:r>
      <w:r w:rsidR="009D20D7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ทางการเงินระหว่างกาลไม่ได้จัดทำขึ้นตามมาตรฐานการบัญชี</w:t>
      </w:r>
      <w:r w:rsidR="009D20D7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D20D7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ฉบับที่</w:t>
      </w:r>
      <w:r w:rsidR="009D20D7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D20D7" w:rsidRPr="00C57789">
        <w:rPr>
          <w:rFonts w:ascii="Browallia New" w:hAnsi="Browallia New" w:cs="Browallia New"/>
          <w:spacing w:val="-4"/>
          <w:sz w:val="28"/>
          <w:szCs w:val="28"/>
          <w:lang w:bidi="th-TH"/>
        </w:rPr>
        <w:t>34</w:t>
      </w:r>
      <w:r w:rsidR="009D20D7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D20D7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เรื่อง</w:t>
      </w:r>
      <w:r w:rsidR="009D20D7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D20D7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การรายงานทางการเงิน</w:t>
      </w:r>
      <w:r w:rsidR="00C57789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9D20D7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ระหว่างกาล</w:t>
      </w:r>
      <w:r w:rsidR="009D20D7" w:rsidRPr="009D20D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20D7" w:rsidRPr="009D20D7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9D20D7" w:rsidRPr="009D20D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38B1"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="009A38B1"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38B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9F4768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0F2A7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F47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9A38B1"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38B1" w:rsidRPr="00F27434">
        <w:rPr>
          <w:rFonts w:ascii="Browallia New" w:hAnsi="Browallia New" w:cs="Browallia New"/>
          <w:sz w:val="28"/>
          <w:szCs w:val="28"/>
        </w:rPr>
        <w:t>256</w:t>
      </w:r>
      <w:r w:rsidR="000F2A77">
        <w:rPr>
          <w:rFonts w:ascii="Browallia New" w:hAnsi="Browallia New" w:cs="Browallia New"/>
          <w:sz w:val="28"/>
          <w:szCs w:val="28"/>
          <w:lang w:val="en-US"/>
        </w:rPr>
        <w:t>3</w:t>
      </w:r>
    </w:p>
    <w:p w14:paraId="41D881FE" w14:textId="77777777" w:rsidR="009E5BD5" w:rsidRPr="009E5BD5" w:rsidRDefault="009E5BD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6C831C30" w:rsidR="00501B7B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3D035191" w:rsidR="00BC2C1E" w:rsidRPr="00FF7DDF" w:rsidRDefault="00790890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FF7D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4DEF7F00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790890" w:rsidRPr="00FF7DDF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70B00E26" w:rsidR="009D6979" w:rsidRPr="009E5BD5" w:rsidRDefault="00FF7DDF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F7DDF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230070" w:rsidRPr="00FF7DD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B18BD" w:rsidRPr="00FF7DD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7B18BD" w:rsidRPr="00FF7DD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30070" w:rsidRPr="00FF7DDF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73AA2" w14:textId="77777777" w:rsidR="002F2174" w:rsidRDefault="002F2174">
      <w:r>
        <w:separator/>
      </w:r>
    </w:p>
  </w:endnote>
  <w:endnote w:type="continuationSeparator" w:id="0">
    <w:p w14:paraId="4CB07140" w14:textId="77777777" w:rsidR="002F2174" w:rsidRDefault="002F2174">
      <w:r>
        <w:continuationSeparator/>
      </w:r>
    </w:p>
  </w:endnote>
  <w:endnote w:type="continuationNotice" w:id="1">
    <w:p w14:paraId="0F0754A3" w14:textId="77777777" w:rsidR="002F2174" w:rsidRDefault="002F21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AC57C" w14:textId="77777777" w:rsidR="002F2174" w:rsidRDefault="002F2174">
      <w:bookmarkStart w:id="0" w:name="_Hlk482348182"/>
      <w:bookmarkEnd w:id="0"/>
      <w:r>
        <w:separator/>
      </w:r>
    </w:p>
  </w:footnote>
  <w:footnote w:type="continuationSeparator" w:id="0">
    <w:p w14:paraId="650A01DF" w14:textId="77777777" w:rsidR="002F2174" w:rsidRDefault="002F2174">
      <w:r>
        <w:continuationSeparator/>
      </w:r>
    </w:p>
  </w:footnote>
  <w:footnote w:type="continuationNotice" w:id="1">
    <w:p w14:paraId="546BE329" w14:textId="77777777" w:rsidR="002F2174" w:rsidRDefault="002F21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3172B" w14:textId="5FCB9C80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0ADB848A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57FB1A6A" w:rsidR="00D460E7" w:rsidRPr="000119AF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19AF"/>
    <w:rsid w:val="000162B0"/>
    <w:rsid w:val="00022495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02"/>
    <w:rsid w:val="00094333"/>
    <w:rsid w:val="0009543C"/>
    <w:rsid w:val="00097FAB"/>
    <w:rsid w:val="000A3CA8"/>
    <w:rsid w:val="000B4D9E"/>
    <w:rsid w:val="000B65E3"/>
    <w:rsid w:val="000B7090"/>
    <w:rsid w:val="000D6419"/>
    <w:rsid w:val="000E2F32"/>
    <w:rsid w:val="000E52CE"/>
    <w:rsid w:val="000F1AED"/>
    <w:rsid w:val="000F2A77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33F4"/>
    <w:rsid w:val="001554CD"/>
    <w:rsid w:val="00155A91"/>
    <w:rsid w:val="00155D3D"/>
    <w:rsid w:val="001613E2"/>
    <w:rsid w:val="0016459D"/>
    <w:rsid w:val="00167017"/>
    <w:rsid w:val="0019210D"/>
    <w:rsid w:val="00193D90"/>
    <w:rsid w:val="00197606"/>
    <w:rsid w:val="001A0853"/>
    <w:rsid w:val="001A3BFB"/>
    <w:rsid w:val="001A3C20"/>
    <w:rsid w:val="001B198C"/>
    <w:rsid w:val="001B7388"/>
    <w:rsid w:val="001C4ABD"/>
    <w:rsid w:val="001D2302"/>
    <w:rsid w:val="001D7BB3"/>
    <w:rsid w:val="001D7CAC"/>
    <w:rsid w:val="001E12A6"/>
    <w:rsid w:val="001E498F"/>
    <w:rsid w:val="0020540F"/>
    <w:rsid w:val="00215982"/>
    <w:rsid w:val="0022518C"/>
    <w:rsid w:val="00227C24"/>
    <w:rsid w:val="00230070"/>
    <w:rsid w:val="00237A7E"/>
    <w:rsid w:val="00241F16"/>
    <w:rsid w:val="00247969"/>
    <w:rsid w:val="0026182A"/>
    <w:rsid w:val="00277EBE"/>
    <w:rsid w:val="00280CBF"/>
    <w:rsid w:val="002838FB"/>
    <w:rsid w:val="00285249"/>
    <w:rsid w:val="002A252E"/>
    <w:rsid w:val="002A78D6"/>
    <w:rsid w:val="002B5A4A"/>
    <w:rsid w:val="002C2726"/>
    <w:rsid w:val="002C623D"/>
    <w:rsid w:val="002D0339"/>
    <w:rsid w:val="002D5A0F"/>
    <w:rsid w:val="002D6E25"/>
    <w:rsid w:val="002E02F4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2E06"/>
    <w:rsid w:val="003A556D"/>
    <w:rsid w:val="003B4CCD"/>
    <w:rsid w:val="003B4DED"/>
    <w:rsid w:val="003B4FBC"/>
    <w:rsid w:val="003C06D5"/>
    <w:rsid w:val="003C12C5"/>
    <w:rsid w:val="003C27EF"/>
    <w:rsid w:val="003C32E9"/>
    <w:rsid w:val="003C3898"/>
    <w:rsid w:val="003C688C"/>
    <w:rsid w:val="003D237E"/>
    <w:rsid w:val="003D2399"/>
    <w:rsid w:val="003D2605"/>
    <w:rsid w:val="003D64D6"/>
    <w:rsid w:val="003E034A"/>
    <w:rsid w:val="003E3E21"/>
    <w:rsid w:val="003E6E95"/>
    <w:rsid w:val="004001B4"/>
    <w:rsid w:val="004031B6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5570C"/>
    <w:rsid w:val="004704D8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7AA2"/>
    <w:rsid w:val="005321DA"/>
    <w:rsid w:val="005372F5"/>
    <w:rsid w:val="00541C88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C2C49"/>
    <w:rsid w:val="005C2CCB"/>
    <w:rsid w:val="005C6479"/>
    <w:rsid w:val="005C69FD"/>
    <w:rsid w:val="005D022C"/>
    <w:rsid w:val="005D41B1"/>
    <w:rsid w:val="005D5566"/>
    <w:rsid w:val="005D7025"/>
    <w:rsid w:val="005E2D67"/>
    <w:rsid w:val="005E5578"/>
    <w:rsid w:val="005F4D62"/>
    <w:rsid w:val="005F56F4"/>
    <w:rsid w:val="00602C61"/>
    <w:rsid w:val="00610ED7"/>
    <w:rsid w:val="00620CE3"/>
    <w:rsid w:val="00621086"/>
    <w:rsid w:val="006365A1"/>
    <w:rsid w:val="00636AA2"/>
    <w:rsid w:val="006449F9"/>
    <w:rsid w:val="006655B0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B5EC8"/>
    <w:rsid w:val="006C0ED9"/>
    <w:rsid w:val="006C3D37"/>
    <w:rsid w:val="006C6376"/>
    <w:rsid w:val="006D6FF5"/>
    <w:rsid w:val="006E0EC0"/>
    <w:rsid w:val="006F1B19"/>
    <w:rsid w:val="006F29ED"/>
    <w:rsid w:val="006F2C15"/>
    <w:rsid w:val="006F4F77"/>
    <w:rsid w:val="0070147C"/>
    <w:rsid w:val="00704DB6"/>
    <w:rsid w:val="00714FD6"/>
    <w:rsid w:val="0071553C"/>
    <w:rsid w:val="007158D1"/>
    <w:rsid w:val="00721231"/>
    <w:rsid w:val="007265F7"/>
    <w:rsid w:val="00731894"/>
    <w:rsid w:val="00746796"/>
    <w:rsid w:val="00746D91"/>
    <w:rsid w:val="00754E4B"/>
    <w:rsid w:val="0075598A"/>
    <w:rsid w:val="00761813"/>
    <w:rsid w:val="00771345"/>
    <w:rsid w:val="00771B85"/>
    <w:rsid w:val="00775DA6"/>
    <w:rsid w:val="0078170A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75F9"/>
    <w:rsid w:val="007B7D71"/>
    <w:rsid w:val="007D2132"/>
    <w:rsid w:val="007D41A1"/>
    <w:rsid w:val="007D5FBA"/>
    <w:rsid w:val="007D6D4B"/>
    <w:rsid w:val="007F4D09"/>
    <w:rsid w:val="008033D0"/>
    <w:rsid w:val="00803FB6"/>
    <w:rsid w:val="008059EF"/>
    <w:rsid w:val="008128F7"/>
    <w:rsid w:val="00812938"/>
    <w:rsid w:val="008229B3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63283"/>
    <w:rsid w:val="008719C2"/>
    <w:rsid w:val="00873028"/>
    <w:rsid w:val="00874599"/>
    <w:rsid w:val="00884FF7"/>
    <w:rsid w:val="008875DF"/>
    <w:rsid w:val="00894ACE"/>
    <w:rsid w:val="008A0E38"/>
    <w:rsid w:val="008B19D9"/>
    <w:rsid w:val="008B1FD3"/>
    <w:rsid w:val="008B204B"/>
    <w:rsid w:val="008C49AE"/>
    <w:rsid w:val="008C59F7"/>
    <w:rsid w:val="008E3529"/>
    <w:rsid w:val="008E7687"/>
    <w:rsid w:val="008F0E3C"/>
    <w:rsid w:val="008F11FA"/>
    <w:rsid w:val="008F168F"/>
    <w:rsid w:val="008F33AE"/>
    <w:rsid w:val="008F4ACA"/>
    <w:rsid w:val="00901173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A0D"/>
    <w:rsid w:val="0095713C"/>
    <w:rsid w:val="00957E70"/>
    <w:rsid w:val="00965CE3"/>
    <w:rsid w:val="00970DAB"/>
    <w:rsid w:val="0097321D"/>
    <w:rsid w:val="009741CA"/>
    <w:rsid w:val="00976422"/>
    <w:rsid w:val="00992531"/>
    <w:rsid w:val="009944CF"/>
    <w:rsid w:val="00995CD5"/>
    <w:rsid w:val="009A1787"/>
    <w:rsid w:val="009A38B1"/>
    <w:rsid w:val="009A4F5A"/>
    <w:rsid w:val="009B1F44"/>
    <w:rsid w:val="009B4573"/>
    <w:rsid w:val="009B74D0"/>
    <w:rsid w:val="009C002A"/>
    <w:rsid w:val="009D20D7"/>
    <w:rsid w:val="009D31BD"/>
    <w:rsid w:val="009D67BF"/>
    <w:rsid w:val="009D6979"/>
    <w:rsid w:val="009E278C"/>
    <w:rsid w:val="009E5BD5"/>
    <w:rsid w:val="009F38BB"/>
    <w:rsid w:val="009F4768"/>
    <w:rsid w:val="009F6EDC"/>
    <w:rsid w:val="00A035CE"/>
    <w:rsid w:val="00A0511D"/>
    <w:rsid w:val="00A0537F"/>
    <w:rsid w:val="00A0602E"/>
    <w:rsid w:val="00A06C1F"/>
    <w:rsid w:val="00A07FFA"/>
    <w:rsid w:val="00A11B0E"/>
    <w:rsid w:val="00A11FB4"/>
    <w:rsid w:val="00A1550B"/>
    <w:rsid w:val="00A2382E"/>
    <w:rsid w:val="00A35782"/>
    <w:rsid w:val="00A362F9"/>
    <w:rsid w:val="00A43EE6"/>
    <w:rsid w:val="00A5016F"/>
    <w:rsid w:val="00A60F49"/>
    <w:rsid w:val="00A61E15"/>
    <w:rsid w:val="00A66F91"/>
    <w:rsid w:val="00A670F5"/>
    <w:rsid w:val="00A70229"/>
    <w:rsid w:val="00A86C0B"/>
    <w:rsid w:val="00A918D1"/>
    <w:rsid w:val="00A93A9A"/>
    <w:rsid w:val="00A95245"/>
    <w:rsid w:val="00AA5C16"/>
    <w:rsid w:val="00AB35EB"/>
    <w:rsid w:val="00AC1A20"/>
    <w:rsid w:val="00AC31D4"/>
    <w:rsid w:val="00AC6098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5B00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E0C8A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15392"/>
    <w:rsid w:val="00C17F8D"/>
    <w:rsid w:val="00C21E3B"/>
    <w:rsid w:val="00C319FA"/>
    <w:rsid w:val="00C35247"/>
    <w:rsid w:val="00C35B1A"/>
    <w:rsid w:val="00C40371"/>
    <w:rsid w:val="00C41C7D"/>
    <w:rsid w:val="00C57789"/>
    <w:rsid w:val="00C63023"/>
    <w:rsid w:val="00C63743"/>
    <w:rsid w:val="00C76C6C"/>
    <w:rsid w:val="00C80111"/>
    <w:rsid w:val="00C8058C"/>
    <w:rsid w:val="00C80EC5"/>
    <w:rsid w:val="00C817AC"/>
    <w:rsid w:val="00C83B2C"/>
    <w:rsid w:val="00C86BB9"/>
    <w:rsid w:val="00C8772C"/>
    <w:rsid w:val="00C963CB"/>
    <w:rsid w:val="00CA43FD"/>
    <w:rsid w:val="00CB12F2"/>
    <w:rsid w:val="00CB18EB"/>
    <w:rsid w:val="00CB441E"/>
    <w:rsid w:val="00CC72E9"/>
    <w:rsid w:val="00CD25C2"/>
    <w:rsid w:val="00CD4D4E"/>
    <w:rsid w:val="00CD5601"/>
    <w:rsid w:val="00CE1160"/>
    <w:rsid w:val="00CE24E5"/>
    <w:rsid w:val="00CE41DB"/>
    <w:rsid w:val="00CE4D96"/>
    <w:rsid w:val="00CF7DA3"/>
    <w:rsid w:val="00D078C4"/>
    <w:rsid w:val="00D15EA5"/>
    <w:rsid w:val="00D165E0"/>
    <w:rsid w:val="00D2100B"/>
    <w:rsid w:val="00D267AC"/>
    <w:rsid w:val="00D3089E"/>
    <w:rsid w:val="00D31D7A"/>
    <w:rsid w:val="00D33E60"/>
    <w:rsid w:val="00D460E7"/>
    <w:rsid w:val="00D56D9E"/>
    <w:rsid w:val="00D63ABC"/>
    <w:rsid w:val="00D65085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49F5"/>
    <w:rsid w:val="00E064FD"/>
    <w:rsid w:val="00E10203"/>
    <w:rsid w:val="00E1053A"/>
    <w:rsid w:val="00E25575"/>
    <w:rsid w:val="00E25D7C"/>
    <w:rsid w:val="00E26AF3"/>
    <w:rsid w:val="00E276E0"/>
    <w:rsid w:val="00E314EA"/>
    <w:rsid w:val="00E32427"/>
    <w:rsid w:val="00E33FDA"/>
    <w:rsid w:val="00E406D5"/>
    <w:rsid w:val="00E44586"/>
    <w:rsid w:val="00E520F7"/>
    <w:rsid w:val="00E56701"/>
    <w:rsid w:val="00E61265"/>
    <w:rsid w:val="00E62754"/>
    <w:rsid w:val="00E6309B"/>
    <w:rsid w:val="00E64D2D"/>
    <w:rsid w:val="00E86B53"/>
    <w:rsid w:val="00E9110B"/>
    <w:rsid w:val="00EA2B6F"/>
    <w:rsid w:val="00EB3478"/>
    <w:rsid w:val="00EB4B39"/>
    <w:rsid w:val="00EB5124"/>
    <w:rsid w:val="00EB6FE3"/>
    <w:rsid w:val="00ED103B"/>
    <w:rsid w:val="00ED5738"/>
    <w:rsid w:val="00EE0F65"/>
    <w:rsid w:val="00F037D6"/>
    <w:rsid w:val="00F20BC1"/>
    <w:rsid w:val="00F20E8D"/>
    <w:rsid w:val="00F246A1"/>
    <w:rsid w:val="00F25B74"/>
    <w:rsid w:val="00F270A9"/>
    <w:rsid w:val="00F27434"/>
    <w:rsid w:val="00F37917"/>
    <w:rsid w:val="00F47DE8"/>
    <w:rsid w:val="00F55047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58742B4"/>
  <w15:docId w15:val="{82FA9548-0550-4864-92FD-3BE13F9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6" ma:contentTypeDescription="Create a new document." ma:contentTypeScope="" ma:versionID="437095f026ddc28e953470c9321f178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6110c9c9ab939873615d04871e0f155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D74C2F-BA27-44B5-8E5C-19795D898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8DA148-0A8D-4233-9D7B-A27786FA8D9B}">
  <ds:schemaRefs>
    <ds:schemaRef ds:uri="http://purl.org/dc/elements/1.1/"/>
    <ds:schemaRef ds:uri="http://schemas.microsoft.com/office/2006/metadata/properties"/>
    <ds:schemaRef ds:uri="0153bd8d-61e3-4d9a-b03f-287c4fda417d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685628e-7c0a-498b-8a01-f41cb0ae94a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164</TotalTime>
  <Pages>2</Pages>
  <Words>511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116</cp:revision>
  <cp:lastPrinted>2018-05-15T06:15:00Z</cp:lastPrinted>
  <dcterms:created xsi:type="dcterms:W3CDTF">2019-03-07T13:51:00Z</dcterms:created>
  <dcterms:modified xsi:type="dcterms:W3CDTF">2021-11-15T11:58:00Z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