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2B124C6" w14:textId="77777777" w:rsidR="00E64F07" w:rsidRPr="003814C8" w:rsidRDefault="00E64F07" w:rsidP="00BC34B5">
      <w:pPr>
        <w:pStyle w:val="BlockText"/>
        <w:spacing w:before="0" w:line="240" w:lineRule="atLeast"/>
        <w:ind w:left="0" w:right="-43" w:firstLine="0"/>
        <w:jc w:val="center"/>
        <w:rPr>
          <w:rFonts w:ascii="Angsana New" w:hAnsi="Angsana New" w:cs="Angsana New"/>
          <w:b/>
          <w:bCs/>
          <w:sz w:val="52"/>
          <w:szCs w:val="52"/>
          <w:cs/>
          <w:lang w:val="en-US"/>
        </w:rPr>
      </w:pPr>
    </w:p>
    <w:p w14:paraId="30DC6984" w14:textId="77777777" w:rsidR="00E64F07" w:rsidRPr="003814C8" w:rsidRDefault="00E64F07" w:rsidP="00BC34B5">
      <w:pPr>
        <w:pStyle w:val="BlockText"/>
        <w:spacing w:before="0" w:line="240" w:lineRule="atLeast"/>
        <w:ind w:left="0" w:right="-43" w:firstLine="0"/>
        <w:jc w:val="center"/>
        <w:rPr>
          <w:rFonts w:ascii="Angsana New" w:hAnsi="Angsana New" w:cs="Angsana New"/>
          <w:b/>
          <w:bCs/>
          <w:sz w:val="52"/>
          <w:szCs w:val="52"/>
          <w:cs/>
        </w:rPr>
      </w:pPr>
    </w:p>
    <w:p w14:paraId="12C8BF87" w14:textId="77777777" w:rsidR="00170688" w:rsidRPr="003814C8" w:rsidRDefault="00170688" w:rsidP="00BC34B5">
      <w:pPr>
        <w:pStyle w:val="BlockText"/>
        <w:spacing w:before="0" w:line="240" w:lineRule="atLeast"/>
        <w:ind w:left="0" w:right="-43" w:firstLine="0"/>
        <w:jc w:val="center"/>
        <w:rPr>
          <w:rFonts w:ascii="Angsana New" w:hAnsi="Angsana New" w:cs="Angsana New"/>
          <w:b/>
          <w:bCs/>
          <w:sz w:val="52"/>
          <w:szCs w:val="52"/>
          <w:cs/>
        </w:rPr>
      </w:pPr>
    </w:p>
    <w:p w14:paraId="3A6857F7" w14:textId="77777777" w:rsidR="00170688" w:rsidRPr="003814C8" w:rsidRDefault="00170688" w:rsidP="00BC34B5">
      <w:pPr>
        <w:pStyle w:val="BlockText"/>
        <w:spacing w:before="0" w:line="240" w:lineRule="atLeast"/>
        <w:ind w:left="0" w:right="-43" w:firstLine="0"/>
        <w:jc w:val="center"/>
        <w:rPr>
          <w:rFonts w:ascii="Angsana New" w:hAnsi="Angsana New" w:cs="Angsana New"/>
          <w:b/>
          <w:bCs/>
          <w:sz w:val="52"/>
          <w:szCs w:val="52"/>
          <w:cs/>
        </w:rPr>
      </w:pPr>
    </w:p>
    <w:p w14:paraId="500361DE" w14:textId="77777777" w:rsidR="00170688" w:rsidRPr="003814C8" w:rsidRDefault="00170688" w:rsidP="00BC34B5">
      <w:pPr>
        <w:pStyle w:val="BlockText"/>
        <w:spacing w:before="0" w:line="240" w:lineRule="atLeast"/>
        <w:ind w:left="0" w:right="-43" w:firstLine="0"/>
        <w:jc w:val="center"/>
        <w:rPr>
          <w:rFonts w:ascii="Angsana New" w:hAnsi="Angsana New" w:cs="Angsana New"/>
          <w:b/>
          <w:bCs/>
          <w:sz w:val="52"/>
          <w:szCs w:val="52"/>
          <w:cs/>
        </w:rPr>
      </w:pPr>
    </w:p>
    <w:p w14:paraId="14498FED" w14:textId="3E548102" w:rsidR="006B15FE" w:rsidRDefault="006B15FE" w:rsidP="00BC34B5">
      <w:pPr>
        <w:pStyle w:val="BlockText"/>
        <w:spacing w:before="0" w:line="240" w:lineRule="atLeast"/>
        <w:ind w:left="0" w:right="-43" w:firstLine="0"/>
        <w:jc w:val="center"/>
        <w:rPr>
          <w:rFonts w:ascii="Angsana New" w:hAnsi="Angsana New" w:cs="Angsana New"/>
          <w:b/>
          <w:bCs/>
          <w:sz w:val="52"/>
          <w:szCs w:val="52"/>
        </w:rPr>
      </w:pPr>
    </w:p>
    <w:p w14:paraId="4AE5FB2C" w14:textId="77777777" w:rsidR="006B15FE" w:rsidRPr="006B15FE" w:rsidRDefault="006B15FE" w:rsidP="00BC34B5">
      <w:pPr>
        <w:pStyle w:val="BlockText"/>
        <w:spacing w:before="0" w:line="240" w:lineRule="atLeast"/>
        <w:ind w:left="0" w:right="-43" w:firstLine="0"/>
        <w:jc w:val="center"/>
        <w:rPr>
          <w:rFonts w:ascii="Angsana New" w:hAnsi="Angsana New" w:cs="Angsana New"/>
          <w:b/>
          <w:bCs/>
          <w:sz w:val="20"/>
          <w:szCs w:val="20"/>
          <w:cs/>
          <w:lang w:val="en-US"/>
        </w:rPr>
      </w:pPr>
    </w:p>
    <w:p w14:paraId="0228ACA4" w14:textId="77777777" w:rsidR="00E64F07" w:rsidRPr="00C1266B" w:rsidRDefault="00E64F07" w:rsidP="00BC34B5">
      <w:pPr>
        <w:pStyle w:val="BlockText"/>
        <w:spacing w:before="0" w:line="240" w:lineRule="atLeast"/>
        <w:ind w:left="0" w:right="-43" w:firstLine="0"/>
        <w:jc w:val="center"/>
        <w:rPr>
          <w:rFonts w:ascii="Angsana New" w:hAnsi="Angsana New" w:cs="Angsana New"/>
          <w:b/>
          <w:bCs/>
          <w:sz w:val="52"/>
          <w:szCs w:val="52"/>
          <w:cs/>
        </w:rPr>
      </w:pPr>
      <w:r w:rsidRPr="00C1266B">
        <w:rPr>
          <w:rFonts w:ascii="Angsana New" w:hAnsi="Angsana New" w:cs="Angsana New"/>
          <w:b/>
          <w:bCs/>
          <w:sz w:val="52"/>
          <w:szCs w:val="52"/>
          <w:cs/>
        </w:rPr>
        <w:t>บริษัท เสริมสุข จำกัด (มหาชน) และบริษัทย่อย</w:t>
      </w:r>
    </w:p>
    <w:p w14:paraId="6D73B903" w14:textId="77777777" w:rsidR="00E64F07" w:rsidRPr="00C1266B" w:rsidRDefault="00E64F07" w:rsidP="00BC34B5">
      <w:pPr>
        <w:ind w:right="-43"/>
        <w:jc w:val="center"/>
        <w:rPr>
          <w:rFonts w:ascii="Angsana New" w:hAnsi="Angsana New"/>
          <w:b/>
          <w:bCs/>
          <w:sz w:val="32"/>
          <w:szCs w:val="32"/>
        </w:rPr>
      </w:pPr>
    </w:p>
    <w:p w14:paraId="0B8D9318" w14:textId="70B89ACA" w:rsidR="00170688" w:rsidRPr="00C1266B" w:rsidRDefault="00170688" w:rsidP="00BC34B5">
      <w:pPr>
        <w:pStyle w:val="Title"/>
        <w:ind w:left="0" w:right="-40"/>
        <w:rPr>
          <w:rFonts w:ascii="Angsana New" w:hAnsi="Angsana New"/>
          <w:b w:val="0"/>
          <w:bCs w:val="0"/>
          <w:sz w:val="32"/>
          <w:szCs w:val="32"/>
        </w:rPr>
      </w:pPr>
      <w:r w:rsidRPr="00C1266B">
        <w:rPr>
          <w:rFonts w:ascii="Angsana New" w:hAnsi="Angsana New"/>
          <w:b w:val="0"/>
          <w:bCs w:val="0"/>
          <w:sz w:val="32"/>
          <w:szCs w:val="32"/>
          <w:cs/>
        </w:rPr>
        <w:t>งบการเงิน</w:t>
      </w:r>
      <w:r w:rsidR="003427C9" w:rsidRPr="00C1266B">
        <w:rPr>
          <w:rFonts w:ascii="Angsana New" w:hAnsi="Angsana New"/>
          <w:b w:val="0"/>
          <w:bCs w:val="0"/>
          <w:sz w:val="32"/>
          <w:szCs w:val="32"/>
          <w:cs/>
        </w:rPr>
        <w:t>สำหรับ</w:t>
      </w:r>
      <w:r w:rsidR="004754C8" w:rsidRPr="00C1266B">
        <w:rPr>
          <w:rFonts w:ascii="Angsana New" w:hAnsi="Angsana New"/>
          <w:b w:val="0"/>
          <w:bCs w:val="0"/>
          <w:sz w:val="32"/>
          <w:szCs w:val="32"/>
          <w:cs/>
        </w:rPr>
        <w:t>ปี</w:t>
      </w:r>
      <w:r w:rsidR="006B2AF0" w:rsidRPr="00C1266B">
        <w:rPr>
          <w:rFonts w:ascii="Angsana New" w:hAnsi="Angsana New"/>
          <w:b w:val="0"/>
          <w:bCs w:val="0"/>
          <w:sz w:val="32"/>
          <w:szCs w:val="32"/>
          <w:cs/>
        </w:rPr>
        <w:t>สิ้นสุด</w:t>
      </w:r>
      <w:r w:rsidR="00B3271E" w:rsidRPr="00C1266B">
        <w:rPr>
          <w:rFonts w:ascii="Angsana New" w:hAnsi="Angsana New"/>
          <w:b w:val="0"/>
          <w:bCs w:val="0"/>
          <w:sz w:val="32"/>
          <w:szCs w:val="32"/>
          <w:cs/>
        </w:rPr>
        <w:t>วันที่</w:t>
      </w:r>
      <w:r w:rsidR="00F40E42" w:rsidRPr="00C1266B">
        <w:rPr>
          <w:rFonts w:ascii="Angsana New" w:hAnsi="Angsana New"/>
          <w:b w:val="0"/>
          <w:bCs w:val="0"/>
          <w:sz w:val="32"/>
          <w:szCs w:val="32"/>
          <w:cs/>
        </w:rPr>
        <w:t xml:space="preserve"> </w:t>
      </w:r>
      <w:r w:rsidR="00410381">
        <w:rPr>
          <w:rFonts w:ascii="Angsana New" w:hAnsi="Angsana New"/>
          <w:b w:val="0"/>
          <w:bCs w:val="0"/>
          <w:sz w:val="32"/>
          <w:szCs w:val="32"/>
        </w:rPr>
        <w:t>30</w:t>
      </w:r>
      <w:r w:rsidRPr="00C1266B">
        <w:rPr>
          <w:rFonts w:ascii="Angsana New" w:hAnsi="Angsana New"/>
          <w:b w:val="0"/>
          <w:bCs w:val="0"/>
          <w:sz w:val="32"/>
          <w:szCs w:val="32"/>
          <w:cs/>
        </w:rPr>
        <w:t xml:space="preserve"> กันยายน </w:t>
      </w:r>
      <w:r w:rsidR="00410381">
        <w:rPr>
          <w:rFonts w:ascii="Angsana New" w:hAnsi="Angsana New"/>
          <w:b w:val="0"/>
          <w:bCs w:val="0"/>
          <w:sz w:val="32"/>
          <w:szCs w:val="32"/>
        </w:rPr>
        <w:t>25</w:t>
      </w:r>
      <w:r w:rsidR="004754C8" w:rsidRPr="00C1266B">
        <w:rPr>
          <w:rFonts w:ascii="Angsana New" w:hAnsi="Angsana New"/>
          <w:b w:val="0"/>
          <w:bCs w:val="0"/>
          <w:sz w:val="32"/>
          <w:szCs w:val="32"/>
        </w:rPr>
        <w:t>6</w:t>
      </w:r>
      <w:r w:rsidR="008C5ADD">
        <w:rPr>
          <w:rFonts w:ascii="Angsana New" w:hAnsi="Angsana New"/>
          <w:b w:val="0"/>
          <w:bCs w:val="0"/>
          <w:sz w:val="32"/>
          <w:szCs w:val="32"/>
        </w:rPr>
        <w:t>4</w:t>
      </w:r>
    </w:p>
    <w:p w14:paraId="5150B298" w14:textId="77777777" w:rsidR="00170688" w:rsidRPr="00C1266B" w:rsidRDefault="00170688" w:rsidP="00BC34B5">
      <w:pPr>
        <w:pStyle w:val="Title"/>
        <w:ind w:left="0" w:right="-40"/>
        <w:rPr>
          <w:rFonts w:ascii="Angsana New" w:hAnsi="Angsana New"/>
          <w:b w:val="0"/>
          <w:bCs w:val="0"/>
          <w:sz w:val="32"/>
          <w:szCs w:val="32"/>
        </w:rPr>
      </w:pPr>
      <w:r w:rsidRPr="00C1266B">
        <w:rPr>
          <w:rFonts w:ascii="Angsana New" w:hAnsi="Angsana New"/>
          <w:b w:val="0"/>
          <w:bCs w:val="0"/>
          <w:sz w:val="32"/>
          <w:szCs w:val="32"/>
          <w:cs/>
        </w:rPr>
        <w:t>และ</w:t>
      </w:r>
    </w:p>
    <w:p w14:paraId="689349F4" w14:textId="06F9F3E7" w:rsidR="00170688" w:rsidRPr="00297E94" w:rsidRDefault="003427C9" w:rsidP="00297E94">
      <w:pPr>
        <w:ind w:right="-43"/>
        <w:jc w:val="center"/>
        <w:rPr>
          <w:rFonts w:ascii="Angsana New" w:hAnsi="Angsana New"/>
          <w:sz w:val="32"/>
          <w:szCs w:val="32"/>
        </w:rPr>
        <w:sectPr w:rsidR="00170688" w:rsidRPr="00297E94" w:rsidSect="00E808BB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7" w:h="16840" w:code="9"/>
          <w:pgMar w:top="691" w:right="1152" w:bottom="576" w:left="1152" w:header="720" w:footer="720" w:gutter="0"/>
          <w:paperSrc w:first="7" w:other="7"/>
          <w:pgNumType w:start="0"/>
          <w:cols w:space="737"/>
          <w:titlePg/>
          <w:docGrid w:linePitch="381"/>
        </w:sectPr>
      </w:pPr>
      <w:r w:rsidRPr="00C1266B">
        <w:rPr>
          <w:rFonts w:ascii="Angsana New" w:hAnsi="Angsana New"/>
          <w:sz w:val="32"/>
          <w:szCs w:val="32"/>
          <w:cs/>
        </w:rPr>
        <w:t>รายงานของผู้สอบบัญชีรับอนุญาต</w:t>
      </w:r>
    </w:p>
    <w:p w14:paraId="482C2708" w14:textId="67051DB5" w:rsidR="00950921" w:rsidRDefault="00950921" w:rsidP="00297E94">
      <w:pPr>
        <w:pStyle w:val="Title"/>
        <w:ind w:left="0" w:right="-43"/>
        <w:jc w:val="left"/>
        <w:rPr>
          <w:rFonts w:ascii="Angsana New" w:hAnsi="Angsana New"/>
          <w:sz w:val="32"/>
          <w:szCs w:val="32"/>
        </w:rPr>
      </w:pPr>
    </w:p>
    <w:p w14:paraId="4A518571" w14:textId="34790DFA" w:rsidR="00452945" w:rsidRDefault="00452945" w:rsidP="00297E94">
      <w:pPr>
        <w:pStyle w:val="Title"/>
        <w:ind w:left="0" w:right="-43"/>
        <w:jc w:val="left"/>
        <w:rPr>
          <w:rFonts w:ascii="Angsana New" w:hAnsi="Angsana New"/>
          <w:sz w:val="32"/>
          <w:szCs w:val="32"/>
        </w:rPr>
      </w:pPr>
    </w:p>
    <w:p w14:paraId="231A0611" w14:textId="624076F3" w:rsidR="00452945" w:rsidRDefault="00452945" w:rsidP="00297E94">
      <w:pPr>
        <w:pStyle w:val="Title"/>
        <w:ind w:left="0" w:right="-43"/>
        <w:jc w:val="left"/>
        <w:rPr>
          <w:rFonts w:ascii="Angsana New" w:hAnsi="Angsana New"/>
          <w:sz w:val="32"/>
          <w:szCs w:val="32"/>
        </w:rPr>
      </w:pPr>
    </w:p>
    <w:p w14:paraId="5E204256" w14:textId="77777777" w:rsidR="00452945" w:rsidRDefault="00452945" w:rsidP="00297E94">
      <w:pPr>
        <w:pStyle w:val="Title"/>
        <w:ind w:left="0" w:right="-43"/>
        <w:jc w:val="left"/>
        <w:rPr>
          <w:rFonts w:ascii="Angsana New" w:hAnsi="Angsana New"/>
          <w:sz w:val="32"/>
          <w:szCs w:val="32"/>
        </w:rPr>
      </w:pPr>
    </w:p>
    <w:p w14:paraId="734B0CD0" w14:textId="21376A2C" w:rsidR="00452945" w:rsidRDefault="00452945" w:rsidP="00297E94">
      <w:pPr>
        <w:pStyle w:val="Title"/>
        <w:ind w:left="0" w:right="-43"/>
        <w:jc w:val="left"/>
        <w:rPr>
          <w:rFonts w:ascii="Angsana New" w:hAnsi="Angsana New"/>
          <w:sz w:val="32"/>
          <w:szCs w:val="32"/>
        </w:rPr>
      </w:pPr>
    </w:p>
    <w:p w14:paraId="65F0CEF5" w14:textId="77777777" w:rsidR="00452945" w:rsidRPr="00C1266B" w:rsidRDefault="00452945" w:rsidP="00297E94">
      <w:pPr>
        <w:pStyle w:val="Title"/>
        <w:ind w:left="0" w:right="-43"/>
        <w:jc w:val="left"/>
        <w:rPr>
          <w:rFonts w:ascii="Angsana New" w:hAnsi="Angsana New"/>
          <w:sz w:val="32"/>
          <w:szCs w:val="32"/>
        </w:rPr>
      </w:pPr>
    </w:p>
    <w:p w14:paraId="60E24AED" w14:textId="77777777" w:rsidR="00950921" w:rsidRPr="00C1266B" w:rsidRDefault="00950921" w:rsidP="007A01AA">
      <w:pPr>
        <w:pStyle w:val="Title"/>
        <w:ind w:left="0" w:right="-43"/>
        <w:rPr>
          <w:rFonts w:ascii="Angsana New" w:hAnsi="Angsana New"/>
          <w:sz w:val="32"/>
          <w:szCs w:val="32"/>
        </w:rPr>
      </w:pPr>
    </w:p>
    <w:p w14:paraId="64614AF3" w14:textId="77777777" w:rsidR="00C5655C" w:rsidRPr="00C1266B" w:rsidRDefault="00C5655C" w:rsidP="00BC34B5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  <w:r w:rsidRPr="00C1266B">
        <w:rPr>
          <w:rFonts w:ascii="Angsana New" w:hAnsi="Angsana New"/>
          <w:b/>
          <w:bCs/>
          <w:sz w:val="32"/>
          <w:szCs w:val="32"/>
          <w:cs/>
        </w:rPr>
        <w:t>รายงานของผู้สอบบัญชีรับอนุญาต</w:t>
      </w:r>
      <w:r w:rsidR="00BC6869" w:rsidRPr="00C1266B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038538DA" w14:textId="77777777" w:rsidR="00C5655C" w:rsidRPr="00C1266B" w:rsidRDefault="00C5655C" w:rsidP="00BC34B5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28E2BE3E" w14:textId="77777777" w:rsidR="00C5655C" w:rsidRPr="00C1266B" w:rsidRDefault="00C5655C" w:rsidP="00BC34B5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color w:val="0000FF"/>
          <w:sz w:val="30"/>
          <w:szCs w:val="30"/>
          <w:shd w:val="clear" w:color="auto" w:fill="E0E0E0"/>
          <w:cs/>
        </w:rPr>
      </w:pPr>
      <w:r w:rsidRPr="00C1266B">
        <w:rPr>
          <w:rFonts w:ascii="Angsana New" w:hAnsi="Angsana New"/>
          <w:b/>
          <w:bCs/>
          <w:sz w:val="30"/>
          <w:szCs w:val="30"/>
          <w:cs/>
        </w:rPr>
        <w:t>เสนอ ผู้ถือหุ้นบริษัท เสริมสุข จำกัด (มหาชน)</w:t>
      </w:r>
    </w:p>
    <w:p w14:paraId="1DA90919" w14:textId="77777777" w:rsidR="00C5655C" w:rsidRPr="00C1266B" w:rsidRDefault="00C5655C" w:rsidP="00BC34B5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78CEBCE0" w14:textId="77777777" w:rsidR="00A52E73" w:rsidRPr="00C1266B" w:rsidRDefault="00A52E73" w:rsidP="00BC34B5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C1266B">
        <w:rPr>
          <w:rFonts w:ascii="Angsana New" w:hAnsi="Angsana New" w:hint="cs"/>
          <w:i/>
          <w:iCs/>
          <w:sz w:val="30"/>
          <w:szCs w:val="30"/>
          <w:cs/>
        </w:rPr>
        <w:t>ความเห็น</w:t>
      </w:r>
    </w:p>
    <w:p w14:paraId="2E30D171" w14:textId="77777777" w:rsidR="00A52E73" w:rsidRPr="00C1266B" w:rsidRDefault="00A52E73" w:rsidP="00BC34B5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</w:p>
    <w:p w14:paraId="21DF9D77" w14:textId="3DAE021B" w:rsidR="00C5655C" w:rsidRPr="00C1266B" w:rsidRDefault="00C5655C" w:rsidP="00BC34B5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  <w:r w:rsidRPr="00C1266B">
        <w:rPr>
          <w:rFonts w:ascii="Angsana New" w:hAnsi="Angsana New"/>
          <w:sz w:val="30"/>
          <w:szCs w:val="30"/>
          <w:cs/>
        </w:rPr>
        <w:t>ข้าพเจ้าได้ตรวจสอบงบการเงินรวมและงบการเงินเฉพาะกิจการของบริษัท เสริมสุข จำกัด (มหาชน) และบริษัทย่อย</w:t>
      </w:r>
      <w:r w:rsidR="000740D8" w:rsidRPr="00C1266B">
        <w:rPr>
          <w:rFonts w:ascii="Angsana New" w:hAnsi="Angsana New"/>
          <w:sz w:val="30"/>
          <w:szCs w:val="30"/>
          <w:cs/>
        </w:rPr>
        <w:br w:type="textWrapping" w:clear="all"/>
      </w:r>
      <w:r w:rsidR="0096283F" w:rsidRPr="00C1266B">
        <w:rPr>
          <w:rFonts w:ascii="Angsana New" w:hAnsi="Angsana New"/>
          <w:sz w:val="30"/>
          <w:szCs w:val="30"/>
          <w:cs/>
        </w:rPr>
        <w:t xml:space="preserve">(กลุ่มบริษัท) </w:t>
      </w:r>
      <w:r w:rsidRPr="00C1266B">
        <w:rPr>
          <w:rFonts w:ascii="Angsana New" w:hAnsi="Angsana New"/>
          <w:sz w:val="30"/>
          <w:szCs w:val="30"/>
          <w:cs/>
        </w:rPr>
        <w:t xml:space="preserve">และของเฉพาะบริษัท เสริมสุข จำกัด (มหาชน) </w:t>
      </w:r>
      <w:r w:rsidR="0096283F" w:rsidRPr="00C1266B">
        <w:rPr>
          <w:rFonts w:ascii="Angsana New" w:hAnsi="Angsana New"/>
          <w:sz w:val="30"/>
          <w:szCs w:val="30"/>
          <w:cs/>
        </w:rPr>
        <w:t xml:space="preserve">(บริษัท) </w:t>
      </w:r>
      <w:r w:rsidRPr="00C1266B">
        <w:rPr>
          <w:rFonts w:ascii="Angsana New" w:hAnsi="Angsana New"/>
          <w:sz w:val="30"/>
          <w:szCs w:val="30"/>
          <w:cs/>
        </w:rPr>
        <w:t>ตามลำดับ ซึ่งประกอบด้วยงบแสดงฐานะการเงินรวมและงบแสดงฐานะการเงินเฉพาะกิจการ</w:t>
      </w:r>
      <w:r w:rsidRPr="00C1266B">
        <w:rPr>
          <w:rFonts w:ascii="Angsana New" w:hAnsi="Angsana New"/>
          <w:sz w:val="30"/>
          <w:szCs w:val="30"/>
        </w:rPr>
        <w:t xml:space="preserve"> </w:t>
      </w:r>
      <w:r w:rsidRPr="00C1266B">
        <w:rPr>
          <w:rFonts w:ascii="Angsana New" w:hAnsi="Angsana New"/>
          <w:sz w:val="30"/>
          <w:szCs w:val="30"/>
          <w:cs/>
        </w:rPr>
        <w:t>ณ</w:t>
      </w:r>
      <w:r w:rsidRPr="00C1266B">
        <w:rPr>
          <w:rFonts w:ascii="Angsana New" w:hAnsi="Angsana New"/>
          <w:sz w:val="30"/>
          <w:szCs w:val="30"/>
        </w:rPr>
        <w:t xml:space="preserve"> </w:t>
      </w:r>
      <w:r w:rsidRPr="00C1266B">
        <w:rPr>
          <w:rFonts w:ascii="Angsana New" w:hAnsi="Angsana New"/>
          <w:sz w:val="30"/>
          <w:szCs w:val="30"/>
          <w:cs/>
        </w:rPr>
        <w:t xml:space="preserve">วันที่ </w:t>
      </w:r>
      <w:r w:rsidR="00170688" w:rsidRPr="00C1266B">
        <w:rPr>
          <w:rFonts w:ascii="Angsana New" w:hAnsi="Angsana New"/>
          <w:sz w:val="30"/>
          <w:szCs w:val="30"/>
        </w:rPr>
        <w:t xml:space="preserve">30 </w:t>
      </w:r>
      <w:r w:rsidR="00170688" w:rsidRPr="00C1266B">
        <w:rPr>
          <w:rFonts w:ascii="Angsana New" w:hAnsi="Angsana New"/>
          <w:sz w:val="30"/>
          <w:szCs w:val="30"/>
          <w:cs/>
        </w:rPr>
        <w:t>กันยายน</w:t>
      </w:r>
      <w:r w:rsidR="007A01AA" w:rsidRPr="00C1266B">
        <w:rPr>
          <w:rFonts w:ascii="Angsana New" w:hAnsi="Angsana New"/>
          <w:sz w:val="30"/>
          <w:szCs w:val="30"/>
        </w:rPr>
        <w:t xml:space="preserve"> 256</w:t>
      </w:r>
      <w:r w:rsidR="008C5ADD">
        <w:rPr>
          <w:rFonts w:ascii="Angsana New" w:hAnsi="Angsana New"/>
          <w:sz w:val="30"/>
          <w:szCs w:val="30"/>
        </w:rPr>
        <w:t>4</w:t>
      </w:r>
      <w:r w:rsidRPr="00C1266B">
        <w:rPr>
          <w:rFonts w:ascii="Angsana New" w:hAnsi="Angsana New"/>
          <w:sz w:val="30"/>
          <w:szCs w:val="30"/>
          <w:cs/>
        </w:rPr>
        <w:t xml:space="preserve"> งบกำไรขาดทุนเบ็ดเสร็จรวมและงบกำไรขาดทุนเบ็ดเสร็จเฉพาะกิจการ</w:t>
      </w:r>
      <w:r w:rsidRPr="00C1266B">
        <w:rPr>
          <w:rFonts w:ascii="Angsana New" w:hAnsi="Angsana New"/>
          <w:sz w:val="30"/>
          <w:szCs w:val="30"/>
        </w:rPr>
        <w:t xml:space="preserve"> </w:t>
      </w:r>
      <w:r w:rsidRPr="00C1266B">
        <w:rPr>
          <w:rFonts w:ascii="Angsana New" w:hAnsi="Angsana New"/>
          <w:sz w:val="30"/>
          <w:szCs w:val="30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</w:t>
      </w:r>
      <w:r w:rsidR="00791C03" w:rsidRPr="00C1266B">
        <w:rPr>
          <w:rFonts w:ascii="Angsana New" w:hAnsi="Angsana New"/>
          <w:sz w:val="30"/>
          <w:szCs w:val="30"/>
          <w:cs/>
        </w:rPr>
        <w:t>สำหรับ</w:t>
      </w:r>
      <w:r w:rsidR="00197109" w:rsidRPr="00C1266B">
        <w:rPr>
          <w:rFonts w:ascii="Angsana New" w:hAnsi="Angsana New" w:hint="cs"/>
          <w:sz w:val="30"/>
          <w:szCs w:val="30"/>
          <w:cs/>
        </w:rPr>
        <w:t>ปี</w:t>
      </w:r>
      <w:r w:rsidRPr="00C1266B">
        <w:rPr>
          <w:rFonts w:ascii="Angsana New" w:hAnsi="Angsana New"/>
          <w:sz w:val="30"/>
          <w:szCs w:val="30"/>
          <w:cs/>
        </w:rPr>
        <w:t>สิ้นสุดวันเดียวกัน รวมถึงหมายเหตุ</w:t>
      </w:r>
      <w:r w:rsidR="0096283F" w:rsidRPr="00C1266B">
        <w:rPr>
          <w:rFonts w:ascii="Angsana New" w:hAnsi="Angsana New"/>
          <w:sz w:val="30"/>
          <w:szCs w:val="30"/>
          <w:cs/>
        </w:rPr>
        <w:t>ซึ่งประกอบด้วย</w:t>
      </w:r>
      <w:r w:rsidRPr="00C1266B">
        <w:rPr>
          <w:rFonts w:ascii="Angsana New" w:hAnsi="Angsana New"/>
          <w:sz w:val="30"/>
          <w:szCs w:val="30"/>
          <w:cs/>
        </w:rPr>
        <w:t>สรุปน</w:t>
      </w:r>
      <w:r w:rsidR="0096283F" w:rsidRPr="00C1266B">
        <w:rPr>
          <w:rFonts w:ascii="Angsana New" w:hAnsi="Angsana New"/>
          <w:sz w:val="30"/>
          <w:szCs w:val="30"/>
          <w:cs/>
        </w:rPr>
        <w:t>โยบายการบัญชีที่สำคัญและ</w:t>
      </w:r>
      <w:r w:rsidRPr="00C1266B">
        <w:rPr>
          <w:rFonts w:ascii="Angsana New" w:hAnsi="Angsana New"/>
          <w:sz w:val="30"/>
          <w:szCs w:val="30"/>
          <w:cs/>
        </w:rPr>
        <w:t xml:space="preserve">เรื่องอื่นๆ </w:t>
      </w:r>
    </w:p>
    <w:p w14:paraId="1AA8A7AA" w14:textId="77777777" w:rsidR="00C5655C" w:rsidRPr="00C1266B" w:rsidRDefault="00C5655C" w:rsidP="00BC34B5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</w:p>
    <w:p w14:paraId="5334D888" w14:textId="52135AFF" w:rsidR="00577223" w:rsidRPr="00C1266B" w:rsidRDefault="00577223" w:rsidP="00577223">
      <w:pPr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  <w:r w:rsidRPr="00C1266B">
        <w:rPr>
          <w:rFonts w:ascii="Angsana New" w:eastAsia="Calibri" w:hAnsi="Angsana New" w:hint="cs"/>
          <w:sz w:val="30"/>
          <w:szCs w:val="30"/>
          <w:cs/>
        </w:rPr>
        <w:t>ข้าพเจ้าเห็นว่า</w:t>
      </w:r>
      <w:r w:rsidRPr="00C1266B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C1266B">
        <w:rPr>
          <w:rFonts w:ascii="Angsana New" w:eastAsia="Calibri" w:hAnsi="Angsana New" w:hint="cs"/>
          <w:sz w:val="30"/>
          <w:szCs w:val="30"/>
          <w:cs/>
        </w:rPr>
        <w:t>งบการเงินรวมและงบการเงินเฉพาะกิจการข้างต้นนี้แสดงฐานะการเงินรวมและฐานะการเงินเฉพาะกิจการของกลุ่มบริษัทและบริษัท</w:t>
      </w:r>
      <w:r w:rsidRPr="00C1266B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C1266B">
        <w:rPr>
          <w:rFonts w:ascii="Angsana New" w:eastAsia="Calibri" w:hAnsi="Angsana New" w:hint="cs"/>
          <w:sz w:val="30"/>
          <w:szCs w:val="30"/>
          <w:cs/>
        </w:rPr>
        <w:t>ตามลำดับ</w:t>
      </w:r>
      <w:r w:rsidRPr="00C1266B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C1266B">
        <w:rPr>
          <w:rFonts w:ascii="Angsana New" w:eastAsia="Calibri" w:hAnsi="Angsana New" w:hint="cs"/>
          <w:sz w:val="30"/>
          <w:szCs w:val="30"/>
          <w:cs/>
        </w:rPr>
        <w:t>ณ</w:t>
      </w:r>
      <w:r w:rsidRPr="00C1266B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C1266B">
        <w:rPr>
          <w:rFonts w:ascii="Angsana New" w:eastAsia="Calibri" w:hAnsi="Angsana New" w:hint="cs"/>
          <w:sz w:val="30"/>
          <w:szCs w:val="30"/>
          <w:cs/>
        </w:rPr>
        <w:t>วันที่</w:t>
      </w:r>
      <w:r w:rsidRPr="00C1266B">
        <w:rPr>
          <w:rFonts w:ascii="Angsana New" w:eastAsia="Calibri" w:hAnsi="Angsana New"/>
          <w:sz w:val="30"/>
          <w:szCs w:val="30"/>
          <w:cs/>
        </w:rPr>
        <w:t xml:space="preserve"> </w:t>
      </w:r>
      <w:r w:rsidR="002870BF">
        <w:rPr>
          <w:rFonts w:ascii="Angsana New" w:eastAsia="Calibri" w:hAnsi="Angsana New"/>
          <w:sz w:val="30"/>
          <w:szCs w:val="30"/>
        </w:rPr>
        <w:t>3</w:t>
      </w:r>
      <w:r w:rsidRPr="00C1266B">
        <w:rPr>
          <w:rFonts w:ascii="Angsana New" w:eastAsia="Calibri" w:hAnsi="Angsana New"/>
          <w:sz w:val="30"/>
          <w:szCs w:val="30"/>
        </w:rPr>
        <w:t>0</w:t>
      </w:r>
      <w:r w:rsidRPr="00C1266B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C1266B">
        <w:rPr>
          <w:rFonts w:ascii="Angsana New" w:eastAsia="Calibri" w:hAnsi="Angsana New" w:hint="cs"/>
          <w:sz w:val="30"/>
          <w:szCs w:val="30"/>
          <w:cs/>
        </w:rPr>
        <w:t>กันยายน</w:t>
      </w:r>
      <w:r w:rsidRPr="00C1266B">
        <w:rPr>
          <w:rFonts w:ascii="Angsana New" w:eastAsia="Calibri" w:hAnsi="Angsana New"/>
          <w:sz w:val="30"/>
          <w:szCs w:val="30"/>
          <w:cs/>
        </w:rPr>
        <w:t xml:space="preserve"> </w:t>
      </w:r>
      <w:r w:rsidR="002870BF">
        <w:rPr>
          <w:rFonts w:ascii="Angsana New" w:eastAsia="Calibri" w:hAnsi="Angsana New"/>
          <w:sz w:val="30"/>
          <w:szCs w:val="30"/>
        </w:rPr>
        <w:t>25</w:t>
      </w:r>
      <w:r w:rsidRPr="00C1266B">
        <w:rPr>
          <w:rFonts w:ascii="Angsana New" w:eastAsia="Calibri" w:hAnsi="Angsana New"/>
          <w:sz w:val="30"/>
          <w:szCs w:val="30"/>
        </w:rPr>
        <w:t>6</w:t>
      </w:r>
      <w:r w:rsidR="008C5ADD">
        <w:rPr>
          <w:rFonts w:ascii="Angsana New" w:eastAsia="Calibri" w:hAnsi="Angsana New"/>
          <w:sz w:val="30"/>
          <w:szCs w:val="30"/>
        </w:rPr>
        <w:t>4</w:t>
      </w:r>
      <w:r w:rsidRPr="00C1266B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C1266B">
        <w:rPr>
          <w:rFonts w:ascii="Angsana New" w:eastAsia="Calibri" w:hAnsi="Angsana New" w:hint="cs"/>
          <w:sz w:val="30"/>
          <w:szCs w:val="30"/>
          <w:cs/>
        </w:rPr>
        <w:t>ผลการดำเนินงานรวมและผลการดำเนินงานเฉพาะกิจการ</w:t>
      </w:r>
      <w:r w:rsidRPr="00C1266B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C1266B">
        <w:rPr>
          <w:rFonts w:ascii="Angsana New" w:eastAsia="Calibri" w:hAnsi="Angsana New" w:hint="cs"/>
          <w:sz w:val="30"/>
          <w:szCs w:val="30"/>
          <w:cs/>
        </w:rPr>
        <w:t>และกระแสเงินสดรวมและกระแสเงินสดเฉพาะกิจการสำหรับปีสิ้นสุดวันเดียวกัน โดยถูกต้องตามที่ควรในสาระสำคัญตามมาตรฐานการรายงานทางการเงิน</w:t>
      </w:r>
    </w:p>
    <w:p w14:paraId="67D4478B" w14:textId="77777777" w:rsidR="00F64516" w:rsidRPr="00C1266B" w:rsidRDefault="00F64516" w:rsidP="00BE52BC">
      <w:pPr>
        <w:jc w:val="thaiDistribute"/>
        <w:rPr>
          <w:i/>
          <w:iCs/>
          <w:sz w:val="30"/>
          <w:szCs w:val="30"/>
          <w:cs/>
        </w:rPr>
        <w:sectPr w:rsidR="00F64516" w:rsidRPr="00C1266B" w:rsidSect="00E808BB">
          <w:headerReference w:type="default" r:id="rId17"/>
          <w:footerReference w:type="default" r:id="rId18"/>
          <w:pgSz w:w="11909" w:h="16834" w:code="9"/>
          <w:pgMar w:top="691" w:right="1152" w:bottom="576" w:left="1152" w:header="720" w:footer="720" w:gutter="0"/>
          <w:paperSrc w:first="7" w:other="7"/>
          <w:cols w:space="720"/>
        </w:sectPr>
      </w:pPr>
    </w:p>
    <w:p w14:paraId="55C99595" w14:textId="77777777" w:rsidR="00FE47DB" w:rsidRPr="00C1266B" w:rsidRDefault="00FE47DB" w:rsidP="00FE47DB">
      <w:pPr>
        <w:spacing w:line="240" w:lineRule="auto"/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C1266B">
        <w:rPr>
          <w:rFonts w:ascii="Angsana New" w:eastAsia="Calibri" w:hAnsi="Angsana New"/>
          <w:i/>
          <w:iCs/>
          <w:sz w:val="30"/>
          <w:szCs w:val="30"/>
          <w:cs/>
        </w:rPr>
        <w:lastRenderedPageBreak/>
        <w:t>เกณฑ์ในการแสดงความเห็น</w:t>
      </w:r>
    </w:p>
    <w:p w14:paraId="317C5929" w14:textId="77777777" w:rsidR="00FE47DB" w:rsidRPr="000913F0" w:rsidRDefault="00FE47DB" w:rsidP="00FE47DB">
      <w:pPr>
        <w:spacing w:line="240" w:lineRule="auto"/>
        <w:rPr>
          <w:rFonts w:ascii="Angsana New" w:eastAsia="Calibri" w:hAnsi="Angsana New"/>
          <w:b/>
          <w:bCs/>
          <w:sz w:val="22"/>
          <w:szCs w:val="22"/>
        </w:rPr>
      </w:pPr>
    </w:p>
    <w:p w14:paraId="0A75402E" w14:textId="77777777" w:rsidR="00FE47DB" w:rsidRPr="00C1266B" w:rsidRDefault="00FE47DB" w:rsidP="00FE47DB">
      <w:pPr>
        <w:jc w:val="thaiDistribute"/>
        <w:rPr>
          <w:rFonts w:ascii="Angsana New" w:eastAsia="Calibri" w:hAnsi="Angsana New"/>
          <w:spacing w:val="-2"/>
          <w:sz w:val="30"/>
          <w:szCs w:val="30"/>
        </w:rPr>
      </w:pPr>
      <w:r w:rsidRPr="00C1266B">
        <w:rPr>
          <w:rFonts w:ascii="Angsana New" w:eastAsia="Calibri" w:hAnsi="Angsana New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="00A26662">
        <w:rPr>
          <w:rFonts w:ascii="Angsana New" w:eastAsia="Calibri" w:hAnsi="Angsana New" w:hint="cs"/>
          <w:sz w:val="30"/>
          <w:szCs w:val="30"/>
          <w:cs/>
        </w:rPr>
        <w:t>วรรค</w:t>
      </w:r>
      <w:r w:rsidR="00A26662">
        <w:rPr>
          <w:rFonts w:ascii="Angsana New" w:eastAsia="Calibri" w:hAnsi="Angsana New"/>
          <w:sz w:val="30"/>
          <w:szCs w:val="30"/>
          <w:cs/>
        </w:rPr>
        <w:br/>
      </w:r>
      <w:r w:rsidRPr="00A26662">
        <w:rPr>
          <w:rFonts w:ascii="Angsana New" w:eastAsia="Calibri" w:hAnsi="Angsana New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</w:t>
      </w:r>
      <w:r w:rsidRPr="00A26662">
        <w:rPr>
          <w:rFonts w:ascii="Angsana New" w:eastAsia="Calibri" w:hAnsi="Angsana New" w:hint="cs"/>
          <w:i/>
          <w:iCs/>
          <w:sz w:val="30"/>
          <w:szCs w:val="30"/>
          <w:cs/>
        </w:rPr>
        <w:t>รวมและงบการเงินเฉพาะกิจการ</w:t>
      </w:r>
      <w:r w:rsidRPr="00A26662">
        <w:rPr>
          <w:rFonts w:ascii="Angsana New" w:eastAsia="Calibri" w:hAnsi="Angsana New"/>
          <w:sz w:val="30"/>
          <w:szCs w:val="30"/>
          <w:cs/>
        </w:rPr>
        <w:t>ในรายงานของข้าพเจ้า</w:t>
      </w:r>
      <w:r w:rsidRPr="00C1266B">
        <w:rPr>
          <w:rFonts w:ascii="Angsana New" w:eastAsia="Calibri" w:hAnsi="Angsana New"/>
          <w:sz w:val="30"/>
          <w:szCs w:val="30"/>
          <w:cs/>
        </w:rPr>
        <w:t xml:space="preserve"> ข้าพเจ้ามีความเป็นอิสระจาก</w:t>
      </w:r>
      <w:r w:rsidRPr="00C1266B">
        <w:rPr>
          <w:rFonts w:ascii="Angsana New" w:eastAsia="Calibri" w:hAnsi="Angsana New" w:hint="cs"/>
          <w:sz w:val="30"/>
          <w:szCs w:val="30"/>
          <w:cs/>
        </w:rPr>
        <w:t>กลุ่มบริษัทและ</w:t>
      </w:r>
      <w:r w:rsidRPr="00C1266B">
        <w:rPr>
          <w:rFonts w:ascii="Angsana New" w:eastAsia="Calibri" w:hAnsi="Angsana New"/>
          <w:sz w:val="30"/>
          <w:szCs w:val="30"/>
          <w:cs/>
        </w:rPr>
        <w:t>บริษัทตามข้อกำหนดจรรยาบรรณของผู้ประกอบวิชาชีพบัญชีที่กำหนดโดยสภาวิชาชีพ</w:t>
      </w:r>
      <w:r w:rsidRPr="00C1266B">
        <w:rPr>
          <w:rFonts w:ascii="Angsana New" w:eastAsia="Calibri" w:hAnsi="Angsana New"/>
          <w:spacing w:val="-2"/>
          <w:sz w:val="30"/>
          <w:szCs w:val="30"/>
          <w:cs/>
        </w:rPr>
        <w:t>บัญชี</w:t>
      </w:r>
      <w:r w:rsidRPr="00C1266B">
        <w:rPr>
          <w:rFonts w:ascii="Angsana New" w:eastAsia="Calibri" w:hAnsi="Angsana New"/>
          <w:spacing w:val="-2"/>
          <w:sz w:val="30"/>
          <w:szCs w:val="30"/>
        </w:rPr>
        <w:t xml:space="preserve"> </w:t>
      </w:r>
      <w:r w:rsidRPr="00C1266B">
        <w:rPr>
          <w:rFonts w:ascii="Angsana New" w:eastAsia="Calibri" w:hAnsi="Angsana New"/>
          <w:spacing w:val="-2"/>
          <w:sz w:val="30"/>
          <w:szCs w:val="30"/>
          <w:cs/>
        </w:rPr>
        <w:t>ในส่วนที่เกี่ยวข้องกับการตรวจสอบงบการเงินรวมและงบการเงินเฉพาะกิจการ และข้าพเจ้าได้ปฏิบัติตามความรับผิดชอบด้านจรรยาบรรณอื่นๆ 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4F2BE6B9" w14:textId="77777777" w:rsidR="003C5781" w:rsidRPr="000913F0" w:rsidRDefault="003C5781" w:rsidP="00FE47DB">
      <w:pPr>
        <w:jc w:val="thaiDistribute"/>
        <w:rPr>
          <w:rFonts w:ascii="Angsana New" w:hAnsi="Angsana New"/>
          <w:i/>
          <w:iCs/>
          <w:sz w:val="22"/>
          <w:szCs w:val="22"/>
        </w:rPr>
      </w:pPr>
    </w:p>
    <w:p w14:paraId="623F2205" w14:textId="77777777" w:rsidR="00FE47DB" w:rsidRPr="00C1266B" w:rsidRDefault="00FE47DB" w:rsidP="00FE47DB">
      <w:pPr>
        <w:jc w:val="thaiDistribute"/>
        <w:rPr>
          <w:rFonts w:ascii="Angsana New" w:hAnsi="Angsana New"/>
          <w:i/>
          <w:iCs/>
          <w:sz w:val="30"/>
          <w:szCs w:val="30"/>
        </w:rPr>
      </w:pPr>
      <w:r w:rsidRPr="00C1266B">
        <w:rPr>
          <w:rFonts w:ascii="Angsana New" w:hAnsi="Angsana New"/>
          <w:i/>
          <w:iCs/>
          <w:sz w:val="30"/>
          <w:szCs w:val="30"/>
          <w:cs/>
        </w:rPr>
        <w:t>เรื่องสำคัญในการตรวจสอบ</w:t>
      </w:r>
    </w:p>
    <w:p w14:paraId="2B08F95A" w14:textId="77777777" w:rsidR="00FE47DB" w:rsidRPr="000913F0" w:rsidRDefault="00FE47DB" w:rsidP="00FE47DB">
      <w:pPr>
        <w:jc w:val="thaiDistribute"/>
        <w:rPr>
          <w:rFonts w:ascii="Angsana New" w:eastAsia="Calibri" w:hAnsi="Angsana New"/>
          <w:sz w:val="20"/>
          <w:szCs w:val="20"/>
        </w:rPr>
      </w:pPr>
    </w:p>
    <w:p w14:paraId="0AFE5379" w14:textId="526B8EC9" w:rsidR="00FE47DB" w:rsidRPr="00F2248A" w:rsidRDefault="00FE47DB" w:rsidP="00F2248A">
      <w:pPr>
        <w:jc w:val="thaiDistribute"/>
        <w:rPr>
          <w:rFonts w:ascii="Angsana New" w:eastAsia="Calibri" w:hAnsi="Angsana New"/>
          <w:sz w:val="30"/>
          <w:szCs w:val="30"/>
        </w:rPr>
      </w:pPr>
      <w:r w:rsidRPr="00C1266B">
        <w:rPr>
          <w:rFonts w:ascii="Angsana New" w:eastAsia="Calibri" w:hAnsi="Angsana New"/>
          <w:sz w:val="30"/>
          <w:szCs w:val="30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รวมและงบการเงินเฉพาะกิจการสำหรับงวดปัจจุบัน ข้าพเจ้าได้นำเรื่องเหล่านี้มาพิจารณาในบริบทของการตรวจสอบงบการเงินรวมและงบการเงินเฉพาะกิจการโดยรวมและในการแสดงความเห็นของข้าพเจ้า ทั้งนี้ข้าพเจ้าไม่ได้แสดงความเห็นแยกต่างหากสำหรับเรื่องเหล่านี้</w:t>
      </w:r>
    </w:p>
    <w:p w14:paraId="325C9AD9" w14:textId="77777777" w:rsidR="00FE47DB" w:rsidRPr="004F6A78" w:rsidRDefault="00FE47DB" w:rsidP="00FE47DB">
      <w:pPr>
        <w:shd w:val="clear" w:color="auto" w:fill="FFFFFF"/>
        <w:tabs>
          <w:tab w:val="clear" w:pos="227"/>
          <w:tab w:val="clear" w:pos="454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/>
        <w:rPr>
          <w:rFonts w:ascii="Angsana New" w:eastAsia="SimSun" w:hAnsi="Angsana New"/>
          <w:spacing w:val="-2"/>
          <w:sz w:val="30"/>
          <w:szCs w:val="30"/>
        </w:rPr>
      </w:pPr>
    </w:p>
    <w:tbl>
      <w:tblPr>
        <w:tblW w:w="983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83"/>
        <w:gridCol w:w="4950"/>
      </w:tblGrid>
      <w:tr w:rsidR="004F6A78" w:rsidRPr="00C1266B" w14:paraId="009B9A99" w14:textId="77777777" w:rsidTr="00530D27">
        <w:tc>
          <w:tcPr>
            <w:tcW w:w="9833" w:type="dxa"/>
            <w:gridSpan w:val="2"/>
            <w:shd w:val="clear" w:color="auto" w:fill="auto"/>
          </w:tcPr>
          <w:p w14:paraId="25AD3373" w14:textId="77777777" w:rsidR="004F6A78" w:rsidRPr="00C1266B" w:rsidRDefault="004F6A78" w:rsidP="004F6A78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1266B">
              <w:rPr>
                <w:rFonts w:ascii="Angsana New" w:hAnsi="Angsana New" w:hint="cs"/>
                <w:sz w:val="30"/>
                <w:szCs w:val="30"/>
                <w:cs/>
              </w:rPr>
              <w:t xml:space="preserve">การใช้ประโยชน์จากสินทรัพย์ภาษีเงินได้รอการตัดบัญชี </w:t>
            </w:r>
          </w:p>
        </w:tc>
      </w:tr>
      <w:tr w:rsidR="004F6A78" w:rsidRPr="00C1266B" w14:paraId="0117FFE3" w14:textId="77777777" w:rsidTr="00530D27">
        <w:tc>
          <w:tcPr>
            <w:tcW w:w="9833" w:type="dxa"/>
            <w:gridSpan w:val="2"/>
            <w:shd w:val="clear" w:color="auto" w:fill="auto"/>
          </w:tcPr>
          <w:p w14:paraId="6C868E8F" w14:textId="3B409509" w:rsidR="004F6A78" w:rsidRPr="00C1266B" w:rsidRDefault="004F6A78" w:rsidP="004F6A78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1266B">
              <w:rPr>
                <w:rFonts w:ascii="Angsana New" w:hAnsi="Angsana New"/>
                <w:sz w:val="30"/>
                <w:szCs w:val="30"/>
                <w:cs/>
              </w:rPr>
              <w:t>อ้างถึงหมายเหตุ</w:t>
            </w:r>
            <w:r w:rsidRPr="00C1266B">
              <w:rPr>
                <w:rFonts w:ascii="Angsana New" w:hAnsi="Angsana New" w:hint="cs"/>
                <w:sz w:val="30"/>
                <w:szCs w:val="30"/>
                <w:cs/>
              </w:rPr>
              <w:t>ประกอบงบการเงินข้อ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F2248A">
              <w:rPr>
                <w:rFonts w:ascii="Angsana New" w:hAnsi="Angsana New"/>
                <w:sz w:val="30"/>
                <w:szCs w:val="30"/>
              </w:rPr>
              <w:t>4</w:t>
            </w:r>
            <w:r w:rsidRPr="00C1266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F2248A"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  <w:r w:rsidRPr="00F2248A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7A03C5" w:rsidRPr="00F2248A">
              <w:rPr>
                <w:rFonts w:ascii="Angsana New" w:hAnsi="Angsana New"/>
                <w:sz w:val="30"/>
                <w:szCs w:val="30"/>
              </w:rPr>
              <w:t>2</w:t>
            </w:r>
            <w:r w:rsidR="00AD4ADB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4F6A78" w:rsidRPr="00C1266B" w14:paraId="7966AB77" w14:textId="77777777" w:rsidTr="00530D27">
        <w:tc>
          <w:tcPr>
            <w:tcW w:w="4883" w:type="dxa"/>
            <w:shd w:val="clear" w:color="auto" w:fill="auto"/>
          </w:tcPr>
          <w:p w14:paraId="10C050C1" w14:textId="77777777" w:rsidR="004F6A78" w:rsidRPr="00C1266B" w:rsidRDefault="004F6A78" w:rsidP="004F6A78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1266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950" w:type="dxa"/>
            <w:shd w:val="clear" w:color="auto" w:fill="auto"/>
          </w:tcPr>
          <w:p w14:paraId="3CE6B2D0" w14:textId="77777777" w:rsidR="004F6A78" w:rsidRPr="00C1266B" w:rsidRDefault="004F6A78" w:rsidP="004F6A78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1266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ได้</w:t>
            </w:r>
            <w:r w:rsidRPr="00C1266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ตรวจสอบ</w:t>
            </w:r>
            <w:r w:rsidRPr="00C1266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เรื่องดังกล่าวอย่างไร</w:t>
            </w:r>
          </w:p>
        </w:tc>
      </w:tr>
      <w:tr w:rsidR="004F6A78" w:rsidRPr="00C1266B" w14:paraId="1F84A762" w14:textId="77777777" w:rsidTr="00530D27">
        <w:tc>
          <w:tcPr>
            <w:tcW w:w="4883" w:type="dxa"/>
            <w:shd w:val="clear" w:color="auto" w:fill="auto"/>
          </w:tcPr>
          <w:p w14:paraId="72CCEAEA" w14:textId="1E885EE2" w:rsidR="004F6A78" w:rsidRPr="00C1266B" w:rsidRDefault="004F6A78" w:rsidP="004F6A78">
            <w:pPr>
              <w:pStyle w:val="Defaul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1266B">
              <w:rPr>
                <w:rFonts w:ascii="Angsana New" w:hAnsi="Angsana New" w:cs="Angsana New" w:hint="cs"/>
                <w:sz w:val="30"/>
                <w:szCs w:val="30"/>
                <w:cs/>
              </w:rPr>
              <w:t>กลุ่มบริษัทและบริษัทรับรู้สินทรัพย์ภาษีเงินได้รอการ</w:t>
            </w:r>
            <w:r w:rsidRPr="00C1266B">
              <w:rPr>
                <w:rFonts w:ascii="Angsana New" w:hAnsi="Angsana New" w:cs="Angsana New"/>
                <w:sz w:val="30"/>
                <w:szCs w:val="30"/>
              </w:rPr>
              <w:br/>
            </w:r>
            <w:r w:rsidRPr="00C1266B">
              <w:rPr>
                <w:rFonts w:ascii="Angsana New" w:hAnsi="Angsana New" w:cs="Angsana New" w:hint="cs"/>
                <w:sz w:val="30"/>
                <w:szCs w:val="30"/>
                <w:cs/>
              </w:rPr>
              <w:t>ตัดบัญชีจากผลขาดทุนสะสม การใช้ประโยชน์จากสินทรัพย์ภาษีเงินได้รอการตัดบัญชีขึ้นอยู่กับกำไรทางภาษีในอนาคตและความสามารถของกลุ่มบริษัทและบริษัท</w:t>
            </w:r>
            <w:r w:rsidRPr="00C1266B">
              <w:rPr>
                <w:rFonts w:ascii="Angsana New" w:hAnsi="Angsana New" w:cs="Angsana New"/>
                <w:sz w:val="30"/>
                <w:szCs w:val="30"/>
                <w:cs/>
              </w:rPr>
              <w:t>ที่จะนำ</w:t>
            </w:r>
            <w:r w:rsidRPr="00C1266B">
              <w:rPr>
                <w:rFonts w:ascii="Angsana New" w:hAnsi="Angsana New" w:cs="Angsana New" w:hint="cs"/>
                <w:sz w:val="30"/>
                <w:szCs w:val="30"/>
                <w:cs/>
              </w:rPr>
              <w:t>ผลขาดทุนดังกล่าวมาใช้ในอนาคต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อย่างมาก</w:t>
            </w:r>
            <w:r w:rsidRPr="00C1266B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C1266B">
              <w:rPr>
                <w:rFonts w:ascii="Angsana New" w:hAnsi="Angsana New" w:cs="Angsana New" w:hint="cs"/>
                <w:sz w:val="30"/>
                <w:szCs w:val="30"/>
                <w:cs/>
              </w:rPr>
              <w:t>ผู้บริหารต้องใช้วิจารณญาณในการประมาณการกำไรทางภาษีในอนาคตเพื่อประมาณมูลค่าของสินทรัพย์ภาษีเงินได้รอการตัดบัญ</w:t>
            </w:r>
            <w:r w:rsidRPr="00907C79">
              <w:rPr>
                <w:rFonts w:ascii="Angsana New" w:hAnsi="Angsana New" w:cs="Angsana New" w:hint="cs"/>
                <w:sz w:val="30"/>
                <w:szCs w:val="30"/>
                <w:cs/>
              </w:rPr>
              <w:t>ชี การใช้สมมติฐานที่ใช้เป็นวิจารณญาณของผู้บริหารในการประมาณการซึ่งเป็น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ผลจากแผนงาน</w:t>
            </w:r>
            <w:r w:rsidRPr="00907C79">
              <w:rPr>
                <w:rFonts w:ascii="Angsana New" w:hAnsi="Angsana New" w:cs="Angsana New" w:hint="cs"/>
                <w:sz w:val="30"/>
                <w:szCs w:val="30"/>
                <w:cs/>
              </w:rPr>
              <w:t>ในอนาคต</w:t>
            </w:r>
            <w:r w:rsidRPr="00907C79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907C79">
              <w:rPr>
                <w:rFonts w:ascii="Angsana New" w:hAnsi="Angsana New" w:cs="Angsana New" w:hint="cs"/>
                <w:sz w:val="30"/>
                <w:szCs w:val="30"/>
                <w:cs/>
              </w:rPr>
              <w:t>ตลาดหรือสภาวะทางเศรษฐกิจ และก</w:t>
            </w:r>
            <w:r w:rsidRPr="00C1266B">
              <w:rPr>
                <w:rFonts w:ascii="Angsana New" w:hAnsi="Angsana New" w:cs="Angsana New" w:hint="cs"/>
                <w:sz w:val="30"/>
                <w:szCs w:val="30"/>
                <w:cs/>
              </w:rPr>
              <w:t>ารบรรลุเป้าหมายของการประมาณการดังกล่าวมีความไม่แน่นอน</w:t>
            </w:r>
            <w:r w:rsidRPr="00C1266B">
              <w:rPr>
                <w:rFonts w:ascii="Angsana New" w:eastAsia="Calibri" w:hAnsi="Angsana New" w:cs="Angsana New" w:hint="cs"/>
                <w:sz w:val="30"/>
                <w:szCs w:val="30"/>
                <w:cs/>
              </w:rPr>
              <w:t xml:space="preserve"> ทำให้ข้าพเจ้าให้ความสำคัญกับเรื่องนี้</w:t>
            </w:r>
          </w:p>
        </w:tc>
        <w:tc>
          <w:tcPr>
            <w:tcW w:w="4950" w:type="dxa"/>
            <w:shd w:val="clear" w:color="auto" w:fill="auto"/>
          </w:tcPr>
          <w:p w14:paraId="3A5D086C" w14:textId="77777777" w:rsidR="004F6A78" w:rsidRPr="00C1266B" w:rsidRDefault="004F6A78" w:rsidP="004F6A78">
            <w:pPr>
              <w:shd w:val="clear" w:color="auto" w:fill="FFFFFF"/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Angsana New" w:eastAsia="SimSun" w:hAnsi="Angsana New"/>
                <w:sz w:val="30"/>
                <w:szCs w:val="30"/>
              </w:rPr>
            </w:pPr>
            <w:r w:rsidRPr="00C1266B">
              <w:rPr>
                <w:rFonts w:ascii="Angsana New" w:eastAsia="SimSun" w:hAnsi="Angsana New" w:hint="cs"/>
                <w:sz w:val="30"/>
                <w:szCs w:val="30"/>
                <w:cs/>
              </w:rPr>
              <w:t>วิธีการตรวจสอบของ</w:t>
            </w:r>
            <w:r w:rsidRPr="00C1266B">
              <w:rPr>
                <w:rFonts w:ascii="Angsana New" w:eastAsia="SimSun" w:hAnsi="Angsana New"/>
                <w:sz w:val="30"/>
                <w:szCs w:val="30"/>
                <w:cs/>
              </w:rPr>
              <w:t>ข้าพเจ้า</w:t>
            </w:r>
            <w:r w:rsidRPr="00C1266B">
              <w:rPr>
                <w:rFonts w:ascii="Angsana New" w:eastAsia="SimSun" w:hAnsi="Angsana New" w:hint="cs"/>
                <w:sz w:val="30"/>
                <w:szCs w:val="30"/>
                <w:cs/>
              </w:rPr>
              <w:t>มีดังนี้</w:t>
            </w:r>
          </w:p>
          <w:p w14:paraId="1E18E2FD" w14:textId="77777777" w:rsidR="004F6A78" w:rsidRPr="00C1266B" w:rsidRDefault="004F6A78" w:rsidP="004F6A78">
            <w:pPr>
              <w:spacing w:line="240" w:lineRule="auto"/>
              <w:jc w:val="both"/>
              <w:rPr>
                <w:rFonts w:ascii="Times New Roman" w:hAnsi="Times New Roman" w:cs="Cordia New"/>
              </w:rPr>
            </w:pPr>
          </w:p>
          <w:p w14:paraId="3BC8CFE3" w14:textId="77777777" w:rsidR="004F6A78" w:rsidRPr="00C1266B" w:rsidRDefault="004F6A78" w:rsidP="004F6A78">
            <w:pPr>
              <w:numPr>
                <w:ilvl w:val="0"/>
                <w:numId w:val="9"/>
              </w:numPr>
              <w:tabs>
                <w:tab w:val="clear" w:pos="227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1266B">
              <w:rPr>
                <w:rFonts w:ascii="Angsana New" w:hAnsi="Angsana New"/>
                <w:sz w:val="30"/>
                <w:szCs w:val="30"/>
                <w:cs/>
              </w:rPr>
              <w:t>ทำความเข้าใจเกี่ยวกับกระบวนการการประมาณมูลค่า</w:t>
            </w:r>
            <w:r w:rsidRPr="00C1266B">
              <w:rPr>
                <w:rFonts w:ascii="Angsana New" w:hAnsi="Angsana New" w:hint="cs"/>
                <w:sz w:val="30"/>
                <w:szCs w:val="30"/>
                <w:cs/>
              </w:rPr>
              <w:t>ของสินทรัพย์ภาษีเงินได้รอการตัดบัญชี</w:t>
            </w:r>
          </w:p>
          <w:p w14:paraId="21DC1859" w14:textId="77777777" w:rsidR="004F6A78" w:rsidRPr="00C1266B" w:rsidRDefault="004F6A78" w:rsidP="004F6A78">
            <w:pPr>
              <w:autoSpaceDE w:val="0"/>
              <w:autoSpaceDN w:val="0"/>
              <w:adjustRightInd w:val="0"/>
              <w:spacing w:line="240" w:lineRule="auto"/>
              <w:ind w:left="340"/>
              <w:jc w:val="thaiDistribute"/>
              <w:rPr>
                <w:rFonts w:ascii="Angsana New" w:hAnsi="Angsana New"/>
              </w:rPr>
            </w:pPr>
          </w:p>
          <w:p w14:paraId="139EE2DB" w14:textId="77777777" w:rsidR="004F6A78" w:rsidRPr="00C1266B" w:rsidRDefault="004F6A78" w:rsidP="004F6A78">
            <w:pPr>
              <w:numPr>
                <w:ilvl w:val="0"/>
                <w:numId w:val="9"/>
              </w:numPr>
              <w:tabs>
                <w:tab w:val="clear" w:pos="227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1266B">
              <w:rPr>
                <w:rFonts w:ascii="Angsana New" w:hAnsi="Angsana New" w:hint="cs"/>
                <w:sz w:val="30"/>
                <w:szCs w:val="30"/>
                <w:cs/>
              </w:rPr>
              <w:t>พิจารณาสมมติฐานของฝ่ายบริหารที่ใช้ในการประมาณการกำไรทางภาษีในอนาคตของกลุ่มบริษัท ข้าพเจ้าได้เปรียบเทียบข้อมูลสำคัญที่ใช้ในการจัดทำประมาณการกำไรทางภาษีในอนาคตขอ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งกลุ่มบริษัทกับข้อมูลที่มีอยู่ทั้งภายในและ</w:t>
            </w:r>
            <w:r w:rsidRPr="00C1266B">
              <w:rPr>
                <w:rFonts w:ascii="Angsana New" w:hAnsi="Angsana New" w:hint="cs"/>
                <w:sz w:val="30"/>
                <w:szCs w:val="30"/>
                <w:cs/>
              </w:rPr>
              <w:t>ภายนอก เช่น พยากรณ์เศรษฐกิจและข้อมูลในอดีตของกลุ่มบริษัทและผลประกอบการและประเมินความอ่อนไหวต่อผลจากการเปลี่ยนแปลงในสมมติฐาน</w:t>
            </w:r>
          </w:p>
          <w:p w14:paraId="51719AD6" w14:textId="77777777" w:rsidR="004F6A78" w:rsidRPr="00C1266B" w:rsidRDefault="004F6A78" w:rsidP="004F6A78">
            <w:pPr>
              <w:jc w:val="both"/>
              <w:rPr>
                <w:rFonts w:ascii="Angsana New" w:hAnsi="Angsana New"/>
                <w:sz w:val="22"/>
                <w:szCs w:val="22"/>
              </w:rPr>
            </w:pPr>
          </w:p>
          <w:p w14:paraId="0E4DF530" w14:textId="77777777" w:rsidR="004F6A78" w:rsidRPr="00C1266B" w:rsidRDefault="004F6A78" w:rsidP="004F6A78">
            <w:pPr>
              <w:numPr>
                <w:ilvl w:val="0"/>
                <w:numId w:val="9"/>
              </w:numPr>
              <w:tabs>
                <w:tab w:val="clear" w:pos="227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1266B">
              <w:rPr>
                <w:rFonts w:ascii="Angsana New" w:hAnsi="Angsana New"/>
                <w:sz w:val="30"/>
                <w:szCs w:val="30"/>
                <w:cs/>
              </w:rPr>
              <w:t>ทดสอบการคำนวณของประมาณการกระแสเงินสด</w:t>
            </w:r>
            <w:r w:rsidRPr="00C1266B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  <w:p w14:paraId="5FC3E610" w14:textId="77777777" w:rsidR="004F6A78" w:rsidRPr="00C1266B" w:rsidRDefault="004F6A78" w:rsidP="004F6A78">
            <w:pPr>
              <w:jc w:val="both"/>
              <w:rPr>
                <w:rFonts w:ascii="Times New Roman" w:hAnsi="Times New Roman" w:cs="Cordia New"/>
              </w:rPr>
            </w:pPr>
          </w:p>
          <w:p w14:paraId="795DD36B" w14:textId="77777777" w:rsidR="004F6A78" w:rsidRPr="00C1266B" w:rsidRDefault="004F6A78" w:rsidP="004F6A78">
            <w:pPr>
              <w:numPr>
                <w:ilvl w:val="0"/>
                <w:numId w:val="9"/>
              </w:numPr>
              <w:tabs>
                <w:tab w:val="clear" w:pos="227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1266B">
              <w:rPr>
                <w:rFonts w:ascii="Angsana New" w:hAnsi="Angsana New" w:hint="cs"/>
                <w:sz w:val="30"/>
                <w:szCs w:val="30"/>
                <w:cs/>
              </w:rPr>
              <w:t>พิจารณาถึงความเพียงพอของการเปิดเผยข้อมูลตามมาตรฐานการรายงานทางการเงินของไทย</w:t>
            </w:r>
          </w:p>
        </w:tc>
      </w:tr>
    </w:tbl>
    <w:p w14:paraId="5048B758" w14:textId="11819677" w:rsidR="00FE47DB" w:rsidRPr="00C1266B" w:rsidRDefault="00FE47DB" w:rsidP="00FE47DB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C1266B">
        <w:rPr>
          <w:rFonts w:ascii="Angsana New" w:eastAsia="Calibri" w:hAnsi="Angsana New" w:hint="cs"/>
          <w:i/>
          <w:iCs/>
          <w:sz w:val="30"/>
          <w:szCs w:val="30"/>
          <w:cs/>
        </w:rPr>
        <w:lastRenderedPageBreak/>
        <w:t>ข้อมูลอื่น</w:t>
      </w:r>
      <w:r w:rsidRPr="00C1266B">
        <w:rPr>
          <w:rFonts w:ascii="Angsana New" w:eastAsia="Calibri" w:hAnsi="Angsana New"/>
          <w:i/>
          <w:iCs/>
          <w:sz w:val="30"/>
          <w:szCs w:val="30"/>
          <w:cs/>
        </w:rPr>
        <w:t xml:space="preserve"> </w:t>
      </w:r>
    </w:p>
    <w:p w14:paraId="10AE9658" w14:textId="77777777" w:rsidR="00FE47DB" w:rsidRPr="00C1266B" w:rsidRDefault="00FE47DB" w:rsidP="00FE47DB">
      <w:pPr>
        <w:spacing w:line="240" w:lineRule="auto"/>
        <w:jc w:val="thaiDistribute"/>
        <w:rPr>
          <w:rFonts w:ascii="Angsana New" w:eastAsia="Calibri" w:hAnsi="Angsana New"/>
          <w:i/>
          <w:iCs/>
          <w:sz w:val="30"/>
          <w:szCs w:val="30"/>
        </w:rPr>
      </w:pPr>
    </w:p>
    <w:p w14:paraId="3B4DD438" w14:textId="77777777" w:rsidR="00827CD7" w:rsidRPr="00C1266B" w:rsidRDefault="00827CD7" w:rsidP="00827CD7">
      <w:pPr>
        <w:spacing w:line="240" w:lineRule="auto"/>
        <w:jc w:val="thaiDistribute"/>
        <w:rPr>
          <w:rFonts w:ascii="Angsana New" w:eastAsia="Calibri" w:hAnsi="Angsana New"/>
          <w:spacing w:val="-4"/>
          <w:sz w:val="30"/>
          <w:szCs w:val="30"/>
        </w:rPr>
      </w:pPr>
      <w:r w:rsidRPr="00C1266B">
        <w:rPr>
          <w:rFonts w:ascii="Angsana New" w:eastAsia="Calibri" w:hAnsi="Angsana New" w:hint="cs"/>
          <w:spacing w:val="-4"/>
          <w:sz w:val="30"/>
          <w:szCs w:val="30"/>
          <w:cs/>
        </w:rPr>
        <w:t>ผู้บริหารเป็นผู้รับผิดชอบต่อข้อมูลอื่น</w:t>
      </w:r>
      <w:r w:rsidRPr="00C1266B">
        <w:rPr>
          <w:rFonts w:ascii="Angsana New" w:eastAsia="Calibri" w:hAnsi="Angsana New"/>
          <w:spacing w:val="-4"/>
          <w:sz w:val="30"/>
          <w:szCs w:val="30"/>
          <w:cs/>
        </w:rPr>
        <w:t xml:space="preserve"> </w:t>
      </w:r>
      <w:r w:rsidRPr="00C1266B">
        <w:rPr>
          <w:rFonts w:ascii="Angsana New" w:eastAsia="Calibri" w:hAnsi="Angsana New" w:hint="cs"/>
          <w:spacing w:val="-4"/>
          <w:sz w:val="30"/>
          <w:szCs w:val="30"/>
          <w:cs/>
        </w:rPr>
        <w:t>ข้อมูลอื่นประกอบด้วยข้อมูลซึ่งรวมอยู่ในรายงานประจำปี</w:t>
      </w:r>
      <w:r w:rsidRPr="00C1266B">
        <w:rPr>
          <w:rFonts w:ascii="Angsana New" w:eastAsia="Calibri" w:hAnsi="Angsana New"/>
          <w:spacing w:val="-4"/>
          <w:sz w:val="30"/>
          <w:szCs w:val="30"/>
          <w:cs/>
        </w:rPr>
        <w:t xml:space="preserve"> </w:t>
      </w:r>
      <w:r w:rsidRPr="00C1266B">
        <w:rPr>
          <w:rFonts w:ascii="Angsana New" w:eastAsia="Calibri" w:hAnsi="Angsana New" w:hint="cs"/>
          <w:spacing w:val="-4"/>
          <w:sz w:val="30"/>
          <w:szCs w:val="30"/>
          <w:cs/>
        </w:rPr>
        <w:t>แต่ไม่รวมถึงงบการเงินรวมและงบการเงินเฉพาะกิจการและรายงานของผู้สอบบัญชีที่อยู่ในรายงานนั้น</w:t>
      </w:r>
      <w:r w:rsidRPr="00C1266B">
        <w:rPr>
          <w:rFonts w:ascii="Angsana New" w:eastAsia="Calibri" w:hAnsi="Angsana New"/>
          <w:spacing w:val="-4"/>
          <w:sz w:val="30"/>
          <w:szCs w:val="30"/>
          <w:cs/>
        </w:rPr>
        <w:t xml:space="preserve"> </w:t>
      </w:r>
    </w:p>
    <w:p w14:paraId="33D3457B" w14:textId="77777777" w:rsidR="00827CD7" w:rsidRPr="00C1266B" w:rsidRDefault="00827CD7" w:rsidP="00827CD7">
      <w:pPr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</w:p>
    <w:p w14:paraId="4B1D510E" w14:textId="77777777" w:rsidR="00827CD7" w:rsidRPr="00C1266B" w:rsidRDefault="00827CD7" w:rsidP="00827CD7">
      <w:pPr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  <w:r w:rsidRPr="00C1266B">
        <w:rPr>
          <w:rFonts w:ascii="Angsana New" w:eastAsia="Calibri" w:hAnsi="Angsana New" w:hint="cs"/>
          <w:sz w:val="30"/>
          <w:szCs w:val="30"/>
          <w:cs/>
        </w:rPr>
        <w:t>ความเห็นของข้าพเจ้าต่องบการเงินรวมและงบการเงินเฉพาะกิจการไม่ครอบคลุมถึงข้อมูลอื่นและข้าพเจ้าไม่ได้ให้ความเชื่อมั่นต่อข้อมูลอื่น</w:t>
      </w:r>
      <w:r w:rsidRPr="00C1266B">
        <w:rPr>
          <w:rFonts w:ascii="Angsana New" w:eastAsia="Calibri" w:hAnsi="Angsana New"/>
          <w:sz w:val="30"/>
          <w:szCs w:val="30"/>
          <w:cs/>
        </w:rPr>
        <w:t xml:space="preserve"> </w:t>
      </w:r>
    </w:p>
    <w:p w14:paraId="3EBB69F7" w14:textId="77777777" w:rsidR="00827CD7" w:rsidRPr="00C1266B" w:rsidRDefault="00827CD7" w:rsidP="00827CD7">
      <w:pPr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</w:p>
    <w:p w14:paraId="36DD0771" w14:textId="77777777" w:rsidR="00827CD7" w:rsidRPr="00C1266B" w:rsidRDefault="00827CD7" w:rsidP="00827CD7">
      <w:pPr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  <w:r w:rsidRPr="00C1266B">
        <w:rPr>
          <w:rFonts w:ascii="Angsana New" w:eastAsia="Calibri" w:hAnsi="Angsana New" w:hint="cs"/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ความรับผิดชอบของข้าพเจ้าที่เกี่ยวเนื่องกับการตรวจสอบงบการเงินรวมและงบการเงินเฉพาะกิจการคือ</w:t>
      </w:r>
      <w:r w:rsidRPr="00C1266B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C1266B">
        <w:rPr>
          <w:rFonts w:ascii="Angsana New" w:eastAsia="Calibri" w:hAnsi="Angsana New" w:hint="cs"/>
          <w:sz w:val="30"/>
          <w:szCs w:val="30"/>
          <w:cs/>
        </w:rPr>
        <w:t>การอ่านและพิจารณาว่าข้อมูลอื่นมีความขัดแย้งที่มีสาระสำคัญกับงบการเงินรวมและงบการเงินเฉพาะกิจการหรือกับความรู้ที่ได้รับจากการตรวจสอบของข้าพเจ้า</w:t>
      </w:r>
      <w:r w:rsidRPr="00C1266B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C1266B">
        <w:rPr>
          <w:rFonts w:ascii="Angsana New" w:eastAsia="Calibri" w:hAnsi="Angsana New" w:hint="cs"/>
          <w:sz w:val="30"/>
          <w:szCs w:val="30"/>
          <w:cs/>
        </w:rPr>
        <w:t xml:space="preserve">หรือปรากฏว่าข้อมูลอื่นมีการแสดงข้อมูลที่ขัดต่อข้อเท็จจริงอันเป็นสาระสำคัญหรือไม่ หากในการปฏิบัติงานดังกล่าว ข้าพเจ้าได้สรุปว่าข้อมูลอื่นมีการแสดงข้อมูลที่ขัดต่อข้อเท็จจริงอันเป็นสาระสำคัญ ข้าพเจ้าต้องรายงานข้อเท็จจริงนั้น ทั้งนี้ ข้าพเจ้าไม่พบว่ามีเรื่องดังกล่าวที่ต้องรายงาน </w:t>
      </w:r>
    </w:p>
    <w:p w14:paraId="2DBEDF2C" w14:textId="77777777" w:rsidR="00FE47DB" w:rsidRPr="00C1266B" w:rsidRDefault="00FE47DB" w:rsidP="00FE47DB">
      <w:pPr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</w:p>
    <w:p w14:paraId="0E8466E4" w14:textId="77777777" w:rsidR="00FE47DB" w:rsidRPr="00C1266B" w:rsidRDefault="00FE47DB" w:rsidP="00FE47DB">
      <w:pPr>
        <w:pStyle w:val="a1"/>
        <w:ind w:right="43"/>
        <w:jc w:val="thaiDistribute"/>
        <w:rPr>
          <w:rFonts w:ascii="Angsana New" w:eastAsia="Calibri" w:hAnsi="Angsana New"/>
          <w:i/>
          <w:iCs/>
          <w:sz w:val="30"/>
          <w:szCs w:val="30"/>
          <w:lang w:val="en-US"/>
        </w:rPr>
      </w:pPr>
      <w:r w:rsidRPr="00C1266B">
        <w:rPr>
          <w:rFonts w:ascii="Angsana New" w:eastAsia="Calibri" w:hAnsi="Angsana New" w:hint="cs"/>
          <w:i/>
          <w:iCs/>
          <w:sz w:val="30"/>
          <w:szCs w:val="30"/>
          <w:cs/>
          <w:lang w:val="en-US"/>
        </w:rPr>
        <w:t>ความรับผิดชอบของผู้บริหารและผู้มีหน้าที่ในการกำกับดูแลต่องบการเงินรวมและงบการเงินเฉพาะกิจการ</w:t>
      </w:r>
    </w:p>
    <w:p w14:paraId="086BEC62" w14:textId="77777777" w:rsidR="00FE47DB" w:rsidRPr="00C1266B" w:rsidRDefault="00FE47DB" w:rsidP="00FE47DB">
      <w:pPr>
        <w:pStyle w:val="a1"/>
        <w:ind w:right="43"/>
        <w:jc w:val="thaiDistribute"/>
        <w:rPr>
          <w:rFonts w:ascii="Angsana New" w:eastAsia="Calibri" w:hAnsi="Angsana New"/>
          <w:i/>
          <w:iCs/>
          <w:sz w:val="30"/>
          <w:szCs w:val="30"/>
          <w:lang w:val="en-US"/>
        </w:rPr>
      </w:pPr>
    </w:p>
    <w:p w14:paraId="2F581DE1" w14:textId="77777777" w:rsidR="00FE47DB" w:rsidRPr="00C1266B" w:rsidRDefault="00FE47DB" w:rsidP="00FE47DB">
      <w:pPr>
        <w:pStyle w:val="a1"/>
        <w:ind w:right="43"/>
        <w:jc w:val="thaiDistribute"/>
        <w:rPr>
          <w:rFonts w:ascii="Angsana New" w:eastAsia="Calibri" w:hAnsi="Angsana New"/>
          <w:sz w:val="30"/>
          <w:szCs w:val="30"/>
          <w:lang w:val="en-US"/>
        </w:rPr>
      </w:pPr>
      <w:r w:rsidRPr="00C1266B">
        <w:rPr>
          <w:rFonts w:ascii="Angsana New" w:eastAsia="Calibri" w:hAnsi="Angsana New" w:hint="cs"/>
          <w:sz w:val="30"/>
          <w:szCs w:val="30"/>
          <w:cs/>
          <w:lang w:val="en-US"/>
        </w:rPr>
        <w:t>ผู้บริหารมีหน้าที่รับผิดชอบในการจัดทำและนำเสนองบการเงินรวมและงบการเงินเฉพาะกิจการเหล่านี้โดยถูกต้อง</w:t>
      </w:r>
      <w:r w:rsidRPr="00C1266B">
        <w:rPr>
          <w:rFonts w:ascii="Angsana New" w:eastAsia="Calibri" w:hAnsi="Angsana New"/>
          <w:sz w:val="30"/>
          <w:szCs w:val="30"/>
          <w:lang w:val="en-US"/>
        </w:rPr>
        <w:br/>
      </w:r>
      <w:r w:rsidRPr="00C1266B">
        <w:rPr>
          <w:rFonts w:ascii="Angsana New" w:eastAsia="Calibri" w:hAnsi="Angsana New" w:hint="cs"/>
          <w:sz w:val="30"/>
          <w:szCs w:val="30"/>
          <w:cs/>
          <w:lang w:val="en-US"/>
        </w:rPr>
        <w:t>ตามที่ควรตามมาตรฐานการรายงานทางการเงิน</w:t>
      </w:r>
      <w:r w:rsidRPr="00C1266B">
        <w:rPr>
          <w:rFonts w:ascii="Angsana New" w:eastAsia="Calibri" w:hAnsi="Angsana New"/>
          <w:sz w:val="30"/>
          <w:szCs w:val="30"/>
          <w:cs/>
          <w:lang w:val="en-US"/>
        </w:rPr>
        <w:t xml:space="preserve"> </w:t>
      </w:r>
      <w:r w:rsidRPr="00C1266B">
        <w:rPr>
          <w:rFonts w:ascii="Angsana New" w:eastAsia="Calibri" w:hAnsi="Angsana New" w:hint="cs"/>
          <w:sz w:val="30"/>
          <w:szCs w:val="30"/>
          <w:cs/>
          <w:lang w:val="en-US"/>
        </w:rPr>
        <w:t>และรับผิดชอบเกี่ยวกับการควบคุมภายในที่ผู้บริหารพิจารณาว่าจำเป็นเพื่อให้สามารถจัดทำงบการเงินรวมและงบการเงินเฉพาะกิจการ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  <w:r w:rsidRPr="00C1266B">
        <w:rPr>
          <w:rFonts w:ascii="Angsana New" w:eastAsia="Calibri" w:hAnsi="Angsana New"/>
          <w:sz w:val="30"/>
          <w:szCs w:val="30"/>
          <w:cs/>
          <w:lang w:val="en-US"/>
        </w:rPr>
        <w:t xml:space="preserve"> </w:t>
      </w:r>
    </w:p>
    <w:p w14:paraId="627F1601" w14:textId="77777777" w:rsidR="00FE47DB" w:rsidRPr="00C1266B" w:rsidRDefault="00FE47DB" w:rsidP="00FE47DB">
      <w:pPr>
        <w:pStyle w:val="a1"/>
        <w:ind w:right="43"/>
        <w:jc w:val="thaiDistribute"/>
        <w:rPr>
          <w:rFonts w:ascii="Angsana New" w:eastAsia="Calibri" w:hAnsi="Angsana New"/>
          <w:sz w:val="30"/>
          <w:szCs w:val="30"/>
          <w:lang w:val="en-US"/>
        </w:rPr>
      </w:pPr>
    </w:p>
    <w:p w14:paraId="407C1954" w14:textId="77777777" w:rsidR="00FE47DB" w:rsidRPr="00C1266B" w:rsidRDefault="00FE47DB" w:rsidP="00FE47DB">
      <w:pPr>
        <w:pStyle w:val="a1"/>
        <w:ind w:right="43"/>
        <w:jc w:val="thaiDistribute"/>
        <w:rPr>
          <w:rFonts w:ascii="Angsana New" w:eastAsia="Calibri" w:hAnsi="Angsana New"/>
          <w:sz w:val="30"/>
          <w:szCs w:val="30"/>
          <w:lang w:val="en-US"/>
        </w:rPr>
      </w:pPr>
      <w:r w:rsidRPr="00C1266B">
        <w:rPr>
          <w:rFonts w:ascii="Angsana New" w:eastAsia="Calibri" w:hAnsi="Angsana New" w:hint="cs"/>
          <w:sz w:val="30"/>
          <w:szCs w:val="30"/>
          <w:cs/>
          <w:lang w:val="en-US"/>
        </w:rPr>
        <w:t>ในการจัดทำงบการเงินรวมและงบการเงินเฉพาะกิจการ</w:t>
      </w:r>
      <w:r w:rsidRPr="00C1266B">
        <w:rPr>
          <w:rFonts w:ascii="Angsana New" w:eastAsia="Calibri" w:hAnsi="Angsana New"/>
          <w:sz w:val="30"/>
          <w:szCs w:val="30"/>
          <w:cs/>
          <w:lang w:val="en-US"/>
        </w:rPr>
        <w:t xml:space="preserve"> </w:t>
      </w:r>
      <w:r w:rsidRPr="00C1266B">
        <w:rPr>
          <w:rFonts w:ascii="Angsana New" w:eastAsia="Calibri" w:hAnsi="Angsana New" w:hint="cs"/>
          <w:sz w:val="30"/>
          <w:szCs w:val="30"/>
          <w:cs/>
          <w:lang w:val="en-US"/>
        </w:rPr>
        <w:t>ผู้บริหารรับผิดชอบในการประเมินความสามารถของกลุ่มบริษัทและบริษัทในการดำเนินงานต่อเนื่อง</w:t>
      </w:r>
      <w:r w:rsidRPr="00C1266B">
        <w:rPr>
          <w:rFonts w:ascii="Angsana New" w:eastAsia="Calibri" w:hAnsi="Angsana New"/>
          <w:sz w:val="30"/>
          <w:szCs w:val="30"/>
          <w:cs/>
          <w:lang w:val="en-US"/>
        </w:rPr>
        <w:t xml:space="preserve"> </w:t>
      </w:r>
      <w:r w:rsidRPr="00C1266B">
        <w:rPr>
          <w:rFonts w:ascii="Angsana New" w:eastAsia="Calibri" w:hAnsi="Angsana New" w:hint="cs"/>
          <w:sz w:val="30"/>
          <w:szCs w:val="30"/>
          <w:cs/>
          <w:lang w:val="en-US"/>
        </w:rPr>
        <w:t>เปิดเผยเรื่องที่เกี่ยวกับการดำเนินงานต่อเนื่อง</w:t>
      </w:r>
      <w:r w:rsidRPr="00C1266B">
        <w:rPr>
          <w:rFonts w:ascii="Angsana New" w:eastAsia="Calibri" w:hAnsi="Angsana New"/>
          <w:sz w:val="30"/>
          <w:szCs w:val="30"/>
          <w:cs/>
          <w:lang w:val="en-US"/>
        </w:rPr>
        <w:t xml:space="preserve"> (</w:t>
      </w:r>
      <w:r w:rsidRPr="00C1266B">
        <w:rPr>
          <w:rFonts w:ascii="Angsana New" w:eastAsia="Calibri" w:hAnsi="Angsana New" w:hint="cs"/>
          <w:sz w:val="30"/>
          <w:szCs w:val="30"/>
          <w:cs/>
          <w:lang w:val="en-US"/>
        </w:rPr>
        <w:t>ตามความเหมาะสม</w:t>
      </w:r>
      <w:r w:rsidRPr="00C1266B">
        <w:rPr>
          <w:rFonts w:ascii="Angsana New" w:eastAsia="Calibri" w:hAnsi="Angsana New"/>
          <w:sz w:val="30"/>
          <w:szCs w:val="30"/>
          <w:cs/>
          <w:lang w:val="en-US"/>
        </w:rPr>
        <w:t xml:space="preserve">) </w:t>
      </w:r>
      <w:r w:rsidRPr="00C1266B">
        <w:rPr>
          <w:rFonts w:ascii="Angsana New" w:eastAsia="Calibri" w:hAnsi="Angsana New" w:hint="cs"/>
          <w:sz w:val="30"/>
          <w:szCs w:val="30"/>
          <w:cs/>
          <w:lang w:val="en-US"/>
        </w:rPr>
        <w:t>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</w:t>
      </w:r>
      <w:r w:rsidRPr="00C1266B">
        <w:rPr>
          <w:rFonts w:ascii="Angsana New" w:eastAsia="Calibri" w:hAnsi="Angsana New"/>
          <w:sz w:val="30"/>
          <w:szCs w:val="30"/>
          <w:cs/>
          <w:lang w:val="en-US"/>
        </w:rPr>
        <w:t xml:space="preserve"> </w:t>
      </w:r>
      <w:r w:rsidRPr="00C1266B">
        <w:rPr>
          <w:rFonts w:ascii="Angsana New" w:eastAsia="Calibri" w:hAnsi="Angsana New" w:hint="cs"/>
          <w:sz w:val="30"/>
          <w:szCs w:val="30"/>
          <w:cs/>
          <w:lang w:val="en-US"/>
        </w:rPr>
        <w:t>หรือหยุดดำเนินงานหรือไม่สามารถดำเนินงานต่อเนื่องต่อไปได้</w:t>
      </w:r>
    </w:p>
    <w:p w14:paraId="73E473BE" w14:textId="77777777" w:rsidR="00FE47DB" w:rsidRPr="00C1266B" w:rsidRDefault="00FE47DB" w:rsidP="00FE47DB">
      <w:pPr>
        <w:pStyle w:val="a1"/>
        <w:ind w:right="43"/>
        <w:jc w:val="thaiDistribute"/>
        <w:rPr>
          <w:rFonts w:ascii="Angsana New" w:eastAsia="Calibri" w:hAnsi="Angsana New"/>
          <w:sz w:val="30"/>
          <w:szCs w:val="30"/>
          <w:lang w:val="en-US"/>
        </w:rPr>
      </w:pPr>
    </w:p>
    <w:p w14:paraId="1E394420" w14:textId="7B0A25DD" w:rsidR="00FE47DB" w:rsidRPr="00C1266B" w:rsidRDefault="00FE47DB" w:rsidP="00FE47DB">
      <w:pPr>
        <w:pStyle w:val="a1"/>
        <w:tabs>
          <w:tab w:val="clear" w:pos="360"/>
          <w:tab w:val="clear" w:pos="720"/>
          <w:tab w:val="clear" w:pos="1080"/>
        </w:tabs>
        <w:ind w:right="43"/>
        <w:jc w:val="thaiDistribute"/>
        <w:rPr>
          <w:rFonts w:ascii="Angsana New" w:eastAsia="Calibri" w:hAnsi="Angsana New"/>
          <w:sz w:val="30"/>
          <w:szCs w:val="30"/>
          <w:lang w:val="en-US"/>
        </w:rPr>
      </w:pPr>
      <w:r w:rsidRPr="00C1266B">
        <w:rPr>
          <w:rFonts w:ascii="Angsana New" w:eastAsia="Calibri" w:hAnsi="Angsana New" w:hint="cs"/>
          <w:sz w:val="30"/>
          <w:szCs w:val="30"/>
          <w:cs/>
          <w:lang w:val="en-US"/>
        </w:rPr>
        <w:t>ผู้มีหน้าที่ในการกำกับดูแลมีหน้าที่ในการ</w:t>
      </w:r>
      <w:r w:rsidR="00CB735A">
        <w:rPr>
          <w:rFonts w:ascii="Angsana New" w:eastAsia="Calibri" w:hAnsi="Angsana New" w:hint="cs"/>
          <w:sz w:val="30"/>
          <w:szCs w:val="30"/>
          <w:cs/>
          <w:lang w:val="en-US"/>
        </w:rPr>
        <w:t>กำกับ</w:t>
      </w:r>
      <w:r w:rsidRPr="00C1266B">
        <w:rPr>
          <w:rFonts w:ascii="Angsana New" w:eastAsia="Calibri" w:hAnsi="Angsana New" w:hint="cs"/>
          <w:sz w:val="30"/>
          <w:szCs w:val="30"/>
          <w:cs/>
          <w:lang w:val="en-US"/>
        </w:rPr>
        <w:t>ดูแลกระบวนการในการจัดทำรายงานทางการเงินของกลุ่มบริษัท</w:t>
      </w:r>
      <w:r w:rsidR="007174CC">
        <w:rPr>
          <w:rFonts w:ascii="Angsana New" w:eastAsia="Calibri" w:hAnsi="Angsana New"/>
          <w:sz w:val="30"/>
          <w:szCs w:val="30"/>
          <w:cs/>
          <w:lang w:val="en-US"/>
        </w:rPr>
        <w:br/>
      </w:r>
      <w:r w:rsidRPr="00C1266B">
        <w:rPr>
          <w:rFonts w:ascii="Angsana New" w:eastAsia="Calibri" w:hAnsi="Angsana New" w:hint="cs"/>
          <w:sz w:val="30"/>
          <w:szCs w:val="30"/>
          <w:cs/>
          <w:lang w:val="en-US"/>
        </w:rPr>
        <w:t>และบริษัท</w:t>
      </w:r>
    </w:p>
    <w:p w14:paraId="15F73C18" w14:textId="77777777" w:rsidR="00FE47DB" w:rsidRPr="00C1266B" w:rsidRDefault="003C5781" w:rsidP="003C5781">
      <w:pPr>
        <w:pStyle w:val="a1"/>
        <w:tabs>
          <w:tab w:val="clear" w:pos="360"/>
          <w:tab w:val="clear" w:pos="720"/>
          <w:tab w:val="clear" w:pos="1080"/>
        </w:tabs>
        <w:ind w:right="43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C1266B">
        <w:rPr>
          <w:rFonts w:ascii="Angsana New" w:eastAsia="Cordia New" w:hAnsi="Angsana New"/>
          <w:sz w:val="30"/>
          <w:szCs w:val="30"/>
          <w:lang w:val="en-US"/>
        </w:rPr>
        <w:br w:type="page"/>
      </w:r>
      <w:r w:rsidR="00FE47DB" w:rsidRPr="00C1266B">
        <w:rPr>
          <w:rFonts w:ascii="Angsana New" w:hAnsi="Angsana New"/>
          <w:i/>
          <w:iCs/>
          <w:sz w:val="30"/>
          <w:szCs w:val="30"/>
          <w:cs/>
        </w:rPr>
        <w:lastRenderedPageBreak/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48C92E99" w14:textId="77777777" w:rsidR="00FE47DB" w:rsidRPr="00C1266B" w:rsidRDefault="00FE47DB" w:rsidP="00FE47DB">
      <w:pPr>
        <w:pStyle w:val="a1"/>
        <w:tabs>
          <w:tab w:val="clear" w:pos="360"/>
          <w:tab w:val="clear" w:pos="720"/>
          <w:tab w:val="clear" w:pos="1080"/>
        </w:tabs>
        <w:ind w:right="43"/>
        <w:jc w:val="thaiDistribute"/>
        <w:rPr>
          <w:rFonts w:ascii="Angsana New" w:eastAsia="Calibri" w:hAnsi="Angsana New"/>
          <w:sz w:val="30"/>
          <w:szCs w:val="30"/>
          <w:cs/>
        </w:rPr>
      </w:pPr>
    </w:p>
    <w:p w14:paraId="690D812A" w14:textId="7A90A133" w:rsidR="00FE47DB" w:rsidRPr="00C1266B" w:rsidRDefault="00FE47DB" w:rsidP="00FE47DB">
      <w:pPr>
        <w:jc w:val="thaiDistribute"/>
        <w:rPr>
          <w:rFonts w:ascii="Angsana New" w:hAnsi="Angsana New"/>
          <w:sz w:val="30"/>
          <w:szCs w:val="30"/>
          <w:cs/>
        </w:rPr>
      </w:pPr>
      <w:r w:rsidRPr="00C1266B">
        <w:rPr>
          <w:rFonts w:ascii="Angsana New" w:eastAsia="Calibri" w:hAnsi="Angsana New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C1266B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C1266B">
        <w:rPr>
          <w:rFonts w:ascii="Angsana New" w:eastAsia="Calibri" w:hAnsi="Angsana New"/>
          <w:sz w:val="30"/>
          <w:szCs w:val="30"/>
          <w:cs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</w:t>
      </w:r>
      <w:r w:rsidRPr="00C1266B">
        <w:rPr>
          <w:rFonts w:ascii="Angsana New" w:eastAsia="Calibri" w:hAnsi="Angsana New"/>
          <w:sz w:val="30"/>
          <w:szCs w:val="30"/>
        </w:rPr>
        <w:br/>
      </w:r>
      <w:r w:rsidRPr="00C1266B">
        <w:rPr>
          <w:rFonts w:ascii="Angsana New" w:eastAsia="Calibri" w:hAnsi="Angsana New"/>
          <w:sz w:val="30"/>
          <w:szCs w:val="30"/>
          <w:cs/>
        </w:rPr>
        <w:t>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</w:t>
      </w:r>
      <w:r w:rsidRPr="00C1266B">
        <w:rPr>
          <w:rFonts w:ascii="Angsana New" w:eastAsia="Calibri" w:hAnsi="Angsana New" w:hint="cs"/>
          <w:sz w:val="30"/>
          <w:szCs w:val="30"/>
          <w:cs/>
        </w:rPr>
        <w:t xml:space="preserve">  </w:t>
      </w:r>
      <w:r w:rsidRPr="00C1266B">
        <w:rPr>
          <w:rFonts w:ascii="Angsana New" w:eastAsia="Calibri" w:hAnsi="Angsana New"/>
          <w:sz w:val="30"/>
          <w:szCs w:val="30"/>
          <w:cs/>
        </w:rPr>
        <w:t>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</w:t>
      </w:r>
      <w:r w:rsidRPr="00C1266B">
        <w:rPr>
          <w:rFonts w:ascii="Angsana New" w:hAnsi="Angsana New"/>
          <w:sz w:val="30"/>
          <w:szCs w:val="30"/>
          <w:cs/>
        </w:rPr>
        <w:t>ลต่อการตัดสินใจทางเศรษฐกิจของผู้ใช้งบการเงินจากการใช้งบการเงินรวมและงบการเงินเฉพาะกิจการเหล่านี้</w:t>
      </w:r>
    </w:p>
    <w:p w14:paraId="46212371" w14:textId="77777777" w:rsidR="00FE47DB" w:rsidRPr="00C1266B" w:rsidRDefault="00FE47DB" w:rsidP="00FE47DB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00597135" w14:textId="77777777" w:rsidR="00FE47DB" w:rsidRPr="00C1266B" w:rsidRDefault="00FE47DB" w:rsidP="00FE47DB">
      <w:pPr>
        <w:jc w:val="thaiDistribute"/>
        <w:rPr>
          <w:rFonts w:ascii="Angsana New" w:eastAsia="Calibri" w:hAnsi="Angsana New"/>
          <w:sz w:val="30"/>
          <w:szCs w:val="30"/>
        </w:rPr>
      </w:pPr>
      <w:r w:rsidRPr="00C1266B">
        <w:rPr>
          <w:rFonts w:ascii="Angsana New" w:eastAsia="Calibri" w:hAnsi="Angsana New"/>
          <w:sz w:val="30"/>
          <w:szCs w:val="30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0258B8DA" w14:textId="77777777" w:rsidR="00FE47DB" w:rsidRPr="00C1266B" w:rsidRDefault="00FE47DB" w:rsidP="00FE47DB">
      <w:pPr>
        <w:jc w:val="thaiDistribute"/>
        <w:rPr>
          <w:rFonts w:ascii="Angsana New" w:hAnsi="Angsana New"/>
          <w:sz w:val="30"/>
          <w:szCs w:val="30"/>
        </w:rPr>
      </w:pPr>
    </w:p>
    <w:p w14:paraId="20B83853" w14:textId="77777777" w:rsidR="00FE47DB" w:rsidRPr="00C1266B" w:rsidRDefault="00FE47DB" w:rsidP="0093651D">
      <w:pPr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C1266B">
        <w:rPr>
          <w:rFonts w:ascii="Angsana New" w:eastAsia="Calibri" w:hAnsi="Angsana New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C1266B">
        <w:rPr>
          <w:rFonts w:ascii="Angsana New" w:hAnsi="Angsana New"/>
          <w:sz w:val="30"/>
          <w:szCs w:val="30"/>
          <w:cs/>
        </w:rPr>
        <w:t>รวมและ</w:t>
      </w:r>
      <w:r w:rsidRPr="00C1266B">
        <w:rPr>
          <w:rFonts w:ascii="Angsana New" w:hAnsi="Angsana New"/>
          <w:sz w:val="30"/>
          <w:szCs w:val="30"/>
        </w:rPr>
        <w:br/>
      </w:r>
      <w:r w:rsidRPr="00C1266B">
        <w:rPr>
          <w:rFonts w:ascii="Angsana New" w:hAnsi="Angsana New"/>
          <w:sz w:val="30"/>
          <w:szCs w:val="30"/>
          <w:cs/>
        </w:rPr>
        <w:t>งบการเงินเฉพาะกิจการ</w:t>
      </w:r>
      <w:r w:rsidRPr="00C1266B">
        <w:rPr>
          <w:rFonts w:ascii="Angsana New" w:eastAsia="Calibri" w:hAnsi="Angsana New"/>
          <w:sz w:val="30"/>
          <w:szCs w:val="30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C1266B">
        <w:rPr>
          <w:rFonts w:ascii="Angsana New" w:hAnsi="Angsana New"/>
          <w:sz w:val="30"/>
          <w:szCs w:val="30"/>
          <w:cs/>
        </w:rPr>
        <w:t>ายใน</w:t>
      </w:r>
    </w:p>
    <w:p w14:paraId="565581AF" w14:textId="77777777" w:rsidR="00FE47DB" w:rsidRPr="00C1266B" w:rsidRDefault="00FE47DB" w:rsidP="00FE4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/>
        <w:contextualSpacing/>
        <w:jc w:val="thaiDistribute"/>
        <w:rPr>
          <w:rFonts w:ascii="Angsana New" w:hAnsi="Angsana New"/>
          <w:sz w:val="30"/>
          <w:szCs w:val="30"/>
        </w:rPr>
      </w:pPr>
    </w:p>
    <w:p w14:paraId="295D03B6" w14:textId="77777777" w:rsidR="00FE47DB" w:rsidRPr="00C1266B" w:rsidRDefault="00FE47DB" w:rsidP="0093651D">
      <w:pPr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C1266B">
        <w:rPr>
          <w:rFonts w:ascii="Angsana New" w:eastAsia="Calibri" w:hAnsi="Angsana New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Pr="00C1266B">
        <w:rPr>
          <w:rFonts w:ascii="Angsana New" w:eastAsia="Calibri" w:hAnsi="Angsana New" w:hint="cs"/>
          <w:sz w:val="30"/>
          <w:szCs w:val="30"/>
          <w:cs/>
        </w:rPr>
        <w:t>กลุ่มบริษัทและ</w:t>
      </w:r>
      <w:r w:rsidRPr="00C1266B">
        <w:rPr>
          <w:rFonts w:ascii="Angsana New" w:hAnsi="Angsana New"/>
          <w:sz w:val="30"/>
          <w:szCs w:val="30"/>
          <w:cs/>
        </w:rPr>
        <w:t>บริษัท</w:t>
      </w:r>
    </w:p>
    <w:p w14:paraId="706412EA" w14:textId="77777777" w:rsidR="00FE47DB" w:rsidRPr="00C1266B" w:rsidRDefault="00FE47DB" w:rsidP="00FE4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/>
        <w:contextualSpacing/>
        <w:jc w:val="thaiDistribute"/>
        <w:rPr>
          <w:rFonts w:ascii="Angsana New" w:hAnsi="Angsana New"/>
          <w:sz w:val="30"/>
          <w:szCs w:val="30"/>
          <w:rtl/>
          <w:cs/>
        </w:rPr>
      </w:pPr>
    </w:p>
    <w:p w14:paraId="4A3684E2" w14:textId="77777777" w:rsidR="00FE47DB" w:rsidRPr="00C1266B" w:rsidRDefault="00FE47DB" w:rsidP="0093651D">
      <w:pPr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C1266B">
        <w:rPr>
          <w:rFonts w:ascii="Angsana New" w:eastAsia="Calibri" w:hAnsi="Angsana New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C1266B">
        <w:rPr>
          <w:rFonts w:ascii="Angsana New" w:hAnsi="Angsana New"/>
          <w:sz w:val="30"/>
          <w:szCs w:val="30"/>
          <w:cs/>
        </w:rPr>
        <w:t xml:space="preserve">ผยข้อมูลที่เกี่ยวข้องซึ่งจัดทำขึ้นโดยผู้บริหาร </w:t>
      </w:r>
    </w:p>
    <w:p w14:paraId="28949EE8" w14:textId="77777777" w:rsidR="00FE47DB" w:rsidRPr="00C1266B" w:rsidRDefault="003C5781" w:rsidP="0093651D">
      <w:pPr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eastAsia="Calibri" w:hAnsi="Angsana New"/>
          <w:sz w:val="30"/>
          <w:szCs w:val="30"/>
        </w:rPr>
      </w:pPr>
      <w:r w:rsidRPr="00C1266B">
        <w:rPr>
          <w:rFonts w:ascii="Angsana New" w:hAnsi="Angsana New"/>
          <w:sz w:val="30"/>
          <w:szCs w:val="30"/>
        </w:rPr>
        <w:br w:type="page"/>
      </w:r>
      <w:r w:rsidR="00FE47DB" w:rsidRPr="00C1266B">
        <w:rPr>
          <w:rFonts w:ascii="Angsana New" w:eastAsia="Calibri" w:hAnsi="Angsana New"/>
          <w:sz w:val="30"/>
          <w:szCs w:val="30"/>
          <w:cs/>
        </w:rPr>
        <w:lastRenderedPageBreak/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</w:t>
      </w:r>
      <w:r w:rsidR="00FE47DB" w:rsidRPr="00C1266B">
        <w:rPr>
          <w:rFonts w:ascii="Angsana New" w:eastAsia="Calibri" w:hAnsi="Angsana New" w:hint="cs"/>
          <w:sz w:val="30"/>
          <w:szCs w:val="30"/>
          <w:cs/>
        </w:rPr>
        <w:t>กลุ่มบริษัทและ</w:t>
      </w:r>
      <w:r w:rsidR="00FE47DB" w:rsidRPr="00C1266B">
        <w:rPr>
          <w:rFonts w:ascii="Angsana New" w:eastAsia="Calibri" w:hAnsi="Angsana New"/>
          <w:sz w:val="30"/>
          <w:szCs w:val="30"/>
          <w:cs/>
        </w:rPr>
        <w:t xml:space="preserve">บริษัทในการดำเนินงานต่อเนื่องหรือไม่ </w:t>
      </w:r>
      <w:r w:rsidR="00FE47DB" w:rsidRPr="00C1266B">
        <w:rPr>
          <w:rFonts w:ascii="Angsana New" w:eastAsia="Calibri" w:hAnsi="Angsana New"/>
          <w:sz w:val="30"/>
          <w:szCs w:val="30"/>
        </w:rPr>
        <w:br/>
      </w:r>
      <w:r w:rsidR="00FE47DB" w:rsidRPr="00C1266B">
        <w:rPr>
          <w:rFonts w:ascii="Angsana New" w:eastAsia="Calibri" w:hAnsi="Angsana New"/>
          <w:sz w:val="30"/>
          <w:szCs w:val="30"/>
          <w:cs/>
        </w:rPr>
        <w:t>ถ้าข้าพเจ้าได้ข้อสรุปว่ามีความไม่แน่นอนที่มีสาระสำคัญ</w:t>
      </w:r>
      <w:r w:rsidR="00FE47DB" w:rsidRPr="00C1266B">
        <w:rPr>
          <w:rFonts w:ascii="Angsana New" w:eastAsia="Calibri" w:hAnsi="Angsana New" w:hint="cs"/>
          <w:sz w:val="30"/>
          <w:szCs w:val="30"/>
          <w:cs/>
        </w:rPr>
        <w:t xml:space="preserve"> </w:t>
      </w:r>
      <w:r w:rsidR="00FE47DB" w:rsidRPr="00C1266B">
        <w:rPr>
          <w:rFonts w:ascii="Angsana New" w:eastAsia="Calibri" w:hAnsi="Angsana New"/>
          <w:sz w:val="30"/>
          <w:szCs w:val="30"/>
          <w:cs/>
        </w:rPr>
        <w:t>ข้าพเจ้าต้องกล่าวไว้ในรายงานของผู้สอบบัญชีของข้าพเจ้า</w:t>
      </w:r>
      <w:r w:rsidR="00DD6683" w:rsidRPr="00C1266B">
        <w:rPr>
          <w:rFonts w:ascii="Angsana New" w:eastAsia="Calibri" w:hAnsi="Angsana New" w:hint="cs"/>
          <w:sz w:val="30"/>
          <w:szCs w:val="30"/>
          <w:cs/>
        </w:rPr>
        <w:t>โดยให้ข้อสังเกต</w:t>
      </w:r>
      <w:r w:rsidR="00FE47DB" w:rsidRPr="00C1266B">
        <w:rPr>
          <w:rFonts w:ascii="Angsana New" w:eastAsia="Calibri" w:hAnsi="Angsana New"/>
          <w:sz w:val="30"/>
          <w:szCs w:val="30"/>
          <w:cs/>
        </w:rPr>
        <w:t>ถึงการเปิดเผย</w:t>
      </w:r>
      <w:r w:rsidR="00F64339">
        <w:rPr>
          <w:rFonts w:ascii="Angsana New" w:eastAsia="Calibri" w:hAnsi="Angsana New" w:hint="cs"/>
          <w:sz w:val="30"/>
          <w:szCs w:val="30"/>
          <w:cs/>
        </w:rPr>
        <w:t>ข้อมูล</w:t>
      </w:r>
      <w:r w:rsidR="00FE47DB" w:rsidRPr="00C1266B">
        <w:rPr>
          <w:rFonts w:ascii="Angsana New" w:eastAsia="Calibri" w:hAnsi="Angsana New"/>
          <w:sz w:val="30"/>
          <w:szCs w:val="30"/>
          <w:cs/>
        </w:rPr>
        <w:t>ในงบการเงินรวมและงบการเงินเฉพาะกิจการ หรือถ้าการเปิดเผย</w:t>
      </w:r>
      <w:r w:rsidR="00DD6683" w:rsidRPr="00C1266B">
        <w:rPr>
          <w:rFonts w:ascii="Angsana New" w:eastAsia="Calibri" w:hAnsi="Angsana New" w:hint="cs"/>
          <w:sz w:val="30"/>
          <w:szCs w:val="30"/>
          <w:cs/>
        </w:rPr>
        <w:t>ข้อมูล</w:t>
      </w:r>
      <w:r w:rsidR="00FE47DB" w:rsidRPr="00C1266B">
        <w:rPr>
          <w:rFonts w:ascii="Angsana New" w:eastAsia="Calibri" w:hAnsi="Angsana New"/>
          <w:sz w:val="30"/>
          <w:szCs w:val="30"/>
          <w:cs/>
        </w:rPr>
        <w:t>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</w:t>
      </w:r>
      <w:r w:rsidR="00FE47DB" w:rsidRPr="00C1266B">
        <w:rPr>
          <w:rFonts w:ascii="Angsana New" w:eastAsia="Calibri" w:hAnsi="Angsana New" w:hint="cs"/>
          <w:sz w:val="30"/>
          <w:szCs w:val="30"/>
          <w:cs/>
        </w:rPr>
        <w:t>กลุ่มบริษัทและ</w:t>
      </w:r>
      <w:r w:rsidR="00FE47DB" w:rsidRPr="00C1266B">
        <w:rPr>
          <w:rFonts w:ascii="Angsana New" w:eastAsia="Calibri" w:hAnsi="Angsana New"/>
          <w:sz w:val="30"/>
          <w:szCs w:val="30"/>
          <w:cs/>
        </w:rPr>
        <w:t>บริษัทต้องหยุดการดำเนินงานต่อเนื่อง</w:t>
      </w:r>
    </w:p>
    <w:p w14:paraId="68A0E4B9" w14:textId="77777777" w:rsidR="00FE47DB" w:rsidRPr="00C1266B" w:rsidRDefault="00FE47DB" w:rsidP="00FE4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contextualSpacing/>
        <w:jc w:val="thaiDistribute"/>
        <w:rPr>
          <w:rFonts w:ascii="Angsana New" w:hAnsi="Angsana New"/>
          <w:sz w:val="30"/>
          <w:szCs w:val="30"/>
        </w:rPr>
      </w:pPr>
    </w:p>
    <w:p w14:paraId="7F73811E" w14:textId="77777777" w:rsidR="00FE47DB" w:rsidRPr="00C1266B" w:rsidRDefault="00FE47DB" w:rsidP="0093651D">
      <w:pPr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C1266B">
        <w:rPr>
          <w:rFonts w:ascii="Angsana New" w:hAnsi="Angsana New"/>
          <w:sz w:val="30"/>
          <w:szCs w:val="30"/>
          <w:cs/>
        </w:rPr>
        <w:t>ประเมินการนำเสนอโครงสร้างและเนื้อหาของงบการเงินรวมและงบการเงินเฉพาะกิจการโดยรวม รวมถึงการเปิดเผย</w:t>
      </w:r>
      <w:r w:rsidR="00DD6683" w:rsidRPr="00C1266B">
        <w:rPr>
          <w:rFonts w:ascii="Angsana New" w:hAnsi="Angsana New" w:hint="cs"/>
          <w:sz w:val="30"/>
          <w:szCs w:val="30"/>
          <w:cs/>
        </w:rPr>
        <w:t>ข้อมูล</w:t>
      </w:r>
      <w:r w:rsidRPr="00C1266B">
        <w:rPr>
          <w:rFonts w:ascii="Angsana New" w:hAnsi="Angsana New"/>
          <w:sz w:val="30"/>
          <w:szCs w:val="30"/>
          <w:cs/>
        </w:rPr>
        <w:t>ว่างบการเงินรวมและ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</w:t>
      </w:r>
      <w:r w:rsidR="00DD6683" w:rsidRPr="00C1266B">
        <w:rPr>
          <w:rFonts w:ascii="Angsana New" w:hAnsi="Angsana New" w:hint="cs"/>
          <w:sz w:val="30"/>
          <w:szCs w:val="30"/>
          <w:cs/>
        </w:rPr>
        <w:t>หรือไม่</w:t>
      </w:r>
      <w:r w:rsidRPr="00C1266B">
        <w:rPr>
          <w:rFonts w:ascii="Angsana New" w:hAnsi="Angsana New"/>
          <w:sz w:val="30"/>
          <w:szCs w:val="30"/>
          <w:cs/>
        </w:rPr>
        <w:t xml:space="preserve">   </w:t>
      </w:r>
    </w:p>
    <w:p w14:paraId="0D2D5C07" w14:textId="77777777" w:rsidR="00FE47DB" w:rsidRPr="00C1266B" w:rsidRDefault="00FE47DB" w:rsidP="00FE4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/>
        <w:jc w:val="thaiDistribute"/>
        <w:rPr>
          <w:rFonts w:ascii="Angsana New" w:hAnsi="Angsana New"/>
          <w:sz w:val="30"/>
          <w:szCs w:val="30"/>
        </w:rPr>
      </w:pPr>
    </w:p>
    <w:p w14:paraId="20304366" w14:textId="77777777" w:rsidR="00FE47DB" w:rsidRPr="00C1266B" w:rsidRDefault="00FE47DB" w:rsidP="0093651D">
      <w:pPr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C1266B">
        <w:rPr>
          <w:rFonts w:ascii="Angsana New" w:hAnsi="Angsana New"/>
          <w:sz w:val="30"/>
          <w:szCs w:val="30"/>
          <w:cs/>
        </w:rPr>
        <w:t>ได้</w:t>
      </w:r>
      <w:r w:rsidRPr="00C1266B">
        <w:rPr>
          <w:rFonts w:ascii="Angsana New" w:hAnsi="Angsana New" w:hint="cs"/>
          <w:sz w:val="30"/>
          <w:szCs w:val="30"/>
          <w:cs/>
        </w:rPr>
        <w:t>รับ</w:t>
      </w:r>
      <w:r w:rsidRPr="00C1266B">
        <w:rPr>
          <w:rFonts w:ascii="Angsana New" w:hAnsi="Angsana New"/>
          <w:sz w:val="30"/>
          <w:szCs w:val="30"/>
          <w:cs/>
        </w:rPr>
        <w:t>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</w:t>
      </w:r>
      <w:r w:rsidRPr="00C1266B">
        <w:rPr>
          <w:rFonts w:ascii="Angsana New" w:hAnsi="Angsana New"/>
          <w:sz w:val="30"/>
          <w:szCs w:val="30"/>
        </w:rPr>
        <w:t xml:space="preserve"> </w:t>
      </w:r>
      <w:r w:rsidRPr="00C1266B">
        <w:rPr>
          <w:rFonts w:ascii="Angsana New" w:hAnsi="Angsana New"/>
          <w:sz w:val="30"/>
          <w:szCs w:val="30"/>
          <w:cs/>
        </w:rPr>
        <w:t>ข้าพเจ้ารับผิดชอบต่อ</w:t>
      </w:r>
      <w:r w:rsidRPr="00C1266B">
        <w:rPr>
          <w:rFonts w:ascii="Angsana New" w:hAnsi="Angsana New" w:hint="cs"/>
          <w:sz w:val="30"/>
          <w:szCs w:val="30"/>
          <w:cs/>
        </w:rPr>
        <w:t xml:space="preserve">การกำหนดแนวทาง การควบคุมดูแล </w:t>
      </w:r>
      <w:r w:rsidRPr="00C1266B">
        <w:rPr>
          <w:rFonts w:ascii="Angsana New" w:hAnsi="Angsana New"/>
          <w:sz w:val="30"/>
          <w:szCs w:val="30"/>
          <w:cs/>
        </w:rPr>
        <w:t>และการปฏิบัติงานตรวจสอบกลุ่มบริษัท</w:t>
      </w:r>
      <w:r w:rsidRPr="00C1266B">
        <w:rPr>
          <w:rFonts w:ascii="Angsana New" w:hAnsi="Angsana New"/>
          <w:sz w:val="30"/>
          <w:szCs w:val="30"/>
        </w:rPr>
        <w:t xml:space="preserve"> </w:t>
      </w:r>
      <w:r w:rsidRPr="00C1266B">
        <w:rPr>
          <w:rFonts w:ascii="Angsana New" w:hAnsi="Angsana New"/>
          <w:sz w:val="30"/>
          <w:szCs w:val="30"/>
          <w:cs/>
        </w:rPr>
        <w:t>ข้าพเจ้าเป็นผู้รับผิดชอบแต่เพียงผู้เดียว</w:t>
      </w:r>
      <w:r w:rsidRPr="00C1266B">
        <w:rPr>
          <w:rFonts w:ascii="Angsana New" w:hAnsi="Angsana New"/>
          <w:sz w:val="30"/>
          <w:szCs w:val="30"/>
        </w:rPr>
        <w:br/>
      </w:r>
      <w:r w:rsidRPr="00C1266B">
        <w:rPr>
          <w:rFonts w:ascii="Angsana New" w:hAnsi="Angsana New"/>
          <w:sz w:val="30"/>
          <w:szCs w:val="30"/>
          <w:cs/>
        </w:rPr>
        <w:t>ต่อความเห็นของข้าพเจ้า</w:t>
      </w:r>
      <w:r w:rsidRPr="00C1266B">
        <w:rPr>
          <w:rFonts w:ascii="Angsana New" w:hAnsi="Angsana New"/>
          <w:sz w:val="30"/>
          <w:szCs w:val="30"/>
        </w:rPr>
        <w:t xml:space="preserve"> </w:t>
      </w:r>
    </w:p>
    <w:p w14:paraId="76966523" w14:textId="77777777" w:rsidR="003477C2" w:rsidRPr="00C1266B" w:rsidRDefault="003477C2" w:rsidP="00FE47DB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02B2DBB1" w14:textId="77777777" w:rsidR="00FE47DB" w:rsidRPr="00C1266B" w:rsidRDefault="00FE47DB" w:rsidP="00FE47DB">
      <w:pPr>
        <w:jc w:val="thaiDistribute"/>
        <w:rPr>
          <w:rFonts w:ascii="Angsana New" w:hAnsi="Angsana New"/>
          <w:sz w:val="30"/>
          <w:szCs w:val="30"/>
        </w:rPr>
      </w:pPr>
      <w:r w:rsidRPr="00C1266B">
        <w:rPr>
          <w:rFonts w:ascii="Angsana New" w:eastAsia="Calibri" w:hAnsi="Angsana New"/>
          <w:sz w:val="30"/>
          <w:szCs w:val="30"/>
          <w:cs/>
        </w:rPr>
        <w:t>ข้าพเจ้าได้สื่อสารกับผู้มีหน้าที่ในการกำกับดูแล</w:t>
      </w:r>
      <w:r w:rsidR="0071757E" w:rsidRPr="00C1266B">
        <w:rPr>
          <w:rFonts w:ascii="Angsana New" w:eastAsia="Calibri" w:hAnsi="Angsana New" w:hint="cs"/>
          <w:sz w:val="30"/>
          <w:szCs w:val="30"/>
          <w:cs/>
        </w:rPr>
        <w:t>ในเรื่องต่างๆ ที่สำคัญ ซึ่</w:t>
      </w:r>
      <w:r w:rsidR="00F07F4D" w:rsidRPr="00C1266B">
        <w:rPr>
          <w:rFonts w:ascii="Angsana New" w:eastAsia="Calibri" w:hAnsi="Angsana New" w:hint="cs"/>
          <w:sz w:val="30"/>
          <w:szCs w:val="30"/>
          <w:cs/>
        </w:rPr>
        <w:t>ง</w:t>
      </w:r>
      <w:r w:rsidR="0071757E" w:rsidRPr="00C1266B">
        <w:rPr>
          <w:rFonts w:ascii="Angsana New" w:eastAsia="Calibri" w:hAnsi="Angsana New" w:hint="cs"/>
          <w:sz w:val="30"/>
          <w:szCs w:val="30"/>
          <w:cs/>
        </w:rPr>
        <w:t>รวมถึง</w:t>
      </w:r>
      <w:r w:rsidRPr="00C1266B">
        <w:rPr>
          <w:rFonts w:ascii="Angsana New" w:eastAsia="Calibri" w:hAnsi="Angsana New"/>
          <w:sz w:val="30"/>
          <w:szCs w:val="30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</w:t>
      </w:r>
      <w:r w:rsidR="00DC5FCC" w:rsidRPr="00C1266B">
        <w:rPr>
          <w:rFonts w:ascii="Angsana New" w:eastAsia="Calibri" w:hAnsi="Angsana New"/>
          <w:sz w:val="30"/>
          <w:szCs w:val="30"/>
          <w:cs/>
        </w:rPr>
        <w:t>ยในหาก</w:t>
      </w:r>
      <w:r w:rsidRPr="00C1266B">
        <w:rPr>
          <w:rFonts w:ascii="Angsana New" w:eastAsia="Calibri" w:hAnsi="Angsana New"/>
          <w:sz w:val="30"/>
          <w:szCs w:val="30"/>
          <w:cs/>
        </w:rPr>
        <w:t>ข้าพเจ้าได้พบในระหว่างการตรวจสอบขอ</w:t>
      </w:r>
      <w:r w:rsidRPr="00C1266B">
        <w:rPr>
          <w:rFonts w:ascii="Angsana New" w:hAnsi="Angsana New"/>
          <w:sz w:val="30"/>
          <w:szCs w:val="30"/>
          <w:cs/>
        </w:rPr>
        <w:t>งข้าพเจ้า</w:t>
      </w:r>
    </w:p>
    <w:p w14:paraId="22A2BF0A" w14:textId="77777777" w:rsidR="00FE47DB" w:rsidRPr="00C1266B" w:rsidRDefault="00FE47DB" w:rsidP="00FE47DB">
      <w:pPr>
        <w:jc w:val="thaiDistribute"/>
        <w:rPr>
          <w:rFonts w:ascii="Angsana New" w:hAnsi="Angsana New"/>
          <w:sz w:val="30"/>
          <w:szCs w:val="30"/>
        </w:rPr>
      </w:pPr>
    </w:p>
    <w:p w14:paraId="58879CC7" w14:textId="77777777" w:rsidR="00FE47DB" w:rsidRPr="00C1266B" w:rsidRDefault="00FE47DB" w:rsidP="00FE47DB">
      <w:pPr>
        <w:jc w:val="thaiDistribute"/>
        <w:rPr>
          <w:rFonts w:ascii="Angsana New" w:hAnsi="Angsana New"/>
          <w:sz w:val="30"/>
          <w:szCs w:val="30"/>
        </w:rPr>
      </w:pPr>
      <w:r w:rsidRPr="00C1266B">
        <w:rPr>
          <w:rFonts w:ascii="Angsana New" w:eastAsia="Calibri" w:hAnsi="Angsana New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</w:t>
      </w:r>
      <w:r w:rsidRPr="00C1266B">
        <w:rPr>
          <w:rFonts w:ascii="Angsana New" w:eastAsia="Calibri" w:hAnsi="Angsana New"/>
          <w:sz w:val="30"/>
          <w:szCs w:val="30"/>
        </w:rPr>
        <w:br/>
      </w:r>
      <w:r w:rsidRPr="00C1266B">
        <w:rPr>
          <w:rFonts w:ascii="Angsana New" w:eastAsia="Calibri" w:hAnsi="Angsana New"/>
          <w:spacing w:val="-2"/>
          <w:sz w:val="30"/>
          <w:szCs w:val="30"/>
          <w:cs/>
        </w:rPr>
        <w:t>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</w:t>
      </w:r>
      <w:r w:rsidRPr="00C1266B">
        <w:rPr>
          <w:rFonts w:ascii="Angsana New" w:eastAsia="Calibri" w:hAnsi="Angsana New"/>
          <w:sz w:val="30"/>
          <w:szCs w:val="30"/>
          <w:cs/>
        </w:rPr>
        <w:t>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C1266B">
        <w:rPr>
          <w:rFonts w:ascii="Angsana New" w:hAnsi="Angsana New"/>
          <w:sz w:val="30"/>
          <w:szCs w:val="30"/>
          <w:cs/>
        </w:rPr>
        <w:t>อิสระ</w:t>
      </w:r>
    </w:p>
    <w:p w14:paraId="65966D56" w14:textId="77777777" w:rsidR="00FE47DB" w:rsidRPr="00C1266B" w:rsidRDefault="00FE47DB" w:rsidP="00FE47DB">
      <w:pPr>
        <w:jc w:val="thaiDistribute"/>
        <w:rPr>
          <w:rFonts w:ascii="Angsana New" w:hAnsi="Angsana New"/>
          <w:sz w:val="30"/>
          <w:szCs w:val="30"/>
        </w:rPr>
      </w:pPr>
    </w:p>
    <w:p w14:paraId="56ED5D6C" w14:textId="77777777" w:rsidR="00D82BD2" w:rsidRPr="00C1266B" w:rsidRDefault="00D82BD2" w:rsidP="00FE47DB">
      <w:pPr>
        <w:jc w:val="thaiDistribute"/>
        <w:rPr>
          <w:rFonts w:ascii="Angsana New" w:hAnsi="Angsana New"/>
          <w:sz w:val="30"/>
          <w:szCs w:val="30"/>
        </w:rPr>
      </w:pPr>
    </w:p>
    <w:p w14:paraId="6B25E8A0" w14:textId="77777777" w:rsidR="00D82BD2" w:rsidRPr="00C1266B" w:rsidRDefault="00D82BD2" w:rsidP="00FE47DB">
      <w:pPr>
        <w:jc w:val="thaiDistribute"/>
        <w:rPr>
          <w:rFonts w:ascii="Angsana New" w:hAnsi="Angsana New"/>
          <w:sz w:val="30"/>
          <w:szCs w:val="30"/>
        </w:rPr>
      </w:pPr>
    </w:p>
    <w:p w14:paraId="285A2DA6" w14:textId="77777777" w:rsidR="00D82BD2" w:rsidRPr="00C1266B" w:rsidRDefault="00D82BD2" w:rsidP="00FE47DB">
      <w:pPr>
        <w:jc w:val="thaiDistribute"/>
        <w:rPr>
          <w:rFonts w:ascii="Angsana New" w:hAnsi="Angsana New"/>
          <w:sz w:val="30"/>
          <w:szCs w:val="30"/>
        </w:rPr>
      </w:pPr>
    </w:p>
    <w:p w14:paraId="269605F5" w14:textId="77777777" w:rsidR="00D82BD2" w:rsidRPr="00C1266B" w:rsidRDefault="00D82BD2" w:rsidP="00FE47DB">
      <w:pPr>
        <w:jc w:val="thaiDistribute"/>
        <w:rPr>
          <w:rFonts w:ascii="Angsana New" w:hAnsi="Angsana New"/>
          <w:sz w:val="30"/>
          <w:szCs w:val="30"/>
        </w:rPr>
      </w:pPr>
    </w:p>
    <w:p w14:paraId="646F5ADF" w14:textId="77777777" w:rsidR="00D82BD2" w:rsidRPr="00C1266B" w:rsidRDefault="00D82BD2" w:rsidP="00FE47DB">
      <w:pPr>
        <w:jc w:val="thaiDistribute"/>
        <w:rPr>
          <w:rFonts w:ascii="Angsana New" w:hAnsi="Angsana New"/>
          <w:sz w:val="30"/>
          <w:szCs w:val="30"/>
        </w:rPr>
      </w:pPr>
    </w:p>
    <w:p w14:paraId="1EFE192C" w14:textId="77777777" w:rsidR="00D82BD2" w:rsidRPr="00C1266B" w:rsidRDefault="00D82BD2" w:rsidP="00FE47DB">
      <w:pPr>
        <w:jc w:val="thaiDistribute"/>
        <w:rPr>
          <w:rFonts w:ascii="Angsana New" w:hAnsi="Angsana New"/>
          <w:sz w:val="30"/>
          <w:szCs w:val="30"/>
        </w:rPr>
      </w:pPr>
    </w:p>
    <w:p w14:paraId="15185FA4" w14:textId="77777777" w:rsidR="00D82BD2" w:rsidRPr="00C1266B" w:rsidRDefault="00D82BD2" w:rsidP="00FE47DB">
      <w:pPr>
        <w:jc w:val="thaiDistribute"/>
        <w:rPr>
          <w:rFonts w:ascii="Angsana New" w:hAnsi="Angsana New"/>
          <w:sz w:val="30"/>
          <w:szCs w:val="30"/>
          <w:rtl/>
          <w:cs/>
        </w:rPr>
      </w:pPr>
    </w:p>
    <w:p w14:paraId="6319C1F6" w14:textId="77777777" w:rsidR="00FE47DB" w:rsidRPr="00C1266B" w:rsidRDefault="00FE47DB" w:rsidP="00FE47DB">
      <w:pPr>
        <w:jc w:val="thaiDistribute"/>
        <w:rPr>
          <w:rFonts w:ascii="Angsana New" w:hAnsi="Angsana New"/>
          <w:sz w:val="30"/>
          <w:szCs w:val="30"/>
        </w:rPr>
      </w:pPr>
      <w:r w:rsidRPr="00C1266B">
        <w:rPr>
          <w:rFonts w:ascii="Angsana New" w:hAnsi="Angsana New"/>
          <w:sz w:val="30"/>
          <w:szCs w:val="30"/>
          <w:cs/>
        </w:rPr>
        <w:lastRenderedPageBreak/>
        <w:t>จากเรื่องที่สื่อสารกับผู้มีหน้าที่ในการกำกับดูแล ข้าพเจ้าได้พิจารณาเรื่องต่างๆ ที่มีนัยสำคัญที่สุดในการตรวจสอบ</w:t>
      </w:r>
      <w:r w:rsidRPr="00C1266B">
        <w:rPr>
          <w:rFonts w:ascii="Angsana New" w:hAnsi="Angsana New"/>
          <w:sz w:val="30"/>
          <w:szCs w:val="30"/>
        </w:rPr>
        <w:br/>
      </w:r>
      <w:r w:rsidRPr="00C1266B">
        <w:rPr>
          <w:rFonts w:ascii="Angsana New" w:hAnsi="Angsana New"/>
          <w:sz w:val="30"/>
          <w:szCs w:val="30"/>
          <w:cs/>
        </w:rPr>
        <w:t xml:space="preserve">งบการเงินรวมและงบการเงินเฉพาะกิจการในงวดปัจจุบันและกำหนดเป็นเรื่องสำคัญในการตรวจสอบ 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</w:t>
      </w:r>
      <w:r w:rsidRPr="00C1266B">
        <w:rPr>
          <w:rFonts w:ascii="Angsana New" w:hAnsi="Angsana New"/>
          <w:sz w:val="30"/>
          <w:szCs w:val="30"/>
        </w:rPr>
        <w:br/>
      </w:r>
      <w:r w:rsidRPr="00C1266B">
        <w:rPr>
          <w:rFonts w:ascii="Angsana New" w:hAnsi="Angsana New"/>
          <w:spacing w:val="-2"/>
          <w:sz w:val="30"/>
          <w:szCs w:val="30"/>
          <w:cs/>
        </w:rPr>
        <w:t>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</w:t>
      </w:r>
      <w:r w:rsidRPr="00C1266B">
        <w:rPr>
          <w:rFonts w:ascii="Angsana New" w:hAnsi="Angsana New"/>
          <w:sz w:val="30"/>
          <w:szCs w:val="30"/>
          <w:cs/>
        </w:rPr>
        <w:t xml:space="preserve">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6E32DAB9" w14:textId="77777777" w:rsidR="00FE47DB" w:rsidRPr="00C1266B" w:rsidRDefault="00FE47DB" w:rsidP="00FE47DB">
      <w:pPr>
        <w:pStyle w:val="a1"/>
        <w:tabs>
          <w:tab w:val="clear" w:pos="360"/>
          <w:tab w:val="clear" w:pos="720"/>
          <w:tab w:val="clear" w:pos="1080"/>
        </w:tabs>
        <w:ind w:right="43"/>
        <w:jc w:val="thaiDistribute"/>
        <w:rPr>
          <w:rFonts w:ascii="Angsana New" w:eastAsia="Cordia New" w:hAnsi="Angsana New"/>
          <w:sz w:val="30"/>
          <w:szCs w:val="30"/>
          <w:lang w:val="en-US"/>
        </w:rPr>
      </w:pPr>
    </w:p>
    <w:p w14:paraId="2FFDDBAD" w14:textId="77777777" w:rsidR="00FE47DB" w:rsidRPr="00C1266B" w:rsidRDefault="00FE47DB" w:rsidP="00FE47DB">
      <w:pPr>
        <w:pStyle w:val="a1"/>
        <w:tabs>
          <w:tab w:val="clear" w:pos="360"/>
          <w:tab w:val="clear" w:pos="720"/>
          <w:tab w:val="clear" w:pos="1080"/>
        </w:tabs>
        <w:ind w:right="43"/>
        <w:jc w:val="thaiDistribute"/>
        <w:rPr>
          <w:rFonts w:ascii="Angsana New" w:eastAsia="Cordia New" w:hAnsi="Angsana New"/>
          <w:sz w:val="30"/>
          <w:szCs w:val="30"/>
          <w:lang w:val="en-US"/>
        </w:rPr>
      </w:pPr>
    </w:p>
    <w:p w14:paraId="38E1480D" w14:textId="77777777" w:rsidR="00FE47DB" w:rsidRPr="00C1266B" w:rsidRDefault="00FE47DB" w:rsidP="00FE47DB">
      <w:pPr>
        <w:pStyle w:val="a1"/>
        <w:tabs>
          <w:tab w:val="clear" w:pos="360"/>
          <w:tab w:val="clear" w:pos="720"/>
          <w:tab w:val="clear" w:pos="1080"/>
        </w:tabs>
        <w:ind w:right="43"/>
        <w:jc w:val="thaiDistribute"/>
        <w:rPr>
          <w:rFonts w:ascii="Angsana New" w:eastAsia="Cordia New" w:hAnsi="Angsana New"/>
          <w:sz w:val="30"/>
          <w:szCs w:val="30"/>
          <w:lang w:val="en-US"/>
        </w:rPr>
      </w:pPr>
    </w:p>
    <w:p w14:paraId="3595EA26" w14:textId="77777777" w:rsidR="00FE47DB" w:rsidRPr="00C1266B" w:rsidRDefault="00FE47DB" w:rsidP="00FE47DB">
      <w:pPr>
        <w:pStyle w:val="a1"/>
        <w:tabs>
          <w:tab w:val="clear" w:pos="360"/>
          <w:tab w:val="clear" w:pos="720"/>
          <w:tab w:val="clear" w:pos="1080"/>
        </w:tabs>
        <w:ind w:right="43"/>
        <w:jc w:val="thaiDistribute"/>
        <w:rPr>
          <w:rFonts w:ascii="Angsana New" w:eastAsia="Cordia New" w:hAnsi="Angsana New"/>
          <w:sz w:val="30"/>
          <w:szCs w:val="30"/>
          <w:lang w:val="en-US"/>
        </w:rPr>
      </w:pPr>
    </w:p>
    <w:p w14:paraId="75D1F7F8" w14:textId="77777777" w:rsidR="003C5781" w:rsidRPr="00C1266B" w:rsidRDefault="003C5781" w:rsidP="00FE47DB">
      <w:pPr>
        <w:pStyle w:val="a1"/>
        <w:tabs>
          <w:tab w:val="clear" w:pos="360"/>
          <w:tab w:val="clear" w:pos="720"/>
          <w:tab w:val="clear" w:pos="1080"/>
        </w:tabs>
        <w:ind w:right="43"/>
        <w:jc w:val="thaiDistribute"/>
        <w:rPr>
          <w:rFonts w:ascii="Angsana New" w:eastAsia="Cordia New" w:hAnsi="Angsana New"/>
          <w:sz w:val="30"/>
          <w:szCs w:val="30"/>
          <w:lang w:val="en-US"/>
        </w:rPr>
      </w:pPr>
    </w:p>
    <w:p w14:paraId="1322CA53" w14:textId="77777777" w:rsidR="00FE47DB" w:rsidRPr="00C1266B" w:rsidRDefault="00FE47DB" w:rsidP="00FE47DB">
      <w:pPr>
        <w:spacing w:line="240" w:lineRule="auto"/>
        <w:rPr>
          <w:rFonts w:ascii="Angsana New" w:hAnsi="Angsana New"/>
          <w:sz w:val="30"/>
          <w:szCs w:val="30"/>
        </w:rPr>
      </w:pPr>
      <w:r w:rsidRPr="00C1266B">
        <w:rPr>
          <w:rFonts w:ascii="Angsana New" w:hAnsi="Angsana New"/>
          <w:sz w:val="30"/>
          <w:szCs w:val="30"/>
          <w:cs/>
        </w:rPr>
        <w:t>(สุรีย์รัตน์ ทองอรุณแสง)</w:t>
      </w:r>
    </w:p>
    <w:p w14:paraId="38B894EA" w14:textId="77777777" w:rsidR="00FE47DB" w:rsidRPr="00C1266B" w:rsidRDefault="00FE47DB" w:rsidP="00FE47DB">
      <w:pPr>
        <w:spacing w:line="240" w:lineRule="auto"/>
        <w:rPr>
          <w:rFonts w:ascii="Angsana New" w:hAnsi="Angsana New"/>
          <w:sz w:val="30"/>
          <w:szCs w:val="30"/>
        </w:rPr>
      </w:pPr>
      <w:r w:rsidRPr="00C1266B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1C35A8C8" w14:textId="77777777" w:rsidR="00FE47DB" w:rsidRPr="00C1266B" w:rsidRDefault="00FE47DB" w:rsidP="00FE47DB">
      <w:pPr>
        <w:spacing w:line="240" w:lineRule="auto"/>
        <w:rPr>
          <w:rFonts w:ascii="Angsana New" w:hAnsi="Angsana New"/>
          <w:sz w:val="30"/>
          <w:szCs w:val="30"/>
          <w:shd w:val="clear" w:color="auto" w:fill="E0E0E0"/>
          <w:cs/>
        </w:rPr>
      </w:pPr>
      <w:r w:rsidRPr="00C1266B">
        <w:rPr>
          <w:rFonts w:ascii="Angsana New" w:hAnsi="Angsana New"/>
          <w:sz w:val="30"/>
          <w:szCs w:val="30"/>
          <w:cs/>
        </w:rPr>
        <w:t xml:space="preserve">เลขทะเบียน </w:t>
      </w:r>
      <w:r w:rsidRPr="00C1266B">
        <w:rPr>
          <w:rFonts w:ascii="Angsana New" w:hAnsi="Angsana New"/>
          <w:sz w:val="30"/>
          <w:szCs w:val="30"/>
        </w:rPr>
        <w:t>4409</w:t>
      </w:r>
    </w:p>
    <w:p w14:paraId="5198B6FB" w14:textId="77777777" w:rsidR="00FE47DB" w:rsidRPr="00C1266B" w:rsidRDefault="00FE47DB" w:rsidP="00FE47DB">
      <w:pPr>
        <w:spacing w:line="240" w:lineRule="auto"/>
        <w:rPr>
          <w:rFonts w:ascii="Angsana New" w:hAnsi="Angsana New"/>
          <w:sz w:val="30"/>
          <w:szCs w:val="30"/>
        </w:rPr>
      </w:pPr>
    </w:p>
    <w:p w14:paraId="6AB0891B" w14:textId="77777777" w:rsidR="00FE47DB" w:rsidRPr="00C1266B" w:rsidRDefault="00FE47DB" w:rsidP="00FE47DB">
      <w:pPr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C1266B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1188CD6B" w14:textId="77777777" w:rsidR="00FE47DB" w:rsidRPr="00C1266B" w:rsidRDefault="00FE47DB" w:rsidP="00FE47DB">
      <w:pPr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C1266B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6F99047A" w14:textId="6F833BED" w:rsidR="00FE47DB" w:rsidRPr="00C1266B" w:rsidRDefault="001348F3" w:rsidP="001348F3">
      <w:pPr>
        <w:pStyle w:val="block"/>
        <w:spacing w:after="0" w:line="240" w:lineRule="atLeast"/>
        <w:ind w:left="0"/>
        <w:jc w:val="thaiDistribute"/>
        <w:rPr>
          <w:rFonts w:ascii="Angsana New" w:hAnsi="Angsana New"/>
          <w:sz w:val="30"/>
          <w:szCs w:val="30"/>
          <w:rtl/>
          <w:cs/>
          <w:lang w:val="en-US"/>
        </w:rPr>
      </w:pPr>
      <w:r>
        <w:rPr>
          <w:rFonts w:ascii="Angsana New" w:hAnsi="Angsana New"/>
          <w:sz w:val="30"/>
          <w:szCs w:val="30"/>
          <w:lang w:val="en-US" w:bidi="th-TH"/>
        </w:rPr>
        <w:t>18</w:t>
      </w:r>
      <w:r w:rsidRPr="001348F3">
        <w:rPr>
          <w:rFonts w:ascii="Angsana New" w:hAnsi="Angsana New"/>
          <w:sz w:val="30"/>
          <w:szCs w:val="30"/>
          <w:lang w:val="en-US" w:bidi="th-TH"/>
        </w:rPr>
        <w:t xml:space="preserve"> </w:t>
      </w:r>
      <w:r w:rsidRPr="001348F3">
        <w:rPr>
          <w:rFonts w:ascii="Angsana New" w:hAnsi="Angsana New"/>
          <w:sz w:val="30"/>
          <w:szCs w:val="30"/>
          <w:cs/>
          <w:lang w:val="en-US" w:bidi="th-TH"/>
        </w:rPr>
        <w:t xml:space="preserve">พฤศจิกายน </w:t>
      </w:r>
      <w:r w:rsidRPr="001348F3">
        <w:rPr>
          <w:rFonts w:ascii="Angsana New" w:hAnsi="Angsana New"/>
          <w:sz w:val="30"/>
          <w:szCs w:val="30"/>
          <w:lang w:val="en-US" w:bidi="th-TH"/>
        </w:rPr>
        <w:t>2564</w:t>
      </w:r>
    </w:p>
    <w:p w14:paraId="5C4D9EED" w14:textId="77777777" w:rsidR="00577223" w:rsidRPr="00C1266B" w:rsidRDefault="00577223" w:rsidP="00BC34B5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i/>
          <w:iCs/>
          <w:sz w:val="30"/>
          <w:szCs w:val="30"/>
        </w:rPr>
      </w:pPr>
    </w:p>
    <w:p w14:paraId="28D6C570" w14:textId="77777777" w:rsidR="00950921" w:rsidRPr="00C1266B" w:rsidRDefault="00950921" w:rsidP="00BC34B5">
      <w:pPr>
        <w:tabs>
          <w:tab w:val="left" w:pos="-3402"/>
          <w:tab w:val="left" w:pos="-3261"/>
          <w:tab w:val="left" w:pos="540"/>
          <w:tab w:val="left" w:pos="1980"/>
        </w:tabs>
        <w:spacing w:line="240" w:lineRule="auto"/>
        <w:ind w:right="-43"/>
        <w:rPr>
          <w:rFonts w:ascii="Angsana New" w:hAnsi="Angsana New"/>
          <w:sz w:val="28"/>
          <w:szCs w:val="28"/>
        </w:rPr>
      </w:pPr>
    </w:p>
    <w:p w14:paraId="52611D46" w14:textId="77777777" w:rsidR="004D0ACC" w:rsidRPr="00C1266B" w:rsidRDefault="004D0ACC" w:rsidP="00BC34B5">
      <w:pPr>
        <w:tabs>
          <w:tab w:val="left" w:pos="-3402"/>
          <w:tab w:val="left" w:pos="-3261"/>
          <w:tab w:val="left" w:pos="540"/>
          <w:tab w:val="left" w:pos="1980"/>
        </w:tabs>
        <w:spacing w:line="240" w:lineRule="auto"/>
        <w:ind w:right="-43"/>
        <w:rPr>
          <w:rFonts w:ascii="Angsana New" w:hAnsi="Angsana New"/>
          <w:sz w:val="28"/>
          <w:szCs w:val="28"/>
        </w:rPr>
      </w:pPr>
    </w:p>
    <w:sectPr w:rsidR="004D0ACC" w:rsidRPr="00C1266B" w:rsidSect="00B04F73">
      <w:footerReference w:type="default" r:id="rId19"/>
      <w:footerReference w:type="first" r:id="rId20"/>
      <w:pgSz w:w="11909" w:h="16834" w:code="9"/>
      <w:pgMar w:top="691" w:right="1152" w:bottom="576" w:left="1152" w:header="720" w:footer="720" w:gutter="0"/>
      <w:paperSrc w:first="7" w:other="7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A8F74C2" w14:textId="77777777" w:rsidR="00F12AEF" w:rsidRDefault="00F12AEF" w:rsidP="004956B4">
      <w:r>
        <w:separator/>
      </w:r>
    </w:p>
  </w:endnote>
  <w:endnote w:type="continuationSeparator" w:id="0">
    <w:p w14:paraId="20CD0EAC" w14:textId="77777777" w:rsidR="00F12AEF" w:rsidRDefault="00F12AEF" w:rsidP="004956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altName w:val="Cordia New"/>
    <w:panose1 w:val="020B0304020202020204"/>
    <w:charset w:val="DE"/>
    <w:family w:val="swiss"/>
    <w:pitch w:val="variable"/>
    <w:sig w:usb0="0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4DCC9F" w14:textId="5DB90AAB" w:rsidR="00511AE3" w:rsidRPr="003B1987" w:rsidRDefault="00B04F73" w:rsidP="00180DF6">
    <w:pPr>
      <w:pStyle w:val="Footer"/>
      <w:tabs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center" w:pos="4802"/>
      </w:tabs>
      <w:rPr>
        <w:rFonts w:ascii="Angsana New" w:hAnsi="Angsana New"/>
        <w:i/>
        <w:iCs/>
        <w:sz w:val="28"/>
        <w:szCs w:val="28"/>
      </w:rPr>
    </w:pPr>
    <w:r>
      <w:fldChar w:fldCharType="begin"/>
    </w:r>
    <w:r>
      <w:instrText xml:space="preserve"> FILENAME   \* MERGEFORMAT </w:instrText>
    </w:r>
    <w:r>
      <w:fldChar w:fldCharType="separate"/>
    </w:r>
    <w:r w:rsidRPr="00B04F73">
      <w:rPr>
        <w:rFonts w:ascii="Angsana New" w:hAnsi="Angsana New"/>
        <w:i/>
        <w:iCs/>
        <w:noProof/>
        <w:sz w:val="28"/>
        <w:szCs w:val="28"/>
      </w:rPr>
      <w:t>ssct1-set</w:t>
    </w:r>
    <w:r>
      <w:rPr>
        <w:noProof/>
      </w:rPr>
      <w:fldChar w:fldCharType="end"/>
    </w:r>
    <w:r w:rsidR="00511AE3" w:rsidRPr="003B1987">
      <w:rPr>
        <w:rFonts w:ascii="Angsana New" w:hAnsi="Angsana New"/>
        <w:i/>
        <w:iCs/>
        <w:sz w:val="28"/>
        <w:szCs w:val="28"/>
        <w:cs/>
      </w:rPr>
      <w:tab/>
      <w:t>14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18AD096" w14:textId="77777777" w:rsidR="00B04F73" w:rsidRDefault="00B04F7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F7123A2" w14:textId="77777777" w:rsidR="00511AE3" w:rsidRPr="00170688" w:rsidRDefault="00511AE3" w:rsidP="00170688">
    <w:pPr>
      <w:pStyle w:val="Footer"/>
      <w:tabs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right" w:pos="9270"/>
      </w:tabs>
      <w:ind w:right="360"/>
      <w:rPr>
        <w:rStyle w:val="PageNumber"/>
        <w:rFonts w:ascii="Times New Roman" w:hAnsi="Times New Roman" w:cs="Angsana New"/>
        <w:i/>
        <w:iCs/>
        <w:sz w:val="20"/>
        <w:szCs w:val="2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Fonts w:ascii="Angsana New" w:hAnsi="Angsana New" w:hint="cs"/>
        <w:sz w:val="30"/>
        <w:szCs w:val="30"/>
      </w:rPr>
      <w:id w:val="48227403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30407F" w14:textId="69A52154" w:rsidR="00511AE3" w:rsidRPr="00B04F73" w:rsidRDefault="00B04F73" w:rsidP="00B04F73">
        <w:pPr>
          <w:pStyle w:val="Footer"/>
          <w:jc w:val="center"/>
          <w:rPr>
            <w:rFonts w:ascii="Angsana New" w:hAnsi="Angsana New" w:hint="cs"/>
            <w:sz w:val="30"/>
            <w:szCs w:val="30"/>
          </w:rPr>
        </w:pPr>
      </w:p>
    </w:sdtContent>
  </w:sdt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Fonts w:ascii="Angsana New" w:hAnsi="Angsana New" w:hint="cs"/>
        <w:sz w:val="30"/>
        <w:szCs w:val="30"/>
      </w:rPr>
      <w:id w:val="160491041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81A1A97" w14:textId="77777777" w:rsidR="00B04F73" w:rsidRPr="00B04F73" w:rsidRDefault="00B04F73" w:rsidP="00B04F73">
        <w:pPr>
          <w:pStyle w:val="Footer"/>
          <w:jc w:val="center"/>
          <w:rPr>
            <w:rFonts w:ascii="Angsana New" w:hAnsi="Angsana New" w:hint="cs"/>
            <w:sz w:val="30"/>
            <w:szCs w:val="30"/>
          </w:rPr>
        </w:pPr>
        <w:r w:rsidRPr="00B04F73">
          <w:rPr>
            <w:rFonts w:ascii="Angsana New" w:hAnsi="Angsana New" w:hint="cs"/>
            <w:sz w:val="30"/>
            <w:szCs w:val="30"/>
          </w:rPr>
          <w:fldChar w:fldCharType="begin"/>
        </w:r>
        <w:r w:rsidRPr="00B04F73">
          <w:rPr>
            <w:rFonts w:ascii="Angsana New" w:hAnsi="Angsana New" w:hint="cs"/>
            <w:sz w:val="30"/>
            <w:szCs w:val="30"/>
          </w:rPr>
          <w:instrText xml:space="preserve"> PAGE   \* MERGEFORMAT </w:instrText>
        </w:r>
        <w:r w:rsidRPr="00B04F73">
          <w:rPr>
            <w:rFonts w:ascii="Angsana New" w:hAnsi="Angsana New" w:hint="cs"/>
            <w:sz w:val="30"/>
            <w:szCs w:val="30"/>
          </w:rPr>
          <w:fldChar w:fldCharType="separate"/>
        </w:r>
        <w:r w:rsidRPr="00B04F73">
          <w:rPr>
            <w:rFonts w:ascii="Angsana New" w:hAnsi="Angsana New" w:hint="cs"/>
            <w:noProof/>
            <w:sz w:val="30"/>
            <w:szCs w:val="30"/>
          </w:rPr>
          <w:t>2</w:t>
        </w:r>
        <w:r w:rsidRPr="00B04F73">
          <w:rPr>
            <w:rFonts w:ascii="Angsana New" w:hAnsi="Angsana New" w:hint="cs"/>
            <w:noProof/>
            <w:sz w:val="30"/>
            <w:szCs w:val="30"/>
          </w:rPr>
          <w:fldChar w:fldCharType="end"/>
        </w:r>
      </w:p>
    </w:sdtContent>
  </w:sdt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Fonts w:ascii="Angsana New" w:hAnsi="Angsana New" w:hint="cs"/>
        <w:sz w:val="30"/>
        <w:szCs w:val="30"/>
      </w:rPr>
      <w:id w:val="-98046260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D9928C1" w14:textId="2F7246E3" w:rsidR="00B04F73" w:rsidRPr="00B04F73" w:rsidRDefault="00B04F73" w:rsidP="00B04F73">
        <w:pPr>
          <w:pStyle w:val="Footer"/>
          <w:jc w:val="center"/>
          <w:rPr>
            <w:rStyle w:val="PageNumber"/>
            <w:rFonts w:ascii="Angsana New" w:hAnsi="Angsana New" w:cs="Angsana New" w:hint="cs"/>
            <w:sz w:val="30"/>
            <w:szCs w:val="30"/>
          </w:rPr>
        </w:pPr>
        <w:r w:rsidRPr="00B04F73">
          <w:rPr>
            <w:rFonts w:ascii="Angsana New" w:hAnsi="Angsana New" w:hint="cs"/>
            <w:sz w:val="30"/>
            <w:szCs w:val="30"/>
          </w:rPr>
          <w:fldChar w:fldCharType="begin"/>
        </w:r>
        <w:r w:rsidRPr="00B04F73">
          <w:rPr>
            <w:rFonts w:ascii="Angsana New" w:hAnsi="Angsana New" w:hint="cs"/>
            <w:sz w:val="30"/>
            <w:szCs w:val="30"/>
          </w:rPr>
          <w:instrText xml:space="preserve"> PAGE   \* MERGEFORMAT </w:instrText>
        </w:r>
        <w:r w:rsidRPr="00B04F73">
          <w:rPr>
            <w:rFonts w:ascii="Angsana New" w:hAnsi="Angsana New" w:hint="cs"/>
            <w:sz w:val="30"/>
            <w:szCs w:val="30"/>
          </w:rPr>
          <w:fldChar w:fldCharType="separate"/>
        </w:r>
        <w:r w:rsidRPr="00B04F73">
          <w:rPr>
            <w:rFonts w:ascii="Angsana New" w:hAnsi="Angsana New" w:hint="cs"/>
            <w:noProof/>
            <w:sz w:val="30"/>
            <w:szCs w:val="30"/>
          </w:rPr>
          <w:t>2</w:t>
        </w:r>
        <w:r w:rsidRPr="00B04F73">
          <w:rPr>
            <w:rFonts w:ascii="Angsana New" w:hAnsi="Angsana New" w:hint="cs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CC1BE50" w14:textId="77777777" w:rsidR="00F12AEF" w:rsidRDefault="00F12AEF" w:rsidP="004956B4">
      <w:r>
        <w:separator/>
      </w:r>
    </w:p>
  </w:footnote>
  <w:footnote w:type="continuationSeparator" w:id="0">
    <w:p w14:paraId="442C26C5" w14:textId="77777777" w:rsidR="00F12AEF" w:rsidRDefault="00F12AEF" w:rsidP="004956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2AB91BA" w14:textId="77777777" w:rsidR="00B04F73" w:rsidRDefault="00B04F7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353C45" w14:textId="77777777" w:rsidR="00511AE3" w:rsidRPr="00C70EC6" w:rsidRDefault="00511AE3" w:rsidP="00B91FBE">
    <w:pPr>
      <w:pStyle w:val="Header"/>
      <w:rPr>
        <w:rFonts w:ascii="Angsana New" w:hAnsi="Angsana New"/>
        <w:b/>
        <w:bCs/>
        <w:sz w:val="32"/>
        <w:szCs w:val="32"/>
      </w:rPr>
    </w:pPr>
    <w:r w:rsidRPr="00C70EC6">
      <w:rPr>
        <w:rFonts w:ascii="Angsana New" w:hAnsi="Angsana New"/>
        <w:b/>
        <w:bCs/>
        <w:sz w:val="32"/>
        <w:szCs w:val="32"/>
        <w:cs/>
      </w:rPr>
      <w:t>บริษัท เสริมสุข จำกัด (มหาชน) และบริษัทย่อย</w:t>
    </w:r>
  </w:p>
  <w:p w14:paraId="4E55D292" w14:textId="77777777" w:rsidR="00511AE3" w:rsidRPr="00C70EC6" w:rsidRDefault="00511AE3" w:rsidP="00B91FBE">
    <w:pPr>
      <w:pStyle w:val="Header"/>
      <w:rPr>
        <w:rFonts w:ascii="Angsana New" w:hAnsi="Angsana New"/>
        <w:b/>
        <w:bCs/>
        <w:sz w:val="32"/>
        <w:szCs w:val="32"/>
      </w:rPr>
    </w:pPr>
    <w:r w:rsidRPr="00C70EC6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</w:p>
  <w:p w14:paraId="4D7C0B06" w14:textId="77777777" w:rsidR="00511AE3" w:rsidRDefault="00511AE3" w:rsidP="00B91FBE">
    <w:pPr>
      <w:pStyle w:val="Header"/>
      <w:rPr>
        <w:rFonts w:ascii="Angsana New" w:hAnsi="Angsana New"/>
        <w:b/>
        <w:bCs/>
        <w:sz w:val="32"/>
        <w:szCs w:val="32"/>
      </w:rPr>
    </w:pPr>
    <w:r w:rsidRPr="00C70EC6">
      <w:rPr>
        <w:rFonts w:ascii="Angsana New" w:hAnsi="Angsana New"/>
        <w:b/>
        <w:bCs/>
        <w:sz w:val="32"/>
        <w:szCs w:val="32"/>
        <w:cs/>
      </w:rPr>
      <w:t>สำหรับงวด</w:t>
    </w:r>
    <w:r>
      <w:rPr>
        <w:rFonts w:ascii="Angsana New" w:hAnsi="Angsana New"/>
        <w:b/>
        <w:bCs/>
        <w:sz w:val="32"/>
        <w:szCs w:val="32"/>
        <w:cs/>
      </w:rPr>
      <w:t>สามเดือนและหกเดือนและหกเดือน</w:t>
    </w:r>
    <w:r w:rsidRPr="00C70EC6">
      <w:rPr>
        <w:rFonts w:ascii="Angsana New" w:hAnsi="Angsana New"/>
        <w:b/>
        <w:bCs/>
        <w:sz w:val="32"/>
        <w:szCs w:val="32"/>
        <w:cs/>
      </w:rPr>
      <w:t xml:space="preserve">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30 </w:t>
    </w:r>
    <w:r>
      <w:rPr>
        <w:rFonts w:ascii="Angsana New" w:hAnsi="Angsana New"/>
        <w:b/>
        <w:bCs/>
        <w:sz w:val="32"/>
        <w:szCs w:val="32"/>
        <w:cs/>
      </w:rPr>
      <w:t>มิถุนายน</w:t>
    </w:r>
    <w:r w:rsidRPr="00C70EC6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</w:rPr>
      <w:t>255</w:t>
    </w:r>
    <w:r>
      <w:rPr>
        <w:rFonts w:ascii="Angsana New" w:hAnsi="Angsana New"/>
        <w:b/>
        <w:bCs/>
        <w:sz w:val="32"/>
        <w:szCs w:val="32"/>
        <w:cs/>
      </w:rPr>
      <w:t>2 (ไม่ได้ตรวจสอบ)</w:t>
    </w:r>
  </w:p>
  <w:p w14:paraId="2ABFB2CF" w14:textId="77777777" w:rsidR="00511AE3" w:rsidRDefault="00511AE3" w:rsidP="00B91FBE">
    <w:pPr>
      <w:pStyle w:val="Header"/>
      <w:rPr>
        <w:rFonts w:ascii="Angsana New" w:hAnsi="Angsana New"/>
        <w:b/>
        <w:bCs/>
        <w:sz w:val="32"/>
        <w:szCs w:val="32"/>
        <w:cs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02670ED" w14:textId="1224A9BD" w:rsidR="00B04F73" w:rsidRPr="00B04F73" w:rsidRDefault="00B04F73">
    <w:pPr>
      <w:pStyle w:val="Header"/>
      <w:rPr>
        <w:rFonts w:ascii="Angsana New" w:hAnsi="Angsana New" w:hint="cs"/>
        <w:sz w:val="30"/>
        <w:szCs w:val="30"/>
      </w:rPr>
    </w:pPr>
  </w:p>
  <w:p w14:paraId="23906538" w14:textId="77777777" w:rsidR="00B04F73" w:rsidRPr="00B04F73" w:rsidRDefault="00B04F73">
    <w:pPr>
      <w:pStyle w:val="Header"/>
      <w:rPr>
        <w:rFonts w:ascii="Angsana New" w:hAnsi="Angsana New" w:hint="cs"/>
        <w:sz w:val="30"/>
        <w:szCs w:val="30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F23668E" w14:textId="77777777" w:rsidR="00511AE3" w:rsidRPr="00437D56" w:rsidRDefault="00511AE3" w:rsidP="00D03E73">
    <w:pPr>
      <w:pStyle w:val="Header"/>
      <w:rPr>
        <w:rFonts w:ascii="Angsana New" w:hAnsi="Angsana New"/>
        <w:sz w:val="30"/>
        <w:szCs w:val="30"/>
      </w:rPr>
    </w:pPr>
  </w:p>
  <w:p w14:paraId="0C22495B" w14:textId="77777777" w:rsidR="00511AE3" w:rsidRPr="00437D56" w:rsidRDefault="00511AE3" w:rsidP="00D03E73">
    <w:pPr>
      <w:pStyle w:val="Header"/>
      <w:rPr>
        <w:rFonts w:ascii="Angsana New" w:hAnsi="Angsana New"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9A36B51"/>
    <w:multiLevelType w:val="hybridMultilevel"/>
    <w:tmpl w:val="442A600E"/>
    <w:lvl w:ilvl="0" w:tplc="2478582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D744B37"/>
    <w:multiLevelType w:val="multilevel"/>
    <w:tmpl w:val="528C3C1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4" w15:restartNumberingAfterBreak="0">
    <w:nsid w:val="10A40B2A"/>
    <w:multiLevelType w:val="multilevel"/>
    <w:tmpl w:val="0C50A10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hint="default"/>
        <w:b w:val="0"/>
        <w:bCs/>
        <w:i w:val="0"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5" w15:restartNumberingAfterBreak="0">
    <w:nsid w:val="111F7644"/>
    <w:multiLevelType w:val="hybridMultilevel"/>
    <w:tmpl w:val="1A6C1758"/>
    <w:lvl w:ilvl="0" w:tplc="9FB46EDA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123477CC"/>
    <w:multiLevelType w:val="multilevel"/>
    <w:tmpl w:val="ACB07E98"/>
    <w:lvl w:ilvl="0">
      <w:start w:val="1"/>
      <w:numFmt w:val="thaiLetters"/>
      <w:lvlText w:val="(%1)"/>
      <w:lvlJc w:val="left"/>
      <w:pPr>
        <w:tabs>
          <w:tab w:val="num" w:pos="340"/>
        </w:tabs>
        <w:ind w:left="340" w:hanging="340"/>
      </w:pPr>
      <w:rPr>
        <w:rFonts w:hint="default"/>
        <w:b w:val="0"/>
        <w:bCs w:val="0"/>
        <w:i/>
        <w:iCs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7" w15:restartNumberingAfterBreak="0">
    <w:nsid w:val="145C4712"/>
    <w:multiLevelType w:val="hybridMultilevel"/>
    <w:tmpl w:val="782C8B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85C3160"/>
    <w:multiLevelType w:val="multilevel"/>
    <w:tmpl w:val="7C903C8C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9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0" w15:restartNumberingAfterBreak="0">
    <w:nsid w:val="239E1EFD"/>
    <w:multiLevelType w:val="hybridMultilevel"/>
    <w:tmpl w:val="8626F500"/>
    <w:lvl w:ilvl="0" w:tplc="B8702EBE">
      <w:start w:val="2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" w15:restartNumberingAfterBreak="0">
    <w:nsid w:val="2E8E35BD"/>
    <w:multiLevelType w:val="multilevel"/>
    <w:tmpl w:val="81C02F94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hint="default"/>
        <w:color w:val="auto"/>
        <w:sz w:val="22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3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4" w15:restartNumberingAfterBreak="0">
    <w:nsid w:val="33306C66"/>
    <w:multiLevelType w:val="multilevel"/>
    <w:tmpl w:val="50147638"/>
    <w:lvl w:ilvl="0">
      <w:start w:val="1"/>
      <w:numFmt w:val="decimal"/>
      <w:lvlText w:val="(%1)"/>
      <w:lvlJc w:val="left"/>
      <w:pPr>
        <w:tabs>
          <w:tab w:val="num" w:pos="340"/>
        </w:tabs>
        <w:ind w:left="340" w:hanging="340"/>
      </w:pPr>
      <w:rPr>
        <w:rFonts w:hint="default"/>
        <w:b w:val="0"/>
        <w:bCs w:val="0"/>
        <w:i w:val="0"/>
        <w:iCs w:val="0"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5" w15:restartNumberingAfterBreak="0">
    <w:nsid w:val="34277825"/>
    <w:multiLevelType w:val="hybridMultilevel"/>
    <w:tmpl w:val="F69C51C6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7515C33"/>
    <w:multiLevelType w:val="singleLevel"/>
    <w:tmpl w:val="F550B39C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7" w15:restartNumberingAfterBreak="0">
    <w:nsid w:val="387F2BB7"/>
    <w:multiLevelType w:val="hybridMultilevel"/>
    <w:tmpl w:val="7DD26BDE"/>
    <w:lvl w:ilvl="0" w:tplc="04090019">
      <w:start w:val="40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E144586"/>
    <w:multiLevelType w:val="hybridMultilevel"/>
    <w:tmpl w:val="DC52C8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FC94AA7"/>
    <w:multiLevelType w:val="hybridMultilevel"/>
    <w:tmpl w:val="C97AECB4"/>
    <w:lvl w:ilvl="0" w:tplc="5FD27CCE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8"/>
        <w:szCs w:val="28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 w15:restartNumberingAfterBreak="0">
    <w:nsid w:val="485B1689"/>
    <w:multiLevelType w:val="hybridMultilevel"/>
    <w:tmpl w:val="75A0F69C"/>
    <w:lvl w:ilvl="0" w:tplc="43BA9E54">
      <w:start w:val="1"/>
      <w:numFmt w:val="bullet"/>
      <w:lvlText w:val="̶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86087B84" w:tentative="1">
      <w:start w:val="1"/>
      <w:numFmt w:val="bullet"/>
      <w:lvlText w:val="̶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D5500958">
      <w:start w:val="1"/>
      <w:numFmt w:val="bullet"/>
      <w:lvlText w:val="̶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C1EC1BDA" w:tentative="1">
      <w:start w:val="1"/>
      <w:numFmt w:val="bullet"/>
      <w:lvlText w:val="̶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ED36F176" w:tentative="1">
      <w:start w:val="1"/>
      <w:numFmt w:val="bullet"/>
      <w:lvlText w:val="̶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FA9CE2A0" w:tentative="1">
      <w:start w:val="1"/>
      <w:numFmt w:val="bullet"/>
      <w:lvlText w:val="̶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CDB40CBA" w:tentative="1">
      <w:start w:val="1"/>
      <w:numFmt w:val="bullet"/>
      <w:lvlText w:val="̶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780CE34C" w:tentative="1">
      <w:start w:val="1"/>
      <w:numFmt w:val="bullet"/>
      <w:lvlText w:val="̶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6BC84FB8" w:tentative="1">
      <w:start w:val="1"/>
      <w:numFmt w:val="bullet"/>
      <w:lvlText w:val="̶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21" w15:restartNumberingAfterBreak="0">
    <w:nsid w:val="4FCB52DD"/>
    <w:multiLevelType w:val="hybridMultilevel"/>
    <w:tmpl w:val="7F266FD6"/>
    <w:lvl w:ilvl="0" w:tplc="2B9EA2FC">
      <w:start w:val="3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3" w15:restartNumberingAfterBreak="0">
    <w:nsid w:val="537E58A8"/>
    <w:multiLevelType w:val="hybridMultilevel"/>
    <w:tmpl w:val="DF14A3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451620E"/>
    <w:multiLevelType w:val="hybridMultilevel"/>
    <w:tmpl w:val="A3428F04"/>
    <w:lvl w:ilvl="0" w:tplc="15B4FE22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  <w:bCs w:val="0"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7410F40"/>
    <w:multiLevelType w:val="hybridMultilevel"/>
    <w:tmpl w:val="8D4E717C"/>
    <w:lvl w:ilvl="0" w:tplc="B402227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852148C"/>
    <w:multiLevelType w:val="hybridMultilevel"/>
    <w:tmpl w:val="07686554"/>
    <w:lvl w:ilvl="0" w:tplc="FA5E6FAE">
      <w:start w:val="1"/>
      <w:numFmt w:val="thaiLetters"/>
      <w:lvlText w:val="(%1)"/>
      <w:lvlJc w:val="left"/>
      <w:pPr>
        <w:ind w:left="1260" w:hanging="360"/>
      </w:pPr>
      <w:rPr>
        <w:rFonts w:hint="default"/>
        <w:b w:val="0"/>
        <w:bCs w:val="0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7" w15:restartNumberingAfterBreak="0">
    <w:nsid w:val="5E3854F6"/>
    <w:multiLevelType w:val="hybridMultilevel"/>
    <w:tmpl w:val="3D766434"/>
    <w:lvl w:ilvl="0" w:tplc="873EE760">
      <w:start w:val="1"/>
      <w:numFmt w:val="bullet"/>
      <w:lvlText w:val="̶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0FC08BF8" w:tentative="1">
      <w:start w:val="1"/>
      <w:numFmt w:val="bullet"/>
      <w:lvlText w:val="̶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1CA8D7AC">
      <w:start w:val="1"/>
      <w:numFmt w:val="bullet"/>
      <w:lvlText w:val="̶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9A10DF50" w:tentative="1">
      <w:start w:val="1"/>
      <w:numFmt w:val="bullet"/>
      <w:lvlText w:val="̶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C0EE07D2" w:tentative="1">
      <w:start w:val="1"/>
      <w:numFmt w:val="bullet"/>
      <w:lvlText w:val="̶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75BE91F0" w:tentative="1">
      <w:start w:val="1"/>
      <w:numFmt w:val="bullet"/>
      <w:lvlText w:val="̶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382AEF94" w:tentative="1">
      <w:start w:val="1"/>
      <w:numFmt w:val="bullet"/>
      <w:lvlText w:val="̶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A46EB2CC" w:tentative="1">
      <w:start w:val="1"/>
      <w:numFmt w:val="bullet"/>
      <w:lvlText w:val="̶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E0385936" w:tentative="1">
      <w:start w:val="1"/>
      <w:numFmt w:val="bullet"/>
      <w:lvlText w:val="̶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28" w15:restartNumberingAfterBreak="0">
    <w:nsid w:val="5FE236EF"/>
    <w:multiLevelType w:val="hybridMultilevel"/>
    <w:tmpl w:val="35B60F68"/>
    <w:lvl w:ilvl="0" w:tplc="261442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1054F4E"/>
    <w:multiLevelType w:val="hybridMultilevel"/>
    <w:tmpl w:val="9908464A"/>
    <w:lvl w:ilvl="0" w:tplc="02E0C09C">
      <w:start w:val="1"/>
      <w:numFmt w:val="decimal"/>
      <w:lvlText w:val="(%1)"/>
      <w:lvlJc w:val="left"/>
      <w:pPr>
        <w:ind w:left="1260" w:hanging="360"/>
      </w:pPr>
      <w:rPr>
        <w:rFonts w:ascii="Angsana New" w:eastAsia="Calibri" w:hAnsi="Angsana New" w:cs="Angsana New" w:hint="default"/>
        <w:color w:val="auto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0" w15:restartNumberingAfterBreak="0">
    <w:nsid w:val="646258BF"/>
    <w:multiLevelType w:val="hybridMultilevel"/>
    <w:tmpl w:val="66BCBE8E"/>
    <w:lvl w:ilvl="0" w:tplc="8D6CD740">
      <w:start w:val="1"/>
      <w:numFmt w:val="thaiLetters"/>
      <w:lvlText w:val="(%1)"/>
      <w:lvlJc w:val="left"/>
      <w:pPr>
        <w:ind w:left="1260" w:hanging="360"/>
      </w:pPr>
      <w:rPr>
        <w:rFonts w:hint="default"/>
        <w:b w:val="0"/>
        <w:bCs w:val="0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1" w15:restartNumberingAfterBreak="0">
    <w:nsid w:val="665C1C30"/>
    <w:multiLevelType w:val="hybridMultilevel"/>
    <w:tmpl w:val="253A81B2"/>
    <w:lvl w:ilvl="0" w:tplc="A800A456">
      <w:start w:val="1"/>
      <w:numFmt w:val="thaiLetters"/>
      <w:lvlText w:val="(%1)"/>
      <w:lvlJc w:val="left"/>
      <w:pPr>
        <w:ind w:left="720" w:hanging="360"/>
      </w:pPr>
      <w:rPr>
        <w:rFonts w:ascii="Angsana New" w:hAnsi="Angsana New" w:cs="Angsana New" w:hint="cs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7A62363"/>
    <w:multiLevelType w:val="hybridMultilevel"/>
    <w:tmpl w:val="D5CA3664"/>
    <w:lvl w:ilvl="0" w:tplc="0A466D24">
      <w:start w:val="1"/>
      <w:numFmt w:val="thaiLetters"/>
      <w:lvlText w:val="(%1)"/>
      <w:lvlJc w:val="left"/>
      <w:pPr>
        <w:ind w:left="720" w:hanging="360"/>
      </w:pPr>
      <w:rPr>
        <w:rFonts w:hint="default"/>
        <w:b w:val="0"/>
        <w:bCs w:val="0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9BD50A7"/>
    <w:multiLevelType w:val="hybridMultilevel"/>
    <w:tmpl w:val="92FAF4F2"/>
    <w:lvl w:ilvl="0" w:tplc="77F0AE56">
      <w:start w:val="1"/>
      <w:numFmt w:val="decimal"/>
      <w:lvlText w:val="%1"/>
      <w:lvlJc w:val="left"/>
      <w:pPr>
        <w:ind w:left="3468" w:hanging="360"/>
      </w:pPr>
      <w:rPr>
        <w:rFonts w:hint="default"/>
        <w:b w:val="0"/>
        <w:bCs/>
      </w:rPr>
    </w:lvl>
    <w:lvl w:ilvl="1" w:tplc="04090019">
      <w:start w:val="1"/>
      <w:numFmt w:val="lowerLetter"/>
      <w:lvlText w:val="%2."/>
      <w:lvlJc w:val="left"/>
      <w:pPr>
        <w:ind w:left="3558" w:hanging="360"/>
      </w:pPr>
    </w:lvl>
    <w:lvl w:ilvl="2" w:tplc="0409001B" w:tentative="1">
      <w:start w:val="1"/>
      <w:numFmt w:val="lowerRoman"/>
      <w:lvlText w:val="%3."/>
      <w:lvlJc w:val="right"/>
      <w:pPr>
        <w:ind w:left="4278" w:hanging="180"/>
      </w:pPr>
    </w:lvl>
    <w:lvl w:ilvl="3" w:tplc="0409000F" w:tentative="1">
      <w:start w:val="1"/>
      <w:numFmt w:val="decimal"/>
      <w:lvlText w:val="%4."/>
      <w:lvlJc w:val="left"/>
      <w:pPr>
        <w:ind w:left="4998" w:hanging="360"/>
      </w:pPr>
    </w:lvl>
    <w:lvl w:ilvl="4" w:tplc="04090019" w:tentative="1">
      <w:start w:val="1"/>
      <w:numFmt w:val="lowerLetter"/>
      <w:lvlText w:val="%5."/>
      <w:lvlJc w:val="left"/>
      <w:pPr>
        <w:ind w:left="5718" w:hanging="360"/>
      </w:pPr>
    </w:lvl>
    <w:lvl w:ilvl="5" w:tplc="0409001B" w:tentative="1">
      <w:start w:val="1"/>
      <w:numFmt w:val="lowerRoman"/>
      <w:lvlText w:val="%6."/>
      <w:lvlJc w:val="right"/>
      <w:pPr>
        <w:ind w:left="6438" w:hanging="180"/>
      </w:pPr>
    </w:lvl>
    <w:lvl w:ilvl="6" w:tplc="0409000F" w:tentative="1">
      <w:start w:val="1"/>
      <w:numFmt w:val="decimal"/>
      <w:lvlText w:val="%7."/>
      <w:lvlJc w:val="left"/>
      <w:pPr>
        <w:ind w:left="7158" w:hanging="360"/>
      </w:pPr>
    </w:lvl>
    <w:lvl w:ilvl="7" w:tplc="04090019" w:tentative="1">
      <w:start w:val="1"/>
      <w:numFmt w:val="lowerLetter"/>
      <w:lvlText w:val="%8."/>
      <w:lvlJc w:val="left"/>
      <w:pPr>
        <w:ind w:left="7878" w:hanging="360"/>
      </w:pPr>
    </w:lvl>
    <w:lvl w:ilvl="8" w:tplc="0409001B" w:tentative="1">
      <w:start w:val="1"/>
      <w:numFmt w:val="lowerRoman"/>
      <w:lvlText w:val="%9."/>
      <w:lvlJc w:val="right"/>
      <w:pPr>
        <w:ind w:left="8598" w:hanging="180"/>
      </w:pPr>
    </w:lvl>
  </w:abstractNum>
  <w:abstractNum w:abstractNumId="34" w15:restartNumberingAfterBreak="0">
    <w:nsid w:val="6AC851AA"/>
    <w:multiLevelType w:val="singleLevel"/>
    <w:tmpl w:val="04090001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4"/>
      </w:rPr>
    </w:lvl>
  </w:abstractNum>
  <w:abstractNum w:abstractNumId="35" w15:restartNumberingAfterBreak="0">
    <w:nsid w:val="6C012900"/>
    <w:multiLevelType w:val="hybridMultilevel"/>
    <w:tmpl w:val="4C5CD470"/>
    <w:lvl w:ilvl="0" w:tplc="02E0C09C">
      <w:start w:val="1"/>
      <w:numFmt w:val="decimal"/>
      <w:lvlText w:val="(%1)"/>
      <w:lvlJc w:val="left"/>
      <w:pPr>
        <w:ind w:left="1260" w:hanging="360"/>
      </w:pPr>
      <w:rPr>
        <w:rFonts w:ascii="Angsana New" w:eastAsia="Calibri" w:hAnsi="Angsana New" w:cs="Angsana New" w:hint="default"/>
        <w:color w:val="auto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6" w15:restartNumberingAfterBreak="0">
    <w:nsid w:val="74F82D27"/>
    <w:multiLevelType w:val="hybridMultilevel"/>
    <w:tmpl w:val="6D165328"/>
    <w:lvl w:ilvl="0" w:tplc="2B58540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38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CD416BC"/>
    <w:multiLevelType w:val="hybridMultilevel"/>
    <w:tmpl w:val="63DC7A84"/>
    <w:lvl w:ilvl="0" w:tplc="1F207BD6">
      <w:start w:val="1"/>
      <w:numFmt w:val="thaiLetters"/>
      <w:lvlText w:val="(%1)"/>
      <w:lvlJc w:val="left"/>
      <w:pPr>
        <w:ind w:left="950" w:hanging="410"/>
      </w:pPr>
      <w:rPr>
        <w:rFonts w:asciiTheme="majorBidi" w:hAnsiTheme="majorBidi" w:cstheme="majorBidi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0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abstractNum w:abstractNumId="41" w15:restartNumberingAfterBreak="0">
    <w:nsid w:val="7F7C1974"/>
    <w:multiLevelType w:val="hybridMultilevel"/>
    <w:tmpl w:val="A184BF16"/>
    <w:lvl w:ilvl="0" w:tplc="A9628CC4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13"/>
  </w:num>
  <w:num w:numId="2">
    <w:abstractNumId w:val="3"/>
  </w:num>
  <w:num w:numId="3">
    <w:abstractNumId w:val="17"/>
  </w:num>
  <w:num w:numId="4">
    <w:abstractNumId w:val="22"/>
  </w:num>
  <w:num w:numId="5">
    <w:abstractNumId w:val="37"/>
  </w:num>
  <w:num w:numId="6">
    <w:abstractNumId w:val="32"/>
  </w:num>
  <w:num w:numId="7">
    <w:abstractNumId w:val="2"/>
  </w:num>
  <w:num w:numId="8">
    <w:abstractNumId w:val="34"/>
  </w:num>
  <w:num w:numId="9">
    <w:abstractNumId w:val="16"/>
  </w:num>
  <w:num w:numId="10">
    <w:abstractNumId w:val="1"/>
  </w:num>
  <w:num w:numId="11">
    <w:abstractNumId w:val="24"/>
  </w:num>
  <w:num w:numId="12">
    <w:abstractNumId w:val="28"/>
  </w:num>
  <w:num w:numId="13">
    <w:abstractNumId w:val="35"/>
  </w:num>
  <w:num w:numId="14">
    <w:abstractNumId w:val="10"/>
  </w:num>
  <w:num w:numId="15">
    <w:abstractNumId w:val="29"/>
  </w:num>
  <w:num w:numId="16">
    <w:abstractNumId w:val="7"/>
  </w:num>
  <w:num w:numId="17">
    <w:abstractNumId w:val="36"/>
  </w:num>
  <w:num w:numId="18">
    <w:abstractNumId w:val="25"/>
  </w:num>
  <w:num w:numId="19">
    <w:abstractNumId w:val="41"/>
  </w:num>
  <w:num w:numId="20">
    <w:abstractNumId w:val="5"/>
  </w:num>
  <w:num w:numId="21">
    <w:abstractNumId w:val="9"/>
  </w:num>
  <w:num w:numId="22">
    <w:abstractNumId w:val="38"/>
  </w:num>
  <w:num w:numId="23">
    <w:abstractNumId w:val="20"/>
  </w:num>
  <w:num w:numId="24">
    <w:abstractNumId w:val="27"/>
  </w:num>
  <w:num w:numId="25">
    <w:abstractNumId w:val="33"/>
  </w:num>
  <w:num w:numId="26">
    <w:abstractNumId w:val="4"/>
  </w:num>
  <w:num w:numId="27">
    <w:abstractNumId w:val="0"/>
  </w:num>
  <w:num w:numId="28">
    <w:abstractNumId w:val="14"/>
  </w:num>
  <w:num w:numId="29">
    <w:abstractNumId w:val="12"/>
  </w:num>
  <w:num w:numId="30">
    <w:abstractNumId w:val="23"/>
  </w:num>
  <w:num w:numId="31">
    <w:abstractNumId w:val="18"/>
  </w:num>
  <w:num w:numId="32">
    <w:abstractNumId w:val="15"/>
  </w:num>
  <w:num w:numId="33">
    <w:abstractNumId w:val="19"/>
  </w:num>
  <w:num w:numId="34">
    <w:abstractNumId w:val="8"/>
  </w:num>
  <w:num w:numId="35">
    <w:abstractNumId w:val="31"/>
  </w:num>
  <w:num w:numId="36">
    <w:abstractNumId w:val="21"/>
  </w:num>
  <w:num w:numId="37">
    <w:abstractNumId w:val="11"/>
  </w:num>
  <w:num w:numId="38">
    <w:abstractNumId w:val="40"/>
  </w:num>
  <w:num w:numId="39">
    <w:abstractNumId w:val="30"/>
  </w:num>
  <w:num w:numId="40">
    <w:abstractNumId w:val="39"/>
  </w:num>
  <w:num w:numId="41">
    <w:abstractNumId w:val="26"/>
  </w:num>
  <w:num w:numId="42">
    <w:abstractNumId w:val="6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52"/>
  <w:hyphenationZone w:val="425"/>
  <w:doNotHyphenateCaps/>
  <w:drawingGridHorizontalSpacing w:val="90"/>
  <w:displayHorizontalDrawingGridEvery w:val="0"/>
  <w:displayVerticalDrawingGridEvery w:val="0"/>
  <w:noPunctuationKerning/>
  <w:characterSpacingControl w:val="doNotCompress"/>
  <w:doNotValidateAgainstSchema/>
  <w:doNotDemarcateInvalidXml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7299"/>
    <w:rsid w:val="00000547"/>
    <w:rsid w:val="00000574"/>
    <w:rsid w:val="00000597"/>
    <w:rsid w:val="00000A1F"/>
    <w:rsid w:val="00000F75"/>
    <w:rsid w:val="00001467"/>
    <w:rsid w:val="000014D6"/>
    <w:rsid w:val="00001518"/>
    <w:rsid w:val="0000174C"/>
    <w:rsid w:val="00001932"/>
    <w:rsid w:val="000019C7"/>
    <w:rsid w:val="00001D2B"/>
    <w:rsid w:val="00001D3D"/>
    <w:rsid w:val="000022D0"/>
    <w:rsid w:val="00002354"/>
    <w:rsid w:val="000024BC"/>
    <w:rsid w:val="00002FAD"/>
    <w:rsid w:val="0000328B"/>
    <w:rsid w:val="000032FF"/>
    <w:rsid w:val="00003625"/>
    <w:rsid w:val="00003F77"/>
    <w:rsid w:val="000043F0"/>
    <w:rsid w:val="00005175"/>
    <w:rsid w:val="000052D9"/>
    <w:rsid w:val="00005D8D"/>
    <w:rsid w:val="00005D97"/>
    <w:rsid w:val="00005D99"/>
    <w:rsid w:val="00005DF0"/>
    <w:rsid w:val="000066D3"/>
    <w:rsid w:val="000067C7"/>
    <w:rsid w:val="00006B6B"/>
    <w:rsid w:val="00006B7B"/>
    <w:rsid w:val="00006C0B"/>
    <w:rsid w:val="000074C5"/>
    <w:rsid w:val="000075B6"/>
    <w:rsid w:val="00007C45"/>
    <w:rsid w:val="00007C46"/>
    <w:rsid w:val="00007CF1"/>
    <w:rsid w:val="00007CF3"/>
    <w:rsid w:val="00007F2A"/>
    <w:rsid w:val="0001045A"/>
    <w:rsid w:val="0001054C"/>
    <w:rsid w:val="000105A4"/>
    <w:rsid w:val="000105DD"/>
    <w:rsid w:val="00010662"/>
    <w:rsid w:val="0001066D"/>
    <w:rsid w:val="00010884"/>
    <w:rsid w:val="00010999"/>
    <w:rsid w:val="00010CA5"/>
    <w:rsid w:val="000112FA"/>
    <w:rsid w:val="000113A6"/>
    <w:rsid w:val="00011517"/>
    <w:rsid w:val="0001151B"/>
    <w:rsid w:val="000117FB"/>
    <w:rsid w:val="00011C08"/>
    <w:rsid w:val="00011D6F"/>
    <w:rsid w:val="00011FD0"/>
    <w:rsid w:val="00012C17"/>
    <w:rsid w:val="00012C38"/>
    <w:rsid w:val="00012D3C"/>
    <w:rsid w:val="00012E85"/>
    <w:rsid w:val="000131B3"/>
    <w:rsid w:val="00013202"/>
    <w:rsid w:val="00013C76"/>
    <w:rsid w:val="00013F7F"/>
    <w:rsid w:val="0001400E"/>
    <w:rsid w:val="00014083"/>
    <w:rsid w:val="00014588"/>
    <w:rsid w:val="00014C53"/>
    <w:rsid w:val="00014F38"/>
    <w:rsid w:val="000154EA"/>
    <w:rsid w:val="00015514"/>
    <w:rsid w:val="0001567F"/>
    <w:rsid w:val="00015777"/>
    <w:rsid w:val="00015A73"/>
    <w:rsid w:val="00015A7C"/>
    <w:rsid w:val="00015B65"/>
    <w:rsid w:val="00015FE1"/>
    <w:rsid w:val="00016A52"/>
    <w:rsid w:val="0001723E"/>
    <w:rsid w:val="000176C3"/>
    <w:rsid w:val="00017C5B"/>
    <w:rsid w:val="00017DE0"/>
    <w:rsid w:val="00017F17"/>
    <w:rsid w:val="0002039C"/>
    <w:rsid w:val="0002046F"/>
    <w:rsid w:val="00020829"/>
    <w:rsid w:val="000209B1"/>
    <w:rsid w:val="00020B0C"/>
    <w:rsid w:val="00020B8A"/>
    <w:rsid w:val="0002108E"/>
    <w:rsid w:val="0002139F"/>
    <w:rsid w:val="000214CC"/>
    <w:rsid w:val="000218BC"/>
    <w:rsid w:val="000218F2"/>
    <w:rsid w:val="00022419"/>
    <w:rsid w:val="00022518"/>
    <w:rsid w:val="000226FE"/>
    <w:rsid w:val="00022B39"/>
    <w:rsid w:val="00022C4D"/>
    <w:rsid w:val="00022ED8"/>
    <w:rsid w:val="000231A9"/>
    <w:rsid w:val="000234B4"/>
    <w:rsid w:val="000234C6"/>
    <w:rsid w:val="000237DA"/>
    <w:rsid w:val="00023874"/>
    <w:rsid w:val="0002393F"/>
    <w:rsid w:val="00023B05"/>
    <w:rsid w:val="00023E11"/>
    <w:rsid w:val="00024201"/>
    <w:rsid w:val="0002428F"/>
    <w:rsid w:val="00024369"/>
    <w:rsid w:val="0002436E"/>
    <w:rsid w:val="0002441F"/>
    <w:rsid w:val="000247D0"/>
    <w:rsid w:val="00024A15"/>
    <w:rsid w:val="00024DA1"/>
    <w:rsid w:val="00025191"/>
    <w:rsid w:val="000252ED"/>
    <w:rsid w:val="00025C68"/>
    <w:rsid w:val="00025E88"/>
    <w:rsid w:val="000261E2"/>
    <w:rsid w:val="00026402"/>
    <w:rsid w:val="000265EE"/>
    <w:rsid w:val="0002675A"/>
    <w:rsid w:val="000267A6"/>
    <w:rsid w:val="00026E8C"/>
    <w:rsid w:val="00027327"/>
    <w:rsid w:val="0002747C"/>
    <w:rsid w:val="0002768D"/>
    <w:rsid w:val="00027E76"/>
    <w:rsid w:val="00027EFC"/>
    <w:rsid w:val="00030697"/>
    <w:rsid w:val="00030BD2"/>
    <w:rsid w:val="00030D73"/>
    <w:rsid w:val="00030E83"/>
    <w:rsid w:val="00030F03"/>
    <w:rsid w:val="00031064"/>
    <w:rsid w:val="00031079"/>
    <w:rsid w:val="0003113D"/>
    <w:rsid w:val="00031176"/>
    <w:rsid w:val="00031605"/>
    <w:rsid w:val="00031B51"/>
    <w:rsid w:val="0003207D"/>
    <w:rsid w:val="00032395"/>
    <w:rsid w:val="00032464"/>
    <w:rsid w:val="00032896"/>
    <w:rsid w:val="00032B3D"/>
    <w:rsid w:val="00032B7E"/>
    <w:rsid w:val="00032FA8"/>
    <w:rsid w:val="00033039"/>
    <w:rsid w:val="0003321A"/>
    <w:rsid w:val="0003369B"/>
    <w:rsid w:val="000339B8"/>
    <w:rsid w:val="00033AC3"/>
    <w:rsid w:val="00033B82"/>
    <w:rsid w:val="000341B5"/>
    <w:rsid w:val="00034241"/>
    <w:rsid w:val="0003440E"/>
    <w:rsid w:val="00034446"/>
    <w:rsid w:val="000345FA"/>
    <w:rsid w:val="000346A1"/>
    <w:rsid w:val="000347BB"/>
    <w:rsid w:val="0003480C"/>
    <w:rsid w:val="00035122"/>
    <w:rsid w:val="0003518E"/>
    <w:rsid w:val="00035AA5"/>
    <w:rsid w:val="00035CC5"/>
    <w:rsid w:val="00036005"/>
    <w:rsid w:val="000364A1"/>
    <w:rsid w:val="00036541"/>
    <w:rsid w:val="00036A52"/>
    <w:rsid w:val="00036D06"/>
    <w:rsid w:val="00036D21"/>
    <w:rsid w:val="00036F2D"/>
    <w:rsid w:val="00037191"/>
    <w:rsid w:val="000372E2"/>
    <w:rsid w:val="00037724"/>
    <w:rsid w:val="0003795C"/>
    <w:rsid w:val="00037A54"/>
    <w:rsid w:val="00037B04"/>
    <w:rsid w:val="0004016A"/>
    <w:rsid w:val="00040404"/>
    <w:rsid w:val="000409AB"/>
    <w:rsid w:val="00040D9C"/>
    <w:rsid w:val="00040DBF"/>
    <w:rsid w:val="00040E7C"/>
    <w:rsid w:val="00040F92"/>
    <w:rsid w:val="0004114A"/>
    <w:rsid w:val="00041824"/>
    <w:rsid w:val="0004196B"/>
    <w:rsid w:val="00041C5A"/>
    <w:rsid w:val="00041D72"/>
    <w:rsid w:val="00042318"/>
    <w:rsid w:val="00042509"/>
    <w:rsid w:val="000426A5"/>
    <w:rsid w:val="00042936"/>
    <w:rsid w:val="00042A5D"/>
    <w:rsid w:val="000435F4"/>
    <w:rsid w:val="000438CB"/>
    <w:rsid w:val="00043A31"/>
    <w:rsid w:val="00043B02"/>
    <w:rsid w:val="00043D58"/>
    <w:rsid w:val="00044131"/>
    <w:rsid w:val="0004440D"/>
    <w:rsid w:val="0004478B"/>
    <w:rsid w:val="000448A7"/>
    <w:rsid w:val="00044CDE"/>
    <w:rsid w:val="00044DB5"/>
    <w:rsid w:val="00044E86"/>
    <w:rsid w:val="00044EAE"/>
    <w:rsid w:val="0004518F"/>
    <w:rsid w:val="00045A0C"/>
    <w:rsid w:val="00045AC3"/>
    <w:rsid w:val="00045DDB"/>
    <w:rsid w:val="00046414"/>
    <w:rsid w:val="000465F9"/>
    <w:rsid w:val="00046BD7"/>
    <w:rsid w:val="000473B9"/>
    <w:rsid w:val="00047666"/>
    <w:rsid w:val="00047796"/>
    <w:rsid w:val="00047AB4"/>
    <w:rsid w:val="00047C7A"/>
    <w:rsid w:val="0005024B"/>
    <w:rsid w:val="00050410"/>
    <w:rsid w:val="00050958"/>
    <w:rsid w:val="00050B49"/>
    <w:rsid w:val="00050BFF"/>
    <w:rsid w:val="00050CB8"/>
    <w:rsid w:val="00050D6D"/>
    <w:rsid w:val="00050FF2"/>
    <w:rsid w:val="00051058"/>
    <w:rsid w:val="00051358"/>
    <w:rsid w:val="0005148E"/>
    <w:rsid w:val="000515FF"/>
    <w:rsid w:val="0005192F"/>
    <w:rsid w:val="00051CE8"/>
    <w:rsid w:val="00051E0F"/>
    <w:rsid w:val="0005224B"/>
    <w:rsid w:val="0005235D"/>
    <w:rsid w:val="0005260E"/>
    <w:rsid w:val="000528C6"/>
    <w:rsid w:val="000528E8"/>
    <w:rsid w:val="00052B8D"/>
    <w:rsid w:val="00052BA6"/>
    <w:rsid w:val="00052FE2"/>
    <w:rsid w:val="0005328F"/>
    <w:rsid w:val="00053C2F"/>
    <w:rsid w:val="00053DF2"/>
    <w:rsid w:val="00054009"/>
    <w:rsid w:val="00054150"/>
    <w:rsid w:val="0005461B"/>
    <w:rsid w:val="000549C7"/>
    <w:rsid w:val="000552E8"/>
    <w:rsid w:val="00055960"/>
    <w:rsid w:val="00055BBE"/>
    <w:rsid w:val="00055D43"/>
    <w:rsid w:val="00055D63"/>
    <w:rsid w:val="00056037"/>
    <w:rsid w:val="00056E2E"/>
    <w:rsid w:val="00057244"/>
    <w:rsid w:val="00057300"/>
    <w:rsid w:val="0005742A"/>
    <w:rsid w:val="000574DA"/>
    <w:rsid w:val="000577DF"/>
    <w:rsid w:val="00057866"/>
    <w:rsid w:val="00057FE9"/>
    <w:rsid w:val="000603D2"/>
    <w:rsid w:val="000603EC"/>
    <w:rsid w:val="00060431"/>
    <w:rsid w:val="000606F8"/>
    <w:rsid w:val="00060A9B"/>
    <w:rsid w:val="00060C9B"/>
    <w:rsid w:val="00060CEC"/>
    <w:rsid w:val="00060D9C"/>
    <w:rsid w:val="00060F83"/>
    <w:rsid w:val="00061F28"/>
    <w:rsid w:val="000622B0"/>
    <w:rsid w:val="00062667"/>
    <w:rsid w:val="0006283F"/>
    <w:rsid w:val="00062F26"/>
    <w:rsid w:val="00062F8A"/>
    <w:rsid w:val="00062FD4"/>
    <w:rsid w:val="00063066"/>
    <w:rsid w:val="0006311B"/>
    <w:rsid w:val="00063329"/>
    <w:rsid w:val="0006388F"/>
    <w:rsid w:val="00063967"/>
    <w:rsid w:val="00063B21"/>
    <w:rsid w:val="00063BDE"/>
    <w:rsid w:val="00063DB6"/>
    <w:rsid w:val="00063EBA"/>
    <w:rsid w:val="0006409A"/>
    <w:rsid w:val="000641F3"/>
    <w:rsid w:val="0006441C"/>
    <w:rsid w:val="000646A7"/>
    <w:rsid w:val="0006498A"/>
    <w:rsid w:val="00064AF8"/>
    <w:rsid w:val="00064F14"/>
    <w:rsid w:val="00065000"/>
    <w:rsid w:val="000653D4"/>
    <w:rsid w:val="000656E1"/>
    <w:rsid w:val="00065C80"/>
    <w:rsid w:val="00065EB9"/>
    <w:rsid w:val="00065F4F"/>
    <w:rsid w:val="0006622F"/>
    <w:rsid w:val="000663D1"/>
    <w:rsid w:val="000665C9"/>
    <w:rsid w:val="00066642"/>
    <w:rsid w:val="00066817"/>
    <w:rsid w:val="00066D1C"/>
    <w:rsid w:val="00067391"/>
    <w:rsid w:val="000676CC"/>
    <w:rsid w:val="00067862"/>
    <w:rsid w:val="00067D22"/>
    <w:rsid w:val="00067E86"/>
    <w:rsid w:val="0007005B"/>
    <w:rsid w:val="000700B2"/>
    <w:rsid w:val="00070267"/>
    <w:rsid w:val="000703B8"/>
    <w:rsid w:val="000705DB"/>
    <w:rsid w:val="00070A7B"/>
    <w:rsid w:val="00070AAB"/>
    <w:rsid w:val="00070BD7"/>
    <w:rsid w:val="00070C97"/>
    <w:rsid w:val="0007109D"/>
    <w:rsid w:val="000711C4"/>
    <w:rsid w:val="00071241"/>
    <w:rsid w:val="00071CC0"/>
    <w:rsid w:val="000722D1"/>
    <w:rsid w:val="00072537"/>
    <w:rsid w:val="00072980"/>
    <w:rsid w:val="00072A17"/>
    <w:rsid w:val="00072F76"/>
    <w:rsid w:val="00073027"/>
    <w:rsid w:val="000730CF"/>
    <w:rsid w:val="0007311A"/>
    <w:rsid w:val="0007321B"/>
    <w:rsid w:val="0007327A"/>
    <w:rsid w:val="00073316"/>
    <w:rsid w:val="0007333F"/>
    <w:rsid w:val="000734F3"/>
    <w:rsid w:val="00073783"/>
    <w:rsid w:val="0007382E"/>
    <w:rsid w:val="00073AEF"/>
    <w:rsid w:val="00073BA0"/>
    <w:rsid w:val="00074012"/>
    <w:rsid w:val="000740D8"/>
    <w:rsid w:val="0007421C"/>
    <w:rsid w:val="000743B7"/>
    <w:rsid w:val="000744FA"/>
    <w:rsid w:val="000745EC"/>
    <w:rsid w:val="000747B9"/>
    <w:rsid w:val="00074BAE"/>
    <w:rsid w:val="00074DE4"/>
    <w:rsid w:val="0007509B"/>
    <w:rsid w:val="000750CE"/>
    <w:rsid w:val="000750F0"/>
    <w:rsid w:val="000751B4"/>
    <w:rsid w:val="00075423"/>
    <w:rsid w:val="000754D3"/>
    <w:rsid w:val="00075C81"/>
    <w:rsid w:val="00075D8C"/>
    <w:rsid w:val="0007619D"/>
    <w:rsid w:val="00076398"/>
    <w:rsid w:val="00076411"/>
    <w:rsid w:val="000765D0"/>
    <w:rsid w:val="0007660C"/>
    <w:rsid w:val="00076A70"/>
    <w:rsid w:val="00076A9B"/>
    <w:rsid w:val="00076B9B"/>
    <w:rsid w:val="00076D8A"/>
    <w:rsid w:val="00076EB1"/>
    <w:rsid w:val="00076ED5"/>
    <w:rsid w:val="000772E8"/>
    <w:rsid w:val="00077536"/>
    <w:rsid w:val="000776BE"/>
    <w:rsid w:val="00077702"/>
    <w:rsid w:val="000777CA"/>
    <w:rsid w:val="0007785B"/>
    <w:rsid w:val="00077A40"/>
    <w:rsid w:val="00077AA7"/>
    <w:rsid w:val="00077E48"/>
    <w:rsid w:val="00077F56"/>
    <w:rsid w:val="000803C6"/>
    <w:rsid w:val="000803DC"/>
    <w:rsid w:val="000806E9"/>
    <w:rsid w:val="000809D5"/>
    <w:rsid w:val="00080EFA"/>
    <w:rsid w:val="000810F6"/>
    <w:rsid w:val="000813D1"/>
    <w:rsid w:val="0008169D"/>
    <w:rsid w:val="0008171C"/>
    <w:rsid w:val="000817F5"/>
    <w:rsid w:val="0008207E"/>
    <w:rsid w:val="00082840"/>
    <w:rsid w:val="00082AFE"/>
    <w:rsid w:val="00082B2C"/>
    <w:rsid w:val="00082BD6"/>
    <w:rsid w:val="00082F02"/>
    <w:rsid w:val="000833C4"/>
    <w:rsid w:val="0008356D"/>
    <w:rsid w:val="00083830"/>
    <w:rsid w:val="0008386B"/>
    <w:rsid w:val="00083A3E"/>
    <w:rsid w:val="00083A6A"/>
    <w:rsid w:val="00083C60"/>
    <w:rsid w:val="00083ED1"/>
    <w:rsid w:val="00084BEF"/>
    <w:rsid w:val="00085653"/>
    <w:rsid w:val="00085948"/>
    <w:rsid w:val="00085B73"/>
    <w:rsid w:val="00085F28"/>
    <w:rsid w:val="00085FC3"/>
    <w:rsid w:val="00086074"/>
    <w:rsid w:val="000867E2"/>
    <w:rsid w:val="00086939"/>
    <w:rsid w:val="00086AF6"/>
    <w:rsid w:val="00086C79"/>
    <w:rsid w:val="00086DBA"/>
    <w:rsid w:val="00086EBD"/>
    <w:rsid w:val="00087138"/>
    <w:rsid w:val="00087344"/>
    <w:rsid w:val="00087623"/>
    <w:rsid w:val="00087824"/>
    <w:rsid w:val="00087C9A"/>
    <w:rsid w:val="00087D35"/>
    <w:rsid w:val="00090087"/>
    <w:rsid w:val="000900DC"/>
    <w:rsid w:val="00090395"/>
    <w:rsid w:val="0009063D"/>
    <w:rsid w:val="00090AF8"/>
    <w:rsid w:val="00090C9D"/>
    <w:rsid w:val="00091125"/>
    <w:rsid w:val="000913F0"/>
    <w:rsid w:val="0009184C"/>
    <w:rsid w:val="0009184F"/>
    <w:rsid w:val="00091E2A"/>
    <w:rsid w:val="00091EDA"/>
    <w:rsid w:val="00091F8D"/>
    <w:rsid w:val="00092001"/>
    <w:rsid w:val="000921C1"/>
    <w:rsid w:val="00092234"/>
    <w:rsid w:val="000929BC"/>
    <w:rsid w:val="00092BA9"/>
    <w:rsid w:val="00092DC5"/>
    <w:rsid w:val="00092EBD"/>
    <w:rsid w:val="00092EE3"/>
    <w:rsid w:val="00093330"/>
    <w:rsid w:val="000933A0"/>
    <w:rsid w:val="00093404"/>
    <w:rsid w:val="0009361F"/>
    <w:rsid w:val="00093728"/>
    <w:rsid w:val="000937E7"/>
    <w:rsid w:val="00093CC7"/>
    <w:rsid w:val="000941E7"/>
    <w:rsid w:val="00094504"/>
    <w:rsid w:val="00094852"/>
    <w:rsid w:val="00094AB4"/>
    <w:rsid w:val="00094C7A"/>
    <w:rsid w:val="0009503B"/>
    <w:rsid w:val="000951AF"/>
    <w:rsid w:val="00095513"/>
    <w:rsid w:val="0009563B"/>
    <w:rsid w:val="00095693"/>
    <w:rsid w:val="00095B41"/>
    <w:rsid w:val="00095F10"/>
    <w:rsid w:val="0009618A"/>
    <w:rsid w:val="000962A1"/>
    <w:rsid w:val="0009640F"/>
    <w:rsid w:val="0009654D"/>
    <w:rsid w:val="000965FB"/>
    <w:rsid w:val="00096B6B"/>
    <w:rsid w:val="000970F2"/>
    <w:rsid w:val="0009737D"/>
    <w:rsid w:val="00097400"/>
    <w:rsid w:val="0009756E"/>
    <w:rsid w:val="0009793A"/>
    <w:rsid w:val="000A027F"/>
    <w:rsid w:val="000A0371"/>
    <w:rsid w:val="000A0E54"/>
    <w:rsid w:val="000A106E"/>
    <w:rsid w:val="000A1188"/>
    <w:rsid w:val="000A12A8"/>
    <w:rsid w:val="000A1361"/>
    <w:rsid w:val="000A14AF"/>
    <w:rsid w:val="000A16D0"/>
    <w:rsid w:val="000A1B9B"/>
    <w:rsid w:val="000A1F60"/>
    <w:rsid w:val="000A21BB"/>
    <w:rsid w:val="000A2319"/>
    <w:rsid w:val="000A2452"/>
    <w:rsid w:val="000A26F1"/>
    <w:rsid w:val="000A2840"/>
    <w:rsid w:val="000A289F"/>
    <w:rsid w:val="000A2B19"/>
    <w:rsid w:val="000A3157"/>
    <w:rsid w:val="000A3273"/>
    <w:rsid w:val="000A3AB7"/>
    <w:rsid w:val="000A3AED"/>
    <w:rsid w:val="000A3CD2"/>
    <w:rsid w:val="000A4532"/>
    <w:rsid w:val="000A4934"/>
    <w:rsid w:val="000A499D"/>
    <w:rsid w:val="000A4A42"/>
    <w:rsid w:val="000A4F49"/>
    <w:rsid w:val="000A5359"/>
    <w:rsid w:val="000A5477"/>
    <w:rsid w:val="000A5835"/>
    <w:rsid w:val="000A59F2"/>
    <w:rsid w:val="000A5BEA"/>
    <w:rsid w:val="000A5D13"/>
    <w:rsid w:val="000A6196"/>
    <w:rsid w:val="000A648F"/>
    <w:rsid w:val="000A670B"/>
    <w:rsid w:val="000A678D"/>
    <w:rsid w:val="000A67A9"/>
    <w:rsid w:val="000A67F5"/>
    <w:rsid w:val="000A68D0"/>
    <w:rsid w:val="000A6C35"/>
    <w:rsid w:val="000A721E"/>
    <w:rsid w:val="000A73BE"/>
    <w:rsid w:val="000A73BF"/>
    <w:rsid w:val="000A75A8"/>
    <w:rsid w:val="000A7849"/>
    <w:rsid w:val="000A7E16"/>
    <w:rsid w:val="000B0581"/>
    <w:rsid w:val="000B0836"/>
    <w:rsid w:val="000B09FA"/>
    <w:rsid w:val="000B0AEE"/>
    <w:rsid w:val="000B0E74"/>
    <w:rsid w:val="000B0EE9"/>
    <w:rsid w:val="000B1329"/>
    <w:rsid w:val="000B1682"/>
    <w:rsid w:val="000B1982"/>
    <w:rsid w:val="000B1B24"/>
    <w:rsid w:val="000B1B44"/>
    <w:rsid w:val="000B2321"/>
    <w:rsid w:val="000B241D"/>
    <w:rsid w:val="000B2574"/>
    <w:rsid w:val="000B27DC"/>
    <w:rsid w:val="000B2AC2"/>
    <w:rsid w:val="000B2C27"/>
    <w:rsid w:val="000B2FC3"/>
    <w:rsid w:val="000B306D"/>
    <w:rsid w:val="000B3132"/>
    <w:rsid w:val="000B32AF"/>
    <w:rsid w:val="000B37CE"/>
    <w:rsid w:val="000B3A1B"/>
    <w:rsid w:val="000B3D38"/>
    <w:rsid w:val="000B3F81"/>
    <w:rsid w:val="000B3F84"/>
    <w:rsid w:val="000B402A"/>
    <w:rsid w:val="000B4107"/>
    <w:rsid w:val="000B49E5"/>
    <w:rsid w:val="000B4B74"/>
    <w:rsid w:val="000B4D83"/>
    <w:rsid w:val="000B508A"/>
    <w:rsid w:val="000B5433"/>
    <w:rsid w:val="000B5586"/>
    <w:rsid w:val="000B58B9"/>
    <w:rsid w:val="000B5AEA"/>
    <w:rsid w:val="000B5CDE"/>
    <w:rsid w:val="000B5DDB"/>
    <w:rsid w:val="000B5E20"/>
    <w:rsid w:val="000B659A"/>
    <w:rsid w:val="000B6B89"/>
    <w:rsid w:val="000B6F2F"/>
    <w:rsid w:val="000B6F54"/>
    <w:rsid w:val="000B76CE"/>
    <w:rsid w:val="000B76E3"/>
    <w:rsid w:val="000B78AD"/>
    <w:rsid w:val="000B7A24"/>
    <w:rsid w:val="000B7A60"/>
    <w:rsid w:val="000B7B56"/>
    <w:rsid w:val="000B7F72"/>
    <w:rsid w:val="000B7FD2"/>
    <w:rsid w:val="000B7FFE"/>
    <w:rsid w:val="000C0116"/>
    <w:rsid w:val="000C0745"/>
    <w:rsid w:val="000C0946"/>
    <w:rsid w:val="000C0AED"/>
    <w:rsid w:val="000C0B6F"/>
    <w:rsid w:val="000C1050"/>
    <w:rsid w:val="000C1412"/>
    <w:rsid w:val="000C1D96"/>
    <w:rsid w:val="000C1DC7"/>
    <w:rsid w:val="000C1E66"/>
    <w:rsid w:val="000C22C6"/>
    <w:rsid w:val="000C2311"/>
    <w:rsid w:val="000C2421"/>
    <w:rsid w:val="000C2502"/>
    <w:rsid w:val="000C2669"/>
    <w:rsid w:val="000C2786"/>
    <w:rsid w:val="000C2F7E"/>
    <w:rsid w:val="000C3810"/>
    <w:rsid w:val="000C399C"/>
    <w:rsid w:val="000C39BC"/>
    <w:rsid w:val="000C3E6C"/>
    <w:rsid w:val="000C3EB3"/>
    <w:rsid w:val="000C4012"/>
    <w:rsid w:val="000C45D0"/>
    <w:rsid w:val="000C485B"/>
    <w:rsid w:val="000C4966"/>
    <w:rsid w:val="000C4A4A"/>
    <w:rsid w:val="000C571C"/>
    <w:rsid w:val="000C5872"/>
    <w:rsid w:val="000C59CB"/>
    <w:rsid w:val="000C5EE2"/>
    <w:rsid w:val="000C6D34"/>
    <w:rsid w:val="000C6ED0"/>
    <w:rsid w:val="000C7034"/>
    <w:rsid w:val="000C7295"/>
    <w:rsid w:val="000C7348"/>
    <w:rsid w:val="000C73A7"/>
    <w:rsid w:val="000C7715"/>
    <w:rsid w:val="000C79F3"/>
    <w:rsid w:val="000C7E59"/>
    <w:rsid w:val="000D0140"/>
    <w:rsid w:val="000D037D"/>
    <w:rsid w:val="000D07BB"/>
    <w:rsid w:val="000D0B85"/>
    <w:rsid w:val="000D0ECB"/>
    <w:rsid w:val="000D10CB"/>
    <w:rsid w:val="000D12F3"/>
    <w:rsid w:val="000D15F0"/>
    <w:rsid w:val="000D18C9"/>
    <w:rsid w:val="000D1AB9"/>
    <w:rsid w:val="000D1AC8"/>
    <w:rsid w:val="000D1C2A"/>
    <w:rsid w:val="000D1D52"/>
    <w:rsid w:val="000D1E4A"/>
    <w:rsid w:val="000D2350"/>
    <w:rsid w:val="000D23C1"/>
    <w:rsid w:val="000D2429"/>
    <w:rsid w:val="000D2758"/>
    <w:rsid w:val="000D2A14"/>
    <w:rsid w:val="000D2A6B"/>
    <w:rsid w:val="000D2D8E"/>
    <w:rsid w:val="000D3048"/>
    <w:rsid w:val="000D3454"/>
    <w:rsid w:val="000D3768"/>
    <w:rsid w:val="000D3CA6"/>
    <w:rsid w:val="000D41FB"/>
    <w:rsid w:val="000D49B4"/>
    <w:rsid w:val="000D4DBA"/>
    <w:rsid w:val="000D4F21"/>
    <w:rsid w:val="000D4F41"/>
    <w:rsid w:val="000D4F9D"/>
    <w:rsid w:val="000D5114"/>
    <w:rsid w:val="000D53B8"/>
    <w:rsid w:val="000D542A"/>
    <w:rsid w:val="000D572F"/>
    <w:rsid w:val="000D58E7"/>
    <w:rsid w:val="000D5A91"/>
    <w:rsid w:val="000D5D68"/>
    <w:rsid w:val="000D5EF5"/>
    <w:rsid w:val="000D608E"/>
    <w:rsid w:val="000D628B"/>
    <w:rsid w:val="000D6CD1"/>
    <w:rsid w:val="000D6EC9"/>
    <w:rsid w:val="000D6FAF"/>
    <w:rsid w:val="000D70ED"/>
    <w:rsid w:val="000D72CB"/>
    <w:rsid w:val="000D741E"/>
    <w:rsid w:val="000D7585"/>
    <w:rsid w:val="000D79DC"/>
    <w:rsid w:val="000D7A53"/>
    <w:rsid w:val="000D7A76"/>
    <w:rsid w:val="000D7C7D"/>
    <w:rsid w:val="000E01D1"/>
    <w:rsid w:val="000E0273"/>
    <w:rsid w:val="000E0401"/>
    <w:rsid w:val="000E0491"/>
    <w:rsid w:val="000E076D"/>
    <w:rsid w:val="000E0A3C"/>
    <w:rsid w:val="000E15A3"/>
    <w:rsid w:val="000E16FD"/>
    <w:rsid w:val="000E1E32"/>
    <w:rsid w:val="000E237A"/>
    <w:rsid w:val="000E29B4"/>
    <w:rsid w:val="000E2BE7"/>
    <w:rsid w:val="000E328C"/>
    <w:rsid w:val="000E3651"/>
    <w:rsid w:val="000E3735"/>
    <w:rsid w:val="000E38B8"/>
    <w:rsid w:val="000E3B9B"/>
    <w:rsid w:val="000E3F0A"/>
    <w:rsid w:val="000E4161"/>
    <w:rsid w:val="000E4237"/>
    <w:rsid w:val="000E43AB"/>
    <w:rsid w:val="000E482D"/>
    <w:rsid w:val="000E4A3A"/>
    <w:rsid w:val="000E4F4A"/>
    <w:rsid w:val="000E4FB8"/>
    <w:rsid w:val="000E4FD1"/>
    <w:rsid w:val="000E5951"/>
    <w:rsid w:val="000E5962"/>
    <w:rsid w:val="000E5F12"/>
    <w:rsid w:val="000E61D3"/>
    <w:rsid w:val="000E6939"/>
    <w:rsid w:val="000E69AC"/>
    <w:rsid w:val="000E6BE4"/>
    <w:rsid w:val="000E6C71"/>
    <w:rsid w:val="000E6CEA"/>
    <w:rsid w:val="000E6D9C"/>
    <w:rsid w:val="000E6DD2"/>
    <w:rsid w:val="000E703B"/>
    <w:rsid w:val="000E70B3"/>
    <w:rsid w:val="000E720F"/>
    <w:rsid w:val="000E7377"/>
    <w:rsid w:val="000E74E0"/>
    <w:rsid w:val="000E75AB"/>
    <w:rsid w:val="000E75F1"/>
    <w:rsid w:val="000E786C"/>
    <w:rsid w:val="000E79AA"/>
    <w:rsid w:val="000E7E13"/>
    <w:rsid w:val="000F04ED"/>
    <w:rsid w:val="000F096C"/>
    <w:rsid w:val="000F0F45"/>
    <w:rsid w:val="000F103D"/>
    <w:rsid w:val="000F10BE"/>
    <w:rsid w:val="000F133B"/>
    <w:rsid w:val="000F1440"/>
    <w:rsid w:val="000F1742"/>
    <w:rsid w:val="000F1CAB"/>
    <w:rsid w:val="000F1F20"/>
    <w:rsid w:val="000F1F48"/>
    <w:rsid w:val="000F1F5A"/>
    <w:rsid w:val="000F2956"/>
    <w:rsid w:val="000F2A57"/>
    <w:rsid w:val="000F2BDE"/>
    <w:rsid w:val="000F3007"/>
    <w:rsid w:val="000F381B"/>
    <w:rsid w:val="000F3F8C"/>
    <w:rsid w:val="000F426F"/>
    <w:rsid w:val="000F434B"/>
    <w:rsid w:val="000F45FC"/>
    <w:rsid w:val="000F46AD"/>
    <w:rsid w:val="000F4738"/>
    <w:rsid w:val="000F4A89"/>
    <w:rsid w:val="000F4BB1"/>
    <w:rsid w:val="000F5274"/>
    <w:rsid w:val="000F5FF4"/>
    <w:rsid w:val="000F60A5"/>
    <w:rsid w:val="000F60B2"/>
    <w:rsid w:val="000F60C7"/>
    <w:rsid w:val="000F66D3"/>
    <w:rsid w:val="000F6749"/>
    <w:rsid w:val="000F70FB"/>
    <w:rsid w:val="000F76FB"/>
    <w:rsid w:val="000F77AA"/>
    <w:rsid w:val="000F7863"/>
    <w:rsid w:val="000F7A3E"/>
    <w:rsid w:val="000F7D99"/>
    <w:rsid w:val="00100012"/>
    <w:rsid w:val="001000A4"/>
    <w:rsid w:val="00100130"/>
    <w:rsid w:val="00100222"/>
    <w:rsid w:val="00100376"/>
    <w:rsid w:val="00100591"/>
    <w:rsid w:val="00100678"/>
    <w:rsid w:val="00100A15"/>
    <w:rsid w:val="00100D95"/>
    <w:rsid w:val="001018ED"/>
    <w:rsid w:val="00101942"/>
    <w:rsid w:val="00101BB3"/>
    <w:rsid w:val="0010272E"/>
    <w:rsid w:val="00102C4B"/>
    <w:rsid w:val="0010306F"/>
    <w:rsid w:val="00103258"/>
    <w:rsid w:val="00103454"/>
    <w:rsid w:val="00103764"/>
    <w:rsid w:val="00103791"/>
    <w:rsid w:val="00103A32"/>
    <w:rsid w:val="00103BB1"/>
    <w:rsid w:val="00103BCF"/>
    <w:rsid w:val="00103F8B"/>
    <w:rsid w:val="00104257"/>
    <w:rsid w:val="001045F5"/>
    <w:rsid w:val="001047EA"/>
    <w:rsid w:val="001049A6"/>
    <w:rsid w:val="001049F6"/>
    <w:rsid w:val="00104B0E"/>
    <w:rsid w:val="00104BFF"/>
    <w:rsid w:val="00104D74"/>
    <w:rsid w:val="001057A2"/>
    <w:rsid w:val="0010590A"/>
    <w:rsid w:val="00105948"/>
    <w:rsid w:val="001059BA"/>
    <w:rsid w:val="00105CB6"/>
    <w:rsid w:val="001061DB"/>
    <w:rsid w:val="001069D6"/>
    <w:rsid w:val="00106A2D"/>
    <w:rsid w:val="00107117"/>
    <w:rsid w:val="00107258"/>
    <w:rsid w:val="001073FA"/>
    <w:rsid w:val="001077C4"/>
    <w:rsid w:val="00107A34"/>
    <w:rsid w:val="00107C28"/>
    <w:rsid w:val="00107E9E"/>
    <w:rsid w:val="00107FAC"/>
    <w:rsid w:val="00110039"/>
    <w:rsid w:val="001100EA"/>
    <w:rsid w:val="001106B7"/>
    <w:rsid w:val="00110866"/>
    <w:rsid w:val="00110914"/>
    <w:rsid w:val="0011092A"/>
    <w:rsid w:val="00110B6A"/>
    <w:rsid w:val="00110F0D"/>
    <w:rsid w:val="00110FCD"/>
    <w:rsid w:val="001110EB"/>
    <w:rsid w:val="00111380"/>
    <w:rsid w:val="001118A1"/>
    <w:rsid w:val="00111905"/>
    <w:rsid w:val="001119D2"/>
    <w:rsid w:val="001121D5"/>
    <w:rsid w:val="001121DB"/>
    <w:rsid w:val="0011223F"/>
    <w:rsid w:val="0011244B"/>
    <w:rsid w:val="00112781"/>
    <w:rsid w:val="0011285A"/>
    <w:rsid w:val="00112921"/>
    <w:rsid w:val="001130B6"/>
    <w:rsid w:val="001132D0"/>
    <w:rsid w:val="00113EA9"/>
    <w:rsid w:val="001147B1"/>
    <w:rsid w:val="00114B3D"/>
    <w:rsid w:val="00114FD9"/>
    <w:rsid w:val="001151EB"/>
    <w:rsid w:val="00115279"/>
    <w:rsid w:val="00115357"/>
    <w:rsid w:val="00115952"/>
    <w:rsid w:val="00115C74"/>
    <w:rsid w:val="00115D9D"/>
    <w:rsid w:val="0011615E"/>
    <w:rsid w:val="001161CC"/>
    <w:rsid w:val="001162A6"/>
    <w:rsid w:val="0011641F"/>
    <w:rsid w:val="0011654F"/>
    <w:rsid w:val="001165B1"/>
    <w:rsid w:val="00116A51"/>
    <w:rsid w:val="00116C91"/>
    <w:rsid w:val="00117076"/>
    <w:rsid w:val="001170B8"/>
    <w:rsid w:val="0011722B"/>
    <w:rsid w:val="0011729C"/>
    <w:rsid w:val="001172B3"/>
    <w:rsid w:val="00117C99"/>
    <w:rsid w:val="00117D09"/>
    <w:rsid w:val="00117E01"/>
    <w:rsid w:val="00117F19"/>
    <w:rsid w:val="00120302"/>
    <w:rsid w:val="00120388"/>
    <w:rsid w:val="00120522"/>
    <w:rsid w:val="0012114A"/>
    <w:rsid w:val="00121297"/>
    <w:rsid w:val="00121401"/>
    <w:rsid w:val="001215DA"/>
    <w:rsid w:val="0012166C"/>
    <w:rsid w:val="00121725"/>
    <w:rsid w:val="00121EC9"/>
    <w:rsid w:val="00121FCB"/>
    <w:rsid w:val="0012222E"/>
    <w:rsid w:val="00122321"/>
    <w:rsid w:val="00122B34"/>
    <w:rsid w:val="001240E7"/>
    <w:rsid w:val="00124214"/>
    <w:rsid w:val="00124232"/>
    <w:rsid w:val="00124247"/>
    <w:rsid w:val="001243A7"/>
    <w:rsid w:val="001245F3"/>
    <w:rsid w:val="00124623"/>
    <w:rsid w:val="00124C12"/>
    <w:rsid w:val="00124D3B"/>
    <w:rsid w:val="00124FEC"/>
    <w:rsid w:val="00125212"/>
    <w:rsid w:val="00125489"/>
    <w:rsid w:val="00125586"/>
    <w:rsid w:val="00125733"/>
    <w:rsid w:val="00125B3B"/>
    <w:rsid w:val="001265D7"/>
    <w:rsid w:val="00126C10"/>
    <w:rsid w:val="00126C72"/>
    <w:rsid w:val="00126D53"/>
    <w:rsid w:val="00126E29"/>
    <w:rsid w:val="00126F86"/>
    <w:rsid w:val="0012728E"/>
    <w:rsid w:val="00127299"/>
    <w:rsid w:val="00127829"/>
    <w:rsid w:val="001278CE"/>
    <w:rsid w:val="00127927"/>
    <w:rsid w:val="00127C60"/>
    <w:rsid w:val="00127D0E"/>
    <w:rsid w:val="00127FAC"/>
    <w:rsid w:val="0013008D"/>
    <w:rsid w:val="0013064B"/>
    <w:rsid w:val="001306C7"/>
    <w:rsid w:val="00130F2E"/>
    <w:rsid w:val="00131308"/>
    <w:rsid w:val="001319AC"/>
    <w:rsid w:val="00131A65"/>
    <w:rsid w:val="00132190"/>
    <w:rsid w:val="001326A2"/>
    <w:rsid w:val="00132A16"/>
    <w:rsid w:val="00132C41"/>
    <w:rsid w:val="00132E9E"/>
    <w:rsid w:val="001338C4"/>
    <w:rsid w:val="00133DF5"/>
    <w:rsid w:val="00133EB9"/>
    <w:rsid w:val="001342EC"/>
    <w:rsid w:val="001343A2"/>
    <w:rsid w:val="001348F3"/>
    <w:rsid w:val="00134B25"/>
    <w:rsid w:val="00134BC2"/>
    <w:rsid w:val="00134D7F"/>
    <w:rsid w:val="00134EB4"/>
    <w:rsid w:val="001352BF"/>
    <w:rsid w:val="00135473"/>
    <w:rsid w:val="00135570"/>
    <w:rsid w:val="00135608"/>
    <w:rsid w:val="00135883"/>
    <w:rsid w:val="00135E32"/>
    <w:rsid w:val="00135EED"/>
    <w:rsid w:val="00135F0C"/>
    <w:rsid w:val="00136000"/>
    <w:rsid w:val="001364A7"/>
    <w:rsid w:val="0013653C"/>
    <w:rsid w:val="00136F54"/>
    <w:rsid w:val="001370D5"/>
    <w:rsid w:val="00137263"/>
    <w:rsid w:val="00137340"/>
    <w:rsid w:val="001374D7"/>
    <w:rsid w:val="00137CEA"/>
    <w:rsid w:val="00137E90"/>
    <w:rsid w:val="0014045A"/>
    <w:rsid w:val="001407CF"/>
    <w:rsid w:val="0014093D"/>
    <w:rsid w:val="0014097D"/>
    <w:rsid w:val="00140FB7"/>
    <w:rsid w:val="001413C7"/>
    <w:rsid w:val="00141608"/>
    <w:rsid w:val="001416E7"/>
    <w:rsid w:val="00141A0E"/>
    <w:rsid w:val="00141CE2"/>
    <w:rsid w:val="00141D95"/>
    <w:rsid w:val="00141E32"/>
    <w:rsid w:val="0014203A"/>
    <w:rsid w:val="0014219C"/>
    <w:rsid w:val="00142321"/>
    <w:rsid w:val="001424E3"/>
    <w:rsid w:val="00142FE8"/>
    <w:rsid w:val="00143058"/>
    <w:rsid w:val="001430BD"/>
    <w:rsid w:val="00143901"/>
    <w:rsid w:val="00143969"/>
    <w:rsid w:val="00143A46"/>
    <w:rsid w:val="00143B19"/>
    <w:rsid w:val="00143E4C"/>
    <w:rsid w:val="00143F4D"/>
    <w:rsid w:val="001440DC"/>
    <w:rsid w:val="0014422D"/>
    <w:rsid w:val="001443BB"/>
    <w:rsid w:val="00144450"/>
    <w:rsid w:val="001450AA"/>
    <w:rsid w:val="001452B8"/>
    <w:rsid w:val="0014541E"/>
    <w:rsid w:val="0014569C"/>
    <w:rsid w:val="0014591C"/>
    <w:rsid w:val="00145E96"/>
    <w:rsid w:val="00146126"/>
    <w:rsid w:val="00146854"/>
    <w:rsid w:val="00146917"/>
    <w:rsid w:val="00146D3F"/>
    <w:rsid w:val="0014707B"/>
    <w:rsid w:val="0014710D"/>
    <w:rsid w:val="001472BD"/>
    <w:rsid w:val="001474F9"/>
    <w:rsid w:val="0014754E"/>
    <w:rsid w:val="001477B7"/>
    <w:rsid w:val="00147B7E"/>
    <w:rsid w:val="00147C77"/>
    <w:rsid w:val="00147E77"/>
    <w:rsid w:val="00147F5A"/>
    <w:rsid w:val="00147F6E"/>
    <w:rsid w:val="00150309"/>
    <w:rsid w:val="001506EA"/>
    <w:rsid w:val="00150A2B"/>
    <w:rsid w:val="0015124E"/>
    <w:rsid w:val="00151475"/>
    <w:rsid w:val="001516D2"/>
    <w:rsid w:val="001519D9"/>
    <w:rsid w:val="00151C0C"/>
    <w:rsid w:val="00151E3B"/>
    <w:rsid w:val="00151E6B"/>
    <w:rsid w:val="0015219F"/>
    <w:rsid w:val="00152337"/>
    <w:rsid w:val="00152406"/>
    <w:rsid w:val="001524B5"/>
    <w:rsid w:val="00152528"/>
    <w:rsid w:val="0015255B"/>
    <w:rsid w:val="001529D2"/>
    <w:rsid w:val="00152B69"/>
    <w:rsid w:val="00152E8E"/>
    <w:rsid w:val="0015331D"/>
    <w:rsid w:val="0015375B"/>
    <w:rsid w:val="00153B39"/>
    <w:rsid w:val="00153C3B"/>
    <w:rsid w:val="00153D6B"/>
    <w:rsid w:val="00153F22"/>
    <w:rsid w:val="0015401A"/>
    <w:rsid w:val="00154417"/>
    <w:rsid w:val="0015524E"/>
    <w:rsid w:val="00155694"/>
    <w:rsid w:val="00156514"/>
    <w:rsid w:val="001566D6"/>
    <w:rsid w:val="00156AC7"/>
    <w:rsid w:val="00156D04"/>
    <w:rsid w:val="001577B6"/>
    <w:rsid w:val="0015786C"/>
    <w:rsid w:val="00157EF2"/>
    <w:rsid w:val="00160389"/>
    <w:rsid w:val="001603E5"/>
    <w:rsid w:val="0016053E"/>
    <w:rsid w:val="00160680"/>
    <w:rsid w:val="00160FCF"/>
    <w:rsid w:val="001611D7"/>
    <w:rsid w:val="001614C3"/>
    <w:rsid w:val="001614D9"/>
    <w:rsid w:val="001616F1"/>
    <w:rsid w:val="00161AEA"/>
    <w:rsid w:val="00161CE1"/>
    <w:rsid w:val="00161CE5"/>
    <w:rsid w:val="0016206D"/>
    <w:rsid w:val="001620BC"/>
    <w:rsid w:val="001620C9"/>
    <w:rsid w:val="001622D7"/>
    <w:rsid w:val="001622E2"/>
    <w:rsid w:val="0016250A"/>
    <w:rsid w:val="00162916"/>
    <w:rsid w:val="00162C99"/>
    <w:rsid w:val="0016320B"/>
    <w:rsid w:val="00163489"/>
    <w:rsid w:val="001635A5"/>
    <w:rsid w:val="0016367C"/>
    <w:rsid w:val="0016385C"/>
    <w:rsid w:val="00163F9D"/>
    <w:rsid w:val="00164772"/>
    <w:rsid w:val="00164CAD"/>
    <w:rsid w:val="00164E8C"/>
    <w:rsid w:val="00164FC9"/>
    <w:rsid w:val="00164FDE"/>
    <w:rsid w:val="0016514C"/>
    <w:rsid w:val="00165353"/>
    <w:rsid w:val="00165648"/>
    <w:rsid w:val="00165710"/>
    <w:rsid w:val="00166017"/>
    <w:rsid w:val="001661F7"/>
    <w:rsid w:val="00166383"/>
    <w:rsid w:val="0016651D"/>
    <w:rsid w:val="0016657C"/>
    <w:rsid w:val="0016671F"/>
    <w:rsid w:val="00166C21"/>
    <w:rsid w:val="00166C68"/>
    <w:rsid w:val="0016706D"/>
    <w:rsid w:val="0016711F"/>
    <w:rsid w:val="001677D0"/>
    <w:rsid w:val="001677E6"/>
    <w:rsid w:val="00167F8B"/>
    <w:rsid w:val="0017027F"/>
    <w:rsid w:val="00170688"/>
    <w:rsid w:val="001708FE"/>
    <w:rsid w:val="00170A6D"/>
    <w:rsid w:val="00171561"/>
    <w:rsid w:val="001715CF"/>
    <w:rsid w:val="001716C9"/>
    <w:rsid w:val="00171984"/>
    <w:rsid w:val="00171CB1"/>
    <w:rsid w:val="00171D05"/>
    <w:rsid w:val="00172063"/>
    <w:rsid w:val="001720C9"/>
    <w:rsid w:val="001721A2"/>
    <w:rsid w:val="00172501"/>
    <w:rsid w:val="00172605"/>
    <w:rsid w:val="001726A5"/>
    <w:rsid w:val="00172D4F"/>
    <w:rsid w:val="00173855"/>
    <w:rsid w:val="0017388C"/>
    <w:rsid w:val="00173BCC"/>
    <w:rsid w:val="00173C2C"/>
    <w:rsid w:val="00173F80"/>
    <w:rsid w:val="001740D0"/>
    <w:rsid w:val="001741A3"/>
    <w:rsid w:val="00174337"/>
    <w:rsid w:val="0017467F"/>
    <w:rsid w:val="001748BB"/>
    <w:rsid w:val="00174EB7"/>
    <w:rsid w:val="00174F34"/>
    <w:rsid w:val="00174FF0"/>
    <w:rsid w:val="00175300"/>
    <w:rsid w:val="0017562C"/>
    <w:rsid w:val="001758F5"/>
    <w:rsid w:val="00175962"/>
    <w:rsid w:val="0017599D"/>
    <w:rsid w:val="00175F11"/>
    <w:rsid w:val="001760A2"/>
    <w:rsid w:val="001762F1"/>
    <w:rsid w:val="0017695D"/>
    <w:rsid w:val="00176ED4"/>
    <w:rsid w:val="00177070"/>
    <w:rsid w:val="00177270"/>
    <w:rsid w:val="001772F8"/>
    <w:rsid w:val="001773BF"/>
    <w:rsid w:val="00177608"/>
    <w:rsid w:val="001779DC"/>
    <w:rsid w:val="00177F91"/>
    <w:rsid w:val="00180022"/>
    <w:rsid w:val="00180033"/>
    <w:rsid w:val="0018008C"/>
    <w:rsid w:val="001803A2"/>
    <w:rsid w:val="001808C6"/>
    <w:rsid w:val="00180A11"/>
    <w:rsid w:val="00180A80"/>
    <w:rsid w:val="00180DF6"/>
    <w:rsid w:val="0018102E"/>
    <w:rsid w:val="00181122"/>
    <w:rsid w:val="0018159A"/>
    <w:rsid w:val="001818BA"/>
    <w:rsid w:val="00181BFA"/>
    <w:rsid w:val="00182080"/>
    <w:rsid w:val="001822B8"/>
    <w:rsid w:val="001823D2"/>
    <w:rsid w:val="00182465"/>
    <w:rsid w:val="0018279E"/>
    <w:rsid w:val="0018283C"/>
    <w:rsid w:val="001829C5"/>
    <w:rsid w:val="00182FE8"/>
    <w:rsid w:val="001833FE"/>
    <w:rsid w:val="00183A1D"/>
    <w:rsid w:val="00183DC2"/>
    <w:rsid w:val="00184074"/>
    <w:rsid w:val="00184878"/>
    <w:rsid w:val="00184A46"/>
    <w:rsid w:val="00184AC7"/>
    <w:rsid w:val="001851E1"/>
    <w:rsid w:val="00185375"/>
    <w:rsid w:val="001853F3"/>
    <w:rsid w:val="00185410"/>
    <w:rsid w:val="00185651"/>
    <w:rsid w:val="00185A7C"/>
    <w:rsid w:val="001864A5"/>
    <w:rsid w:val="00186590"/>
    <w:rsid w:val="00186908"/>
    <w:rsid w:val="0018693A"/>
    <w:rsid w:val="00186AEA"/>
    <w:rsid w:val="00186BD3"/>
    <w:rsid w:val="00186DF6"/>
    <w:rsid w:val="00186EC8"/>
    <w:rsid w:val="0018726B"/>
    <w:rsid w:val="001879C1"/>
    <w:rsid w:val="00187C73"/>
    <w:rsid w:val="00187DF4"/>
    <w:rsid w:val="00187F09"/>
    <w:rsid w:val="00187F91"/>
    <w:rsid w:val="0019019F"/>
    <w:rsid w:val="001903AE"/>
    <w:rsid w:val="0019047B"/>
    <w:rsid w:val="0019058B"/>
    <w:rsid w:val="00190844"/>
    <w:rsid w:val="00190B3E"/>
    <w:rsid w:val="00190B3F"/>
    <w:rsid w:val="00190C5D"/>
    <w:rsid w:val="00190FA8"/>
    <w:rsid w:val="00191438"/>
    <w:rsid w:val="00191600"/>
    <w:rsid w:val="001916CA"/>
    <w:rsid w:val="0019172C"/>
    <w:rsid w:val="00191732"/>
    <w:rsid w:val="0019195D"/>
    <w:rsid w:val="001919C0"/>
    <w:rsid w:val="00191B63"/>
    <w:rsid w:val="00191DDC"/>
    <w:rsid w:val="00191DE5"/>
    <w:rsid w:val="00192018"/>
    <w:rsid w:val="00192170"/>
    <w:rsid w:val="001922C2"/>
    <w:rsid w:val="00192760"/>
    <w:rsid w:val="00192958"/>
    <w:rsid w:val="00192C11"/>
    <w:rsid w:val="00192E83"/>
    <w:rsid w:val="0019325D"/>
    <w:rsid w:val="001932EB"/>
    <w:rsid w:val="0019333D"/>
    <w:rsid w:val="0019358C"/>
    <w:rsid w:val="00193647"/>
    <w:rsid w:val="00193A3F"/>
    <w:rsid w:val="00193A6A"/>
    <w:rsid w:val="00193D7C"/>
    <w:rsid w:val="00194235"/>
    <w:rsid w:val="00194757"/>
    <w:rsid w:val="0019495E"/>
    <w:rsid w:val="00194BD3"/>
    <w:rsid w:val="00194C70"/>
    <w:rsid w:val="00194D6B"/>
    <w:rsid w:val="00194E36"/>
    <w:rsid w:val="00194FF7"/>
    <w:rsid w:val="00195B0D"/>
    <w:rsid w:val="00196617"/>
    <w:rsid w:val="00196728"/>
    <w:rsid w:val="00196BCD"/>
    <w:rsid w:val="00196E40"/>
    <w:rsid w:val="00196EA4"/>
    <w:rsid w:val="00196EB3"/>
    <w:rsid w:val="00197109"/>
    <w:rsid w:val="00197501"/>
    <w:rsid w:val="001976B0"/>
    <w:rsid w:val="0019794A"/>
    <w:rsid w:val="001979C9"/>
    <w:rsid w:val="00197AF6"/>
    <w:rsid w:val="00197B1E"/>
    <w:rsid w:val="00197EC9"/>
    <w:rsid w:val="00197F93"/>
    <w:rsid w:val="001A03B2"/>
    <w:rsid w:val="001A064F"/>
    <w:rsid w:val="001A07CD"/>
    <w:rsid w:val="001A0865"/>
    <w:rsid w:val="001A08AF"/>
    <w:rsid w:val="001A1424"/>
    <w:rsid w:val="001A148C"/>
    <w:rsid w:val="001A15BC"/>
    <w:rsid w:val="001A1696"/>
    <w:rsid w:val="001A1726"/>
    <w:rsid w:val="001A1CE5"/>
    <w:rsid w:val="001A2385"/>
    <w:rsid w:val="001A27FB"/>
    <w:rsid w:val="001A2BE0"/>
    <w:rsid w:val="001A2F48"/>
    <w:rsid w:val="001A3175"/>
    <w:rsid w:val="001A31C5"/>
    <w:rsid w:val="001A33C2"/>
    <w:rsid w:val="001A3431"/>
    <w:rsid w:val="001A38D9"/>
    <w:rsid w:val="001A3AE3"/>
    <w:rsid w:val="001A3EA6"/>
    <w:rsid w:val="001A4079"/>
    <w:rsid w:val="001A4656"/>
    <w:rsid w:val="001A46D7"/>
    <w:rsid w:val="001A49AB"/>
    <w:rsid w:val="001A4A22"/>
    <w:rsid w:val="001A4B20"/>
    <w:rsid w:val="001A4B59"/>
    <w:rsid w:val="001A4DFA"/>
    <w:rsid w:val="001A4FCE"/>
    <w:rsid w:val="001A51D9"/>
    <w:rsid w:val="001A587A"/>
    <w:rsid w:val="001A5D79"/>
    <w:rsid w:val="001A6062"/>
    <w:rsid w:val="001A6069"/>
    <w:rsid w:val="001A68F1"/>
    <w:rsid w:val="001A6B0E"/>
    <w:rsid w:val="001A6C9F"/>
    <w:rsid w:val="001A730D"/>
    <w:rsid w:val="001A75B9"/>
    <w:rsid w:val="001A7BB7"/>
    <w:rsid w:val="001A7FE5"/>
    <w:rsid w:val="001B0517"/>
    <w:rsid w:val="001B0947"/>
    <w:rsid w:val="001B0A6C"/>
    <w:rsid w:val="001B0DFF"/>
    <w:rsid w:val="001B0FA8"/>
    <w:rsid w:val="001B1127"/>
    <w:rsid w:val="001B1303"/>
    <w:rsid w:val="001B1A7B"/>
    <w:rsid w:val="001B1C98"/>
    <w:rsid w:val="001B2138"/>
    <w:rsid w:val="001B2516"/>
    <w:rsid w:val="001B2607"/>
    <w:rsid w:val="001B2685"/>
    <w:rsid w:val="001B27E4"/>
    <w:rsid w:val="001B2C4B"/>
    <w:rsid w:val="001B2D5A"/>
    <w:rsid w:val="001B2D6E"/>
    <w:rsid w:val="001B30C2"/>
    <w:rsid w:val="001B353F"/>
    <w:rsid w:val="001B3558"/>
    <w:rsid w:val="001B37F0"/>
    <w:rsid w:val="001B3DDE"/>
    <w:rsid w:val="001B3F43"/>
    <w:rsid w:val="001B4679"/>
    <w:rsid w:val="001B4751"/>
    <w:rsid w:val="001B4BD4"/>
    <w:rsid w:val="001B5032"/>
    <w:rsid w:val="001B51A4"/>
    <w:rsid w:val="001B51DB"/>
    <w:rsid w:val="001B535C"/>
    <w:rsid w:val="001B62A1"/>
    <w:rsid w:val="001B6335"/>
    <w:rsid w:val="001B6929"/>
    <w:rsid w:val="001B69AE"/>
    <w:rsid w:val="001B6A5C"/>
    <w:rsid w:val="001B70AB"/>
    <w:rsid w:val="001B7127"/>
    <w:rsid w:val="001B719A"/>
    <w:rsid w:val="001B7912"/>
    <w:rsid w:val="001B7B5F"/>
    <w:rsid w:val="001B7B7F"/>
    <w:rsid w:val="001B7D1C"/>
    <w:rsid w:val="001C00D5"/>
    <w:rsid w:val="001C0516"/>
    <w:rsid w:val="001C094D"/>
    <w:rsid w:val="001C09C2"/>
    <w:rsid w:val="001C0A55"/>
    <w:rsid w:val="001C0BD8"/>
    <w:rsid w:val="001C1428"/>
    <w:rsid w:val="001C1559"/>
    <w:rsid w:val="001C16DA"/>
    <w:rsid w:val="001C1B1B"/>
    <w:rsid w:val="001C2353"/>
    <w:rsid w:val="001C2386"/>
    <w:rsid w:val="001C24F7"/>
    <w:rsid w:val="001C2A3C"/>
    <w:rsid w:val="001C2C5C"/>
    <w:rsid w:val="001C323A"/>
    <w:rsid w:val="001C339C"/>
    <w:rsid w:val="001C41E1"/>
    <w:rsid w:val="001C4276"/>
    <w:rsid w:val="001C434D"/>
    <w:rsid w:val="001C4610"/>
    <w:rsid w:val="001C48A7"/>
    <w:rsid w:val="001C48C4"/>
    <w:rsid w:val="001C4BC8"/>
    <w:rsid w:val="001C4D57"/>
    <w:rsid w:val="001C4F81"/>
    <w:rsid w:val="001C52F3"/>
    <w:rsid w:val="001C5875"/>
    <w:rsid w:val="001C5F24"/>
    <w:rsid w:val="001C619A"/>
    <w:rsid w:val="001C62A8"/>
    <w:rsid w:val="001C631E"/>
    <w:rsid w:val="001C6479"/>
    <w:rsid w:val="001C6940"/>
    <w:rsid w:val="001C69FE"/>
    <w:rsid w:val="001C6B6B"/>
    <w:rsid w:val="001C6C67"/>
    <w:rsid w:val="001C6E44"/>
    <w:rsid w:val="001C729A"/>
    <w:rsid w:val="001C7CB7"/>
    <w:rsid w:val="001C7E5D"/>
    <w:rsid w:val="001D0200"/>
    <w:rsid w:val="001D0FB5"/>
    <w:rsid w:val="001D0FEE"/>
    <w:rsid w:val="001D12FD"/>
    <w:rsid w:val="001D1318"/>
    <w:rsid w:val="001D1401"/>
    <w:rsid w:val="001D159C"/>
    <w:rsid w:val="001D1639"/>
    <w:rsid w:val="001D1A53"/>
    <w:rsid w:val="001D1F23"/>
    <w:rsid w:val="001D233A"/>
    <w:rsid w:val="001D246E"/>
    <w:rsid w:val="001D2860"/>
    <w:rsid w:val="001D28B4"/>
    <w:rsid w:val="001D354A"/>
    <w:rsid w:val="001D36E0"/>
    <w:rsid w:val="001D3DA2"/>
    <w:rsid w:val="001D3F5C"/>
    <w:rsid w:val="001D479D"/>
    <w:rsid w:val="001D4829"/>
    <w:rsid w:val="001D590F"/>
    <w:rsid w:val="001D5B9D"/>
    <w:rsid w:val="001D6103"/>
    <w:rsid w:val="001D6743"/>
    <w:rsid w:val="001D6989"/>
    <w:rsid w:val="001D6BEE"/>
    <w:rsid w:val="001D6CDC"/>
    <w:rsid w:val="001D6E9C"/>
    <w:rsid w:val="001D7310"/>
    <w:rsid w:val="001D7728"/>
    <w:rsid w:val="001D7C9A"/>
    <w:rsid w:val="001E0882"/>
    <w:rsid w:val="001E0883"/>
    <w:rsid w:val="001E0C95"/>
    <w:rsid w:val="001E0F66"/>
    <w:rsid w:val="001E12B1"/>
    <w:rsid w:val="001E1C75"/>
    <w:rsid w:val="001E26BE"/>
    <w:rsid w:val="001E2795"/>
    <w:rsid w:val="001E2BE0"/>
    <w:rsid w:val="001E2DA6"/>
    <w:rsid w:val="001E31CF"/>
    <w:rsid w:val="001E369C"/>
    <w:rsid w:val="001E3885"/>
    <w:rsid w:val="001E3A72"/>
    <w:rsid w:val="001E3C77"/>
    <w:rsid w:val="001E48D4"/>
    <w:rsid w:val="001E4E02"/>
    <w:rsid w:val="001E53AD"/>
    <w:rsid w:val="001E57D6"/>
    <w:rsid w:val="001E587A"/>
    <w:rsid w:val="001E58F2"/>
    <w:rsid w:val="001E5DDA"/>
    <w:rsid w:val="001E6373"/>
    <w:rsid w:val="001E6477"/>
    <w:rsid w:val="001E6670"/>
    <w:rsid w:val="001E67AD"/>
    <w:rsid w:val="001E6ADE"/>
    <w:rsid w:val="001E6B0F"/>
    <w:rsid w:val="001E6E9A"/>
    <w:rsid w:val="001E7368"/>
    <w:rsid w:val="001E7411"/>
    <w:rsid w:val="001E7603"/>
    <w:rsid w:val="001E789C"/>
    <w:rsid w:val="001E7A24"/>
    <w:rsid w:val="001E7C7D"/>
    <w:rsid w:val="001E7E10"/>
    <w:rsid w:val="001E7F07"/>
    <w:rsid w:val="001F04C0"/>
    <w:rsid w:val="001F0A77"/>
    <w:rsid w:val="001F0B0A"/>
    <w:rsid w:val="001F0C05"/>
    <w:rsid w:val="001F0D64"/>
    <w:rsid w:val="001F1355"/>
    <w:rsid w:val="001F177E"/>
    <w:rsid w:val="001F18D1"/>
    <w:rsid w:val="001F1A2D"/>
    <w:rsid w:val="001F1A92"/>
    <w:rsid w:val="001F1B5E"/>
    <w:rsid w:val="001F1B8A"/>
    <w:rsid w:val="001F1BD8"/>
    <w:rsid w:val="001F2059"/>
    <w:rsid w:val="001F238F"/>
    <w:rsid w:val="001F2407"/>
    <w:rsid w:val="001F247B"/>
    <w:rsid w:val="001F24F5"/>
    <w:rsid w:val="001F2531"/>
    <w:rsid w:val="001F2923"/>
    <w:rsid w:val="001F2B07"/>
    <w:rsid w:val="001F2BDC"/>
    <w:rsid w:val="001F3347"/>
    <w:rsid w:val="001F3E5D"/>
    <w:rsid w:val="001F3F17"/>
    <w:rsid w:val="001F404D"/>
    <w:rsid w:val="001F416F"/>
    <w:rsid w:val="001F44A3"/>
    <w:rsid w:val="001F451F"/>
    <w:rsid w:val="001F454A"/>
    <w:rsid w:val="001F465C"/>
    <w:rsid w:val="001F48D0"/>
    <w:rsid w:val="001F48DA"/>
    <w:rsid w:val="001F495A"/>
    <w:rsid w:val="001F4A9D"/>
    <w:rsid w:val="001F50B5"/>
    <w:rsid w:val="001F51F2"/>
    <w:rsid w:val="001F5304"/>
    <w:rsid w:val="001F53AB"/>
    <w:rsid w:val="001F5486"/>
    <w:rsid w:val="001F5534"/>
    <w:rsid w:val="001F5886"/>
    <w:rsid w:val="001F5C62"/>
    <w:rsid w:val="001F5CA7"/>
    <w:rsid w:val="001F6102"/>
    <w:rsid w:val="001F6310"/>
    <w:rsid w:val="001F6A40"/>
    <w:rsid w:val="001F6EA8"/>
    <w:rsid w:val="001F7020"/>
    <w:rsid w:val="001F7088"/>
    <w:rsid w:val="001F7385"/>
    <w:rsid w:val="001F74F5"/>
    <w:rsid w:val="001F7600"/>
    <w:rsid w:val="001F76FB"/>
    <w:rsid w:val="001F79A1"/>
    <w:rsid w:val="001F79FE"/>
    <w:rsid w:val="0020000F"/>
    <w:rsid w:val="002004BA"/>
    <w:rsid w:val="002006A9"/>
    <w:rsid w:val="002007D9"/>
    <w:rsid w:val="0020082F"/>
    <w:rsid w:val="00200830"/>
    <w:rsid w:val="00200DA5"/>
    <w:rsid w:val="00201677"/>
    <w:rsid w:val="00201721"/>
    <w:rsid w:val="0020178D"/>
    <w:rsid w:val="00201C30"/>
    <w:rsid w:val="00201ED3"/>
    <w:rsid w:val="00202141"/>
    <w:rsid w:val="0020220E"/>
    <w:rsid w:val="002024AC"/>
    <w:rsid w:val="002024F3"/>
    <w:rsid w:val="00202848"/>
    <w:rsid w:val="002028A3"/>
    <w:rsid w:val="00202937"/>
    <w:rsid w:val="00202EA8"/>
    <w:rsid w:val="00203447"/>
    <w:rsid w:val="0020352E"/>
    <w:rsid w:val="00204191"/>
    <w:rsid w:val="0020496D"/>
    <w:rsid w:val="00204A42"/>
    <w:rsid w:val="00204B6D"/>
    <w:rsid w:val="00204C55"/>
    <w:rsid w:val="00204C7F"/>
    <w:rsid w:val="00204D9D"/>
    <w:rsid w:val="00205439"/>
    <w:rsid w:val="0020560E"/>
    <w:rsid w:val="002057B0"/>
    <w:rsid w:val="002057B7"/>
    <w:rsid w:val="00205863"/>
    <w:rsid w:val="00206A59"/>
    <w:rsid w:val="00206BA7"/>
    <w:rsid w:val="00206C57"/>
    <w:rsid w:val="00206D46"/>
    <w:rsid w:val="00207269"/>
    <w:rsid w:val="002072D6"/>
    <w:rsid w:val="0020735B"/>
    <w:rsid w:val="00207502"/>
    <w:rsid w:val="002076FB"/>
    <w:rsid w:val="0020774E"/>
    <w:rsid w:val="0020784A"/>
    <w:rsid w:val="0020790B"/>
    <w:rsid w:val="00207C02"/>
    <w:rsid w:val="00207C93"/>
    <w:rsid w:val="0021019A"/>
    <w:rsid w:val="00210270"/>
    <w:rsid w:val="0021056F"/>
    <w:rsid w:val="002105BF"/>
    <w:rsid w:val="0021094C"/>
    <w:rsid w:val="00210DCB"/>
    <w:rsid w:val="00211336"/>
    <w:rsid w:val="002118FC"/>
    <w:rsid w:val="00211981"/>
    <w:rsid w:val="002119DF"/>
    <w:rsid w:val="00212261"/>
    <w:rsid w:val="002122E2"/>
    <w:rsid w:val="00212612"/>
    <w:rsid w:val="00212991"/>
    <w:rsid w:val="00212C44"/>
    <w:rsid w:val="00212C61"/>
    <w:rsid w:val="0021318E"/>
    <w:rsid w:val="002131BE"/>
    <w:rsid w:val="00213276"/>
    <w:rsid w:val="002136FF"/>
    <w:rsid w:val="002138AF"/>
    <w:rsid w:val="00213E16"/>
    <w:rsid w:val="002145E2"/>
    <w:rsid w:val="00214695"/>
    <w:rsid w:val="00214D09"/>
    <w:rsid w:val="00215035"/>
    <w:rsid w:val="00215133"/>
    <w:rsid w:val="00215293"/>
    <w:rsid w:val="00215807"/>
    <w:rsid w:val="00215C20"/>
    <w:rsid w:val="00215E41"/>
    <w:rsid w:val="00215F6F"/>
    <w:rsid w:val="00216015"/>
    <w:rsid w:val="00216B2F"/>
    <w:rsid w:val="00216C99"/>
    <w:rsid w:val="00216D67"/>
    <w:rsid w:val="00216E64"/>
    <w:rsid w:val="00216ECF"/>
    <w:rsid w:val="00216F4A"/>
    <w:rsid w:val="0021723D"/>
    <w:rsid w:val="002173F4"/>
    <w:rsid w:val="00217F9C"/>
    <w:rsid w:val="0022017D"/>
    <w:rsid w:val="002202E7"/>
    <w:rsid w:val="00220434"/>
    <w:rsid w:val="0022078D"/>
    <w:rsid w:val="002209E2"/>
    <w:rsid w:val="00220EC5"/>
    <w:rsid w:val="0022152B"/>
    <w:rsid w:val="0022178B"/>
    <w:rsid w:val="00221929"/>
    <w:rsid w:val="00221A11"/>
    <w:rsid w:val="00221AB7"/>
    <w:rsid w:val="00221C5C"/>
    <w:rsid w:val="00221EAB"/>
    <w:rsid w:val="00222AF3"/>
    <w:rsid w:val="00222D91"/>
    <w:rsid w:val="00223426"/>
    <w:rsid w:val="0022346E"/>
    <w:rsid w:val="002235EB"/>
    <w:rsid w:val="002237FD"/>
    <w:rsid w:val="00223BD0"/>
    <w:rsid w:val="00223E50"/>
    <w:rsid w:val="002241BE"/>
    <w:rsid w:val="002241F7"/>
    <w:rsid w:val="00224656"/>
    <w:rsid w:val="00224717"/>
    <w:rsid w:val="002248C0"/>
    <w:rsid w:val="00225094"/>
    <w:rsid w:val="00225620"/>
    <w:rsid w:val="00225A01"/>
    <w:rsid w:val="00225C8A"/>
    <w:rsid w:val="00225F37"/>
    <w:rsid w:val="00226229"/>
    <w:rsid w:val="0022628F"/>
    <w:rsid w:val="0022643B"/>
    <w:rsid w:val="00226535"/>
    <w:rsid w:val="002268D3"/>
    <w:rsid w:val="00226A75"/>
    <w:rsid w:val="00226B8C"/>
    <w:rsid w:val="002272DD"/>
    <w:rsid w:val="00227669"/>
    <w:rsid w:val="0022799D"/>
    <w:rsid w:val="00227A4E"/>
    <w:rsid w:val="0023038A"/>
    <w:rsid w:val="002305D9"/>
    <w:rsid w:val="00230639"/>
    <w:rsid w:val="002306ED"/>
    <w:rsid w:val="0023119A"/>
    <w:rsid w:val="00231242"/>
    <w:rsid w:val="00231E04"/>
    <w:rsid w:val="00231E92"/>
    <w:rsid w:val="00231EE1"/>
    <w:rsid w:val="00232058"/>
    <w:rsid w:val="00232233"/>
    <w:rsid w:val="00232766"/>
    <w:rsid w:val="00233208"/>
    <w:rsid w:val="0023363D"/>
    <w:rsid w:val="002338E8"/>
    <w:rsid w:val="00233926"/>
    <w:rsid w:val="00233B4A"/>
    <w:rsid w:val="00233C9B"/>
    <w:rsid w:val="00233F3C"/>
    <w:rsid w:val="00233F7D"/>
    <w:rsid w:val="00234DD6"/>
    <w:rsid w:val="00234FAC"/>
    <w:rsid w:val="002350B0"/>
    <w:rsid w:val="002350C3"/>
    <w:rsid w:val="00235221"/>
    <w:rsid w:val="00235968"/>
    <w:rsid w:val="00235B0A"/>
    <w:rsid w:val="00235D65"/>
    <w:rsid w:val="00235F57"/>
    <w:rsid w:val="0023606C"/>
    <w:rsid w:val="002366F5"/>
    <w:rsid w:val="00236ACC"/>
    <w:rsid w:val="00237042"/>
    <w:rsid w:val="00237246"/>
    <w:rsid w:val="00237554"/>
    <w:rsid w:val="00237B37"/>
    <w:rsid w:val="00240217"/>
    <w:rsid w:val="00240A89"/>
    <w:rsid w:val="00240B9F"/>
    <w:rsid w:val="00240DD8"/>
    <w:rsid w:val="00241136"/>
    <w:rsid w:val="0024161E"/>
    <w:rsid w:val="00241682"/>
    <w:rsid w:val="00241769"/>
    <w:rsid w:val="002417F3"/>
    <w:rsid w:val="00241D4B"/>
    <w:rsid w:val="00241FB3"/>
    <w:rsid w:val="00241FBB"/>
    <w:rsid w:val="002429B2"/>
    <w:rsid w:val="002429E4"/>
    <w:rsid w:val="0024335C"/>
    <w:rsid w:val="00243D00"/>
    <w:rsid w:val="00243EBF"/>
    <w:rsid w:val="002444C3"/>
    <w:rsid w:val="002444FA"/>
    <w:rsid w:val="002447D6"/>
    <w:rsid w:val="00244B63"/>
    <w:rsid w:val="00244D3E"/>
    <w:rsid w:val="00245559"/>
    <w:rsid w:val="00245C94"/>
    <w:rsid w:val="00245D55"/>
    <w:rsid w:val="00245EAF"/>
    <w:rsid w:val="00245FFF"/>
    <w:rsid w:val="00246774"/>
    <w:rsid w:val="00246A1F"/>
    <w:rsid w:val="00246D93"/>
    <w:rsid w:val="00246E31"/>
    <w:rsid w:val="0024704A"/>
    <w:rsid w:val="00247086"/>
    <w:rsid w:val="00247630"/>
    <w:rsid w:val="00247897"/>
    <w:rsid w:val="002479BC"/>
    <w:rsid w:val="00250233"/>
    <w:rsid w:val="002505FC"/>
    <w:rsid w:val="00250A23"/>
    <w:rsid w:val="00250D7C"/>
    <w:rsid w:val="00250EB3"/>
    <w:rsid w:val="002514A2"/>
    <w:rsid w:val="00251696"/>
    <w:rsid w:val="00251957"/>
    <w:rsid w:val="00251F07"/>
    <w:rsid w:val="0025235F"/>
    <w:rsid w:val="0025255B"/>
    <w:rsid w:val="00252AAA"/>
    <w:rsid w:val="00252CE5"/>
    <w:rsid w:val="0025356C"/>
    <w:rsid w:val="00253A57"/>
    <w:rsid w:val="00253FBC"/>
    <w:rsid w:val="002546E3"/>
    <w:rsid w:val="002550D1"/>
    <w:rsid w:val="002553D0"/>
    <w:rsid w:val="00255430"/>
    <w:rsid w:val="0025553C"/>
    <w:rsid w:val="00255587"/>
    <w:rsid w:val="0025583C"/>
    <w:rsid w:val="00255A26"/>
    <w:rsid w:val="00255BCA"/>
    <w:rsid w:val="00255BF8"/>
    <w:rsid w:val="00255D4D"/>
    <w:rsid w:val="00255EF8"/>
    <w:rsid w:val="002560CA"/>
    <w:rsid w:val="00256268"/>
    <w:rsid w:val="00256858"/>
    <w:rsid w:val="002571BB"/>
    <w:rsid w:val="00257347"/>
    <w:rsid w:val="002573B8"/>
    <w:rsid w:val="002576B7"/>
    <w:rsid w:val="00257E2F"/>
    <w:rsid w:val="002604A4"/>
    <w:rsid w:val="002608DE"/>
    <w:rsid w:val="00260900"/>
    <w:rsid w:val="00260958"/>
    <w:rsid w:val="002617B0"/>
    <w:rsid w:val="00261C07"/>
    <w:rsid w:val="00261C33"/>
    <w:rsid w:val="00261F1B"/>
    <w:rsid w:val="0026231D"/>
    <w:rsid w:val="00262481"/>
    <w:rsid w:val="002626DF"/>
    <w:rsid w:val="00262B94"/>
    <w:rsid w:val="00262DCC"/>
    <w:rsid w:val="002631BB"/>
    <w:rsid w:val="00263613"/>
    <w:rsid w:val="00263677"/>
    <w:rsid w:val="00263922"/>
    <w:rsid w:val="00263A97"/>
    <w:rsid w:val="00263B55"/>
    <w:rsid w:val="00263C1C"/>
    <w:rsid w:val="00263D3E"/>
    <w:rsid w:val="0026423A"/>
    <w:rsid w:val="002642D2"/>
    <w:rsid w:val="00264F46"/>
    <w:rsid w:val="002656A7"/>
    <w:rsid w:val="002657A2"/>
    <w:rsid w:val="00265A63"/>
    <w:rsid w:val="00265BB8"/>
    <w:rsid w:val="00265C14"/>
    <w:rsid w:val="00265C6E"/>
    <w:rsid w:val="00265FB0"/>
    <w:rsid w:val="00266023"/>
    <w:rsid w:val="0026620C"/>
    <w:rsid w:val="0026651A"/>
    <w:rsid w:val="0026661C"/>
    <w:rsid w:val="00266853"/>
    <w:rsid w:val="00266A4D"/>
    <w:rsid w:val="00266B52"/>
    <w:rsid w:val="00266C61"/>
    <w:rsid w:val="00267233"/>
    <w:rsid w:val="00267BB9"/>
    <w:rsid w:val="00267EA3"/>
    <w:rsid w:val="0027002B"/>
    <w:rsid w:val="002705FD"/>
    <w:rsid w:val="002706BC"/>
    <w:rsid w:val="00270A08"/>
    <w:rsid w:val="00270E38"/>
    <w:rsid w:val="00271234"/>
    <w:rsid w:val="0027157A"/>
    <w:rsid w:val="002721F3"/>
    <w:rsid w:val="002723DB"/>
    <w:rsid w:val="00272759"/>
    <w:rsid w:val="00273A50"/>
    <w:rsid w:val="00273ABD"/>
    <w:rsid w:val="0027415A"/>
    <w:rsid w:val="002746AB"/>
    <w:rsid w:val="0027482E"/>
    <w:rsid w:val="00274AB3"/>
    <w:rsid w:val="00274B11"/>
    <w:rsid w:val="00274C87"/>
    <w:rsid w:val="00274EE5"/>
    <w:rsid w:val="00274F98"/>
    <w:rsid w:val="00275011"/>
    <w:rsid w:val="0027534A"/>
    <w:rsid w:val="00275E9A"/>
    <w:rsid w:val="00275F65"/>
    <w:rsid w:val="00275FA1"/>
    <w:rsid w:val="00276CAE"/>
    <w:rsid w:val="00277115"/>
    <w:rsid w:val="0027727C"/>
    <w:rsid w:val="002774F5"/>
    <w:rsid w:val="002775C8"/>
    <w:rsid w:val="00277BCE"/>
    <w:rsid w:val="00277BD7"/>
    <w:rsid w:val="00277BF3"/>
    <w:rsid w:val="00277E29"/>
    <w:rsid w:val="0028006D"/>
    <w:rsid w:val="002803FD"/>
    <w:rsid w:val="00280DCD"/>
    <w:rsid w:val="00281447"/>
    <w:rsid w:val="00281987"/>
    <w:rsid w:val="00281DC4"/>
    <w:rsid w:val="00281E91"/>
    <w:rsid w:val="002823D2"/>
    <w:rsid w:val="002823EF"/>
    <w:rsid w:val="00282444"/>
    <w:rsid w:val="00282652"/>
    <w:rsid w:val="00282757"/>
    <w:rsid w:val="002830DE"/>
    <w:rsid w:val="00283184"/>
    <w:rsid w:val="00283413"/>
    <w:rsid w:val="002835FE"/>
    <w:rsid w:val="00283973"/>
    <w:rsid w:val="00283B49"/>
    <w:rsid w:val="00283D0A"/>
    <w:rsid w:val="00283EA1"/>
    <w:rsid w:val="00283F08"/>
    <w:rsid w:val="00283FB7"/>
    <w:rsid w:val="0028469A"/>
    <w:rsid w:val="0028474F"/>
    <w:rsid w:val="00284979"/>
    <w:rsid w:val="00284C58"/>
    <w:rsid w:val="00284CE6"/>
    <w:rsid w:val="00284F65"/>
    <w:rsid w:val="0028513A"/>
    <w:rsid w:val="0028518D"/>
    <w:rsid w:val="002852D2"/>
    <w:rsid w:val="00285A76"/>
    <w:rsid w:val="00285BED"/>
    <w:rsid w:val="00285E30"/>
    <w:rsid w:val="0028607F"/>
    <w:rsid w:val="002861AD"/>
    <w:rsid w:val="00286968"/>
    <w:rsid w:val="00286C49"/>
    <w:rsid w:val="0028709C"/>
    <w:rsid w:val="002870BF"/>
    <w:rsid w:val="00287204"/>
    <w:rsid w:val="002873CB"/>
    <w:rsid w:val="00287445"/>
    <w:rsid w:val="002878F6"/>
    <w:rsid w:val="002900A4"/>
    <w:rsid w:val="0029071B"/>
    <w:rsid w:val="00290B66"/>
    <w:rsid w:val="00290BA1"/>
    <w:rsid w:val="00290E0F"/>
    <w:rsid w:val="0029141D"/>
    <w:rsid w:val="00291451"/>
    <w:rsid w:val="00291729"/>
    <w:rsid w:val="00291743"/>
    <w:rsid w:val="002918A5"/>
    <w:rsid w:val="00291976"/>
    <w:rsid w:val="002920BF"/>
    <w:rsid w:val="002922C1"/>
    <w:rsid w:val="00292C73"/>
    <w:rsid w:val="002930C3"/>
    <w:rsid w:val="0029351F"/>
    <w:rsid w:val="002937B3"/>
    <w:rsid w:val="0029389B"/>
    <w:rsid w:val="00294160"/>
    <w:rsid w:val="002941C7"/>
    <w:rsid w:val="00294250"/>
    <w:rsid w:val="002943ED"/>
    <w:rsid w:val="00294783"/>
    <w:rsid w:val="00294857"/>
    <w:rsid w:val="00294BB1"/>
    <w:rsid w:val="00294DB0"/>
    <w:rsid w:val="00294E5F"/>
    <w:rsid w:val="002955A2"/>
    <w:rsid w:val="00295767"/>
    <w:rsid w:val="00295C60"/>
    <w:rsid w:val="00295C7D"/>
    <w:rsid w:val="002962AE"/>
    <w:rsid w:val="0029648D"/>
    <w:rsid w:val="002965B9"/>
    <w:rsid w:val="00296987"/>
    <w:rsid w:val="00296ACD"/>
    <w:rsid w:val="00296E4B"/>
    <w:rsid w:val="002970C6"/>
    <w:rsid w:val="00297422"/>
    <w:rsid w:val="002976EE"/>
    <w:rsid w:val="00297740"/>
    <w:rsid w:val="00297808"/>
    <w:rsid w:val="00297B19"/>
    <w:rsid w:val="00297CED"/>
    <w:rsid w:val="00297E94"/>
    <w:rsid w:val="002A010D"/>
    <w:rsid w:val="002A011F"/>
    <w:rsid w:val="002A0306"/>
    <w:rsid w:val="002A0530"/>
    <w:rsid w:val="002A0FA5"/>
    <w:rsid w:val="002A12F7"/>
    <w:rsid w:val="002A1303"/>
    <w:rsid w:val="002A141E"/>
    <w:rsid w:val="002A1849"/>
    <w:rsid w:val="002A18E4"/>
    <w:rsid w:val="002A2199"/>
    <w:rsid w:val="002A22E3"/>
    <w:rsid w:val="002A260F"/>
    <w:rsid w:val="002A2629"/>
    <w:rsid w:val="002A2689"/>
    <w:rsid w:val="002A275E"/>
    <w:rsid w:val="002A28BD"/>
    <w:rsid w:val="002A2BDC"/>
    <w:rsid w:val="002A2ECA"/>
    <w:rsid w:val="002A2F9A"/>
    <w:rsid w:val="002A2FDF"/>
    <w:rsid w:val="002A31ED"/>
    <w:rsid w:val="002A34F7"/>
    <w:rsid w:val="002A364B"/>
    <w:rsid w:val="002A38D6"/>
    <w:rsid w:val="002A3B07"/>
    <w:rsid w:val="002A440F"/>
    <w:rsid w:val="002A45A4"/>
    <w:rsid w:val="002A45D7"/>
    <w:rsid w:val="002A465A"/>
    <w:rsid w:val="002A47C2"/>
    <w:rsid w:val="002A4858"/>
    <w:rsid w:val="002A4D62"/>
    <w:rsid w:val="002A50F9"/>
    <w:rsid w:val="002A5688"/>
    <w:rsid w:val="002A56A8"/>
    <w:rsid w:val="002A5BF0"/>
    <w:rsid w:val="002A5E3E"/>
    <w:rsid w:val="002A60EE"/>
    <w:rsid w:val="002A699B"/>
    <w:rsid w:val="002A6A95"/>
    <w:rsid w:val="002A6AE3"/>
    <w:rsid w:val="002A6C9A"/>
    <w:rsid w:val="002A6CF2"/>
    <w:rsid w:val="002A6EF8"/>
    <w:rsid w:val="002A711D"/>
    <w:rsid w:val="002A711E"/>
    <w:rsid w:val="002A7ADC"/>
    <w:rsid w:val="002A7C29"/>
    <w:rsid w:val="002A7CEF"/>
    <w:rsid w:val="002A7E8B"/>
    <w:rsid w:val="002A7ED7"/>
    <w:rsid w:val="002A7EEB"/>
    <w:rsid w:val="002B00E9"/>
    <w:rsid w:val="002B051C"/>
    <w:rsid w:val="002B09CB"/>
    <w:rsid w:val="002B0A79"/>
    <w:rsid w:val="002B16DA"/>
    <w:rsid w:val="002B18D7"/>
    <w:rsid w:val="002B1B2F"/>
    <w:rsid w:val="002B1BE2"/>
    <w:rsid w:val="002B1DC2"/>
    <w:rsid w:val="002B207E"/>
    <w:rsid w:val="002B2225"/>
    <w:rsid w:val="002B22AA"/>
    <w:rsid w:val="002B24DC"/>
    <w:rsid w:val="002B27B7"/>
    <w:rsid w:val="002B2A19"/>
    <w:rsid w:val="002B2E22"/>
    <w:rsid w:val="002B37B8"/>
    <w:rsid w:val="002B3E2C"/>
    <w:rsid w:val="002B4119"/>
    <w:rsid w:val="002B4141"/>
    <w:rsid w:val="002B4307"/>
    <w:rsid w:val="002B45A9"/>
    <w:rsid w:val="002B4604"/>
    <w:rsid w:val="002B4761"/>
    <w:rsid w:val="002B4803"/>
    <w:rsid w:val="002B4964"/>
    <w:rsid w:val="002B4BB5"/>
    <w:rsid w:val="002B4FB9"/>
    <w:rsid w:val="002B502E"/>
    <w:rsid w:val="002B535F"/>
    <w:rsid w:val="002B5796"/>
    <w:rsid w:val="002B57E5"/>
    <w:rsid w:val="002B5B49"/>
    <w:rsid w:val="002B5C49"/>
    <w:rsid w:val="002B5DD3"/>
    <w:rsid w:val="002B6256"/>
    <w:rsid w:val="002B659A"/>
    <w:rsid w:val="002B66A9"/>
    <w:rsid w:val="002B6962"/>
    <w:rsid w:val="002B6ACD"/>
    <w:rsid w:val="002B6B6C"/>
    <w:rsid w:val="002B6C63"/>
    <w:rsid w:val="002B7152"/>
    <w:rsid w:val="002B71FB"/>
    <w:rsid w:val="002B723D"/>
    <w:rsid w:val="002B73CC"/>
    <w:rsid w:val="002B73D2"/>
    <w:rsid w:val="002B7ACF"/>
    <w:rsid w:val="002B7CB8"/>
    <w:rsid w:val="002B7FA1"/>
    <w:rsid w:val="002C017E"/>
    <w:rsid w:val="002C04D2"/>
    <w:rsid w:val="002C074C"/>
    <w:rsid w:val="002C07D1"/>
    <w:rsid w:val="002C0918"/>
    <w:rsid w:val="002C098C"/>
    <w:rsid w:val="002C099D"/>
    <w:rsid w:val="002C13BE"/>
    <w:rsid w:val="002C17F4"/>
    <w:rsid w:val="002C1C78"/>
    <w:rsid w:val="002C1E46"/>
    <w:rsid w:val="002C2246"/>
    <w:rsid w:val="002C23F8"/>
    <w:rsid w:val="002C2971"/>
    <w:rsid w:val="002C2E76"/>
    <w:rsid w:val="002C301A"/>
    <w:rsid w:val="002C36D6"/>
    <w:rsid w:val="002C3BC8"/>
    <w:rsid w:val="002C3C2A"/>
    <w:rsid w:val="002C3C40"/>
    <w:rsid w:val="002C40ED"/>
    <w:rsid w:val="002C414C"/>
    <w:rsid w:val="002C41D4"/>
    <w:rsid w:val="002C435A"/>
    <w:rsid w:val="002C44F7"/>
    <w:rsid w:val="002C480B"/>
    <w:rsid w:val="002C4A97"/>
    <w:rsid w:val="002C5024"/>
    <w:rsid w:val="002C5026"/>
    <w:rsid w:val="002C555E"/>
    <w:rsid w:val="002C5A16"/>
    <w:rsid w:val="002C5C70"/>
    <w:rsid w:val="002C626F"/>
    <w:rsid w:val="002C66E5"/>
    <w:rsid w:val="002C6DA4"/>
    <w:rsid w:val="002C6E06"/>
    <w:rsid w:val="002C6E72"/>
    <w:rsid w:val="002C70F9"/>
    <w:rsid w:val="002C7228"/>
    <w:rsid w:val="002C73D2"/>
    <w:rsid w:val="002D0410"/>
    <w:rsid w:val="002D045A"/>
    <w:rsid w:val="002D046B"/>
    <w:rsid w:val="002D0586"/>
    <w:rsid w:val="002D0939"/>
    <w:rsid w:val="002D0998"/>
    <w:rsid w:val="002D0A4E"/>
    <w:rsid w:val="002D0A52"/>
    <w:rsid w:val="002D0C4F"/>
    <w:rsid w:val="002D0D5E"/>
    <w:rsid w:val="002D1030"/>
    <w:rsid w:val="002D1396"/>
    <w:rsid w:val="002D1927"/>
    <w:rsid w:val="002D2148"/>
    <w:rsid w:val="002D23A8"/>
    <w:rsid w:val="002D24DD"/>
    <w:rsid w:val="002D2CAC"/>
    <w:rsid w:val="002D2E00"/>
    <w:rsid w:val="002D3556"/>
    <w:rsid w:val="002D358B"/>
    <w:rsid w:val="002D3B0C"/>
    <w:rsid w:val="002D3E10"/>
    <w:rsid w:val="002D3E81"/>
    <w:rsid w:val="002D43CB"/>
    <w:rsid w:val="002D48BF"/>
    <w:rsid w:val="002D4AC8"/>
    <w:rsid w:val="002D5741"/>
    <w:rsid w:val="002D577B"/>
    <w:rsid w:val="002D58FC"/>
    <w:rsid w:val="002D5972"/>
    <w:rsid w:val="002D59E0"/>
    <w:rsid w:val="002D6316"/>
    <w:rsid w:val="002D6422"/>
    <w:rsid w:val="002D642B"/>
    <w:rsid w:val="002D6504"/>
    <w:rsid w:val="002D6572"/>
    <w:rsid w:val="002D65E5"/>
    <w:rsid w:val="002D7230"/>
    <w:rsid w:val="002D737A"/>
    <w:rsid w:val="002D7405"/>
    <w:rsid w:val="002D7427"/>
    <w:rsid w:val="002D766F"/>
    <w:rsid w:val="002D777A"/>
    <w:rsid w:val="002D78EE"/>
    <w:rsid w:val="002D7AFB"/>
    <w:rsid w:val="002D7BA3"/>
    <w:rsid w:val="002E0084"/>
    <w:rsid w:val="002E0535"/>
    <w:rsid w:val="002E07C0"/>
    <w:rsid w:val="002E09F1"/>
    <w:rsid w:val="002E0A2A"/>
    <w:rsid w:val="002E0A8B"/>
    <w:rsid w:val="002E0B56"/>
    <w:rsid w:val="002E0E6B"/>
    <w:rsid w:val="002E0E72"/>
    <w:rsid w:val="002E0FB7"/>
    <w:rsid w:val="002E10D2"/>
    <w:rsid w:val="002E116B"/>
    <w:rsid w:val="002E1189"/>
    <w:rsid w:val="002E150C"/>
    <w:rsid w:val="002E1621"/>
    <w:rsid w:val="002E1846"/>
    <w:rsid w:val="002E2301"/>
    <w:rsid w:val="002E2498"/>
    <w:rsid w:val="002E24DC"/>
    <w:rsid w:val="002E2675"/>
    <w:rsid w:val="002E26B8"/>
    <w:rsid w:val="002E26F7"/>
    <w:rsid w:val="002E2783"/>
    <w:rsid w:val="002E2971"/>
    <w:rsid w:val="002E2B87"/>
    <w:rsid w:val="002E30E6"/>
    <w:rsid w:val="002E31B0"/>
    <w:rsid w:val="002E3238"/>
    <w:rsid w:val="002E3401"/>
    <w:rsid w:val="002E37F6"/>
    <w:rsid w:val="002E38B6"/>
    <w:rsid w:val="002E3BAA"/>
    <w:rsid w:val="002E3DAF"/>
    <w:rsid w:val="002E3EB0"/>
    <w:rsid w:val="002E401A"/>
    <w:rsid w:val="002E402B"/>
    <w:rsid w:val="002E4071"/>
    <w:rsid w:val="002E43A7"/>
    <w:rsid w:val="002E43DE"/>
    <w:rsid w:val="002E4418"/>
    <w:rsid w:val="002E4B84"/>
    <w:rsid w:val="002E4C45"/>
    <w:rsid w:val="002E4EEF"/>
    <w:rsid w:val="002E4FB5"/>
    <w:rsid w:val="002E516C"/>
    <w:rsid w:val="002E571C"/>
    <w:rsid w:val="002E579B"/>
    <w:rsid w:val="002E58CF"/>
    <w:rsid w:val="002E595B"/>
    <w:rsid w:val="002E60DD"/>
    <w:rsid w:val="002E61D4"/>
    <w:rsid w:val="002E65D7"/>
    <w:rsid w:val="002E6BBC"/>
    <w:rsid w:val="002E7145"/>
    <w:rsid w:val="002E7486"/>
    <w:rsid w:val="002E75A7"/>
    <w:rsid w:val="002E765B"/>
    <w:rsid w:val="002E76F6"/>
    <w:rsid w:val="002E7801"/>
    <w:rsid w:val="002E7DFB"/>
    <w:rsid w:val="002F0933"/>
    <w:rsid w:val="002F0F43"/>
    <w:rsid w:val="002F10E2"/>
    <w:rsid w:val="002F110B"/>
    <w:rsid w:val="002F11E4"/>
    <w:rsid w:val="002F1B86"/>
    <w:rsid w:val="002F1CD1"/>
    <w:rsid w:val="002F206F"/>
    <w:rsid w:val="002F2324"/>
    <w:rsid w:val="002F2AD3"/>
    <w:rsid w:val="002F318E"/>
    <w:rsid w:val="002F330E"/>
    <w:rsid w:val="002F356B"/>
    <w:rsid w:val="002F3611"/>
    <w:rsid w:val="002F361E"/>
    <w:rsid w:val="002F3B21"/>
    <w:rsid w:val="002F3DC9"/>
    <w:rsid w:val="002F3E67"/>
    <w:rsid w:val="002F4010"/>
    <w:rsid w:val="002F41FD"/>
    <w:rsid w:val="002F459F"/>
    <w:rsid w:val="002F4782"/>
    <w:rsid w:val="002F5177"/>
    <w:rsid w:val="002F54CB"/>
    <w:rsid w:val="002F55BE"/>
    <w:rsid w:val="002F5721"/>
    <w:rsid w:val="002F5909"/>
    <w:rsid w:val="002F5B4F"/>
    <w:rsid w:val="002F5C8B"/>
    <w:rsid w:val="002F5D3D"/>
    <w:rsid w:val="002F5EE8"/>
    <w:rsid w:val="002F644B"/>
    <w:rsid w:val="002F6452"/>
    <w:rsid w:val="002F6466"/>
    <w:rsid w:val="002F66AF"/>
    <w:rsid w:val="002F68D2"/>
    <w:rsid w:val="002F6C5C"/>
    <w:rsid w:val="002F6DF0"/>
    <w:rsid w:val="002F7114"/>
    <w:rsid w:val="002F7422"/>
    <w:rsid w:val="002F78EC"/>
    <w:rsid w:val="002F7ABC"/>
    <w:rsid w:val="002F7C68"/>
    <w:rsid w:val="002F7DEA"/>
    <w:rsid w:val="002F7E27"/>
    <w:rsid w:val="00300121"/>
    <w:rsid w:val="00300A77"/>
    <w:rsid w:val="00300AC2"/>
    <w:rsid w:val="00300B68"/>
    <w:rsid w:val="00300C13"/>
    <w:rsid w:val="00300F5F"/>
    <w:rsid w:val="0030108E"/>
    <w:rsid w:val="003016D3"/>
    <w:rsid w:val="00302038"/>
    <w:rsid w:val="0030208F"/>
    <w:rsid w:val="003029EC"/>
    <w:rsid w:val="00303189"/>
    <w:rsid w:val="003031DC"/>
    <w:rsid w:val="00303F8C"/>
    <w:rsid w:val="00304062"/>
    <w:rsid w:val="003044D0"/>
    <w:rsid w:val="00304C69"/>
    <w:rsid w:val="00305033"/>
    <w:rsid w:val="00305440"/>
    <w:rsid w:val="00305504"/>
    <w:rsid w:val="003057D6"/>
    <w:rsid w:val="00305961"/>
    <w:rsid w:val="00305B0C"/>
    <w:rsid w:val="00305B5F"/>
    <w:rsid w:val="00305C26"/>
    <w:rsid w:val="00305D41"/>
    <w:rsid w:val="00305DDC"/>
    <w:rsid w:val="003062F0"/>
    <w:rsid w:val="003063E5"/>
    <w:rsid w:val="0030644C"/>
    <w:rsid w:val="003064BF"/>
    <w:rsid w:val="003066EE"/>
    <w:rsid w:val="003068D0"/>
    <w:rsid w:val="00306CFA"/>
    <w:rsid w:val="0030793F"/>
    <w:rsid w:val="003079B2"/>
    <w:rsid w:val="0031007F"/>
    <w:rsid w:val="00310114"/>
    <w:rsid w:val="00310360"/>
    <w:rsid w:val="0031036B"/>
    <w:rsid w:val="00310464"/>
    <w:rsid w:val="00310539"/>
    <w:rsid w:val="00310612"/>
    <w:rsid w:val="00310A94"/>
    <w:rsid w:val="00310B15"/>
    <w:rsid w:val="00310C3E"/>
    <w:rsid w:val="003119B5"/>
    <w:rsid w:val="00311ABB"/>
    <w:rsid w:val="00311FCD"/>
    <w:rsid w:val="00312003"/>
    <w:rsid w:val="003126BD"/>
    <w:rsid w:val="00312864"/>
    <w:rsid w:val="00312DC5"/>
    <w:rsid w:val="00312FB7"/>
    <w:rsid w:val="00313788"/>
    <w:rsid w:val="00313899"/>
    <w:rsid w:val="00313ABA"/>
    <w:rsid w:val="00313C4F"/>
    <w:rsid w:val="00313C6B"/>
    <w:rsid w:val="00313D78"/>
    <w:rsid w:val="0031418E"/>
    <w:rsid w:val="0031434E"/>
    <w:rsid w:val="0031447F"/>
    <w:rsid w:val="0031472F"/>
    <w:rsid w:val="00314A4E"/>
    <w:rsid w:val="00314ABD"/>
    <w:rsid w:val="00314B6E"/>
    <w:rsid w:val="00314F98"/>
    <w:rsid w:val="003150E9"/>
    <w:rsid w:val="003151E9"/>
    <w:rsid w:val="00315663"/>
    <w:rsid w:val="003159C4"/>
    <w:rsid w:val="00315E56"/>
    <w:rsid w:val="0031607F"/>
    <w:rsid w:val="0031610C"/>
    <w:rsid w:val="003162E3"/>
    <w:rsid w:val="003163FF"/>
    <w:rsid w:val="003169F7"/>
    <w:rsid w:val="003170D1"/>
    <w:rsid w:val="003172F8"/>
    <w:rsid w:val="0031754C"/>
    <w:rsid w:val="0031761D"/>
    <w:rsid w:val="00317668"/>
    <w:rsid w:val="003176FD"/>
    <w:rsid w:val="00317B90"/>
    <w:rsid w:val="00317CFC"/>
    <w:rsid w:val="0032012D"/>
    <w:rsid w:val="00320231"/>
    <w:rsid w:val="003204B0"/>
    <w:rsid w:val="003209A4"/>
    <w:rsid w:val="00320C43"/>
    <w:rsid w:val="00321164"/>
    <w:rsid w:val="00321857"/>
    <w:rsid w:val="00321DBC"/>
    <w:rsid w:val="00322045"/>
    <w:rsid w:val="003222BB"/>
    <w:rsid w:val="003227C0"/>
    <w:rsid w:val="0032293F"/>
    <w:rsid w:val="00322A83"/>
    <w:rsid w:val="00323366"/>
    <w:rsid w:val="00323C9C"/>
    <w:rsid w:val="0032401C"/>
    <w:rsid w:val="0032434C"/>
    <w:rsid w:val="003248AA"/>
    <w:rsid w:val="003249F8"/>
    <w:rsid w:val="00324DFE"/>
    <w:rsid w:val="00324F40"/>
    <w:rsid w:val="0032519F"/>
    <w:rsid w:val="003252BE"/>
    <w:rsid w:val="00325449"/>
    <w:rsid w:val="00325B2C"/>
    <w:rsid w:val="00325CD6"/>
    <w:rsid w:val="00325D6E"/>
    <w:rsid w:val="003262F9"/>
    <w:rsid w:val="003263F4"/>
    <w:rsid w:val="0032679C"/>
    <w:rsid w:val="00326BC8"/>
    <w:rsid w:val="003271F2"/>
    <w:rsid w:val="0032763E"/>
    <w:rsid w:val="00327707"/>
    <w:rsid w:val="00327BEB"/>
    <w:rsid w:val="00327DAB"/>
    <w:rsid w:val="003304B8"/>
    <w:rsid w:val="00330B14"/>
    <w:rsid w:val="00330DDB"/>
    <w:rsid w:val="00330E5B"/>
    <w:rsid w:val="0033103F"/>
    <w:rsid w:val="0033138C"/>
    <w:rsid w:val="00331BBC"/>
    <w:rsid w:val="00331C01"/>
    <w:rsid w:val="00331DAE"/>
    <w:rsid w:val="003322E4"/>
    <w:rsid w:val="00332446"/>
    <w:rsid w:val="0033246A"/>
    <w:rsid w:val="003324B2"/>
    <w:rsid w:val="00332A32"/>
    <w:rsid w:val="00332A8D"/>
    <w:rsid w:val="00332C3F"/>
    <w:rsid w:val="00332E4F"/>
    <w:rsid w:val="00332F65"/>
    <w:rsid w:val="0033355C"/>
    <w:rsid w:val="0033360C"/>
    <w:rsid w:val="00333715"/>
    <w:rsid w:val="003338C2"/>
    <w:rsid w:val="00333EC0"/>
    <w:rsid w:val="00334442"/>
    <w:rsid w:val="00334A4D"/>
    <w:rsid w:val="00334BBB"/>
    <w:rsid w:val="00334D8A"/>
    <w:rsid w:val="00334E90"/>
    <w:rsid w:val="00334FAD"/>
    <w:rsid w:val="0033500E"/>
    <w:rsid w:val="003352F5"/>
    <w:rsid w:val="0033533E"/>
    <w:rsid w:val="0033552F"/>
    <w:rsid w:val="00335700"/>
    <w:rsid w:val="00335F55"/>
    <w:rsid w:val="00336233"/>
    <w:rsid w:val="00336246"/>
    <w:rsid w:val="00336429"/>
    <w:rsid w:val="00336C3A"/>
    <w:rsid w:val="003372CC"/>
    <w:rsid w:val="0033755F"/>
    <w:rsid w:val="00337A22"/>
    <w:rsid w:val="0034010C"/>
    <w:rsid w:val="00340315"/>
    <w:rsid w:val="00340724"/>
    <w:rsid w:val="003408B2"/>
    <w:rsid w:val="00340A19"/>
    <w:rsid w:val="00341009"/>
    <w:rsid w:val="00341551"/>
    <w:rsid w:val="00341770"/>
    <w:rsid w:val="00341980"/>
    <w:rsid w:val="00341B8E"/>
    <w:rsid w:val="00341CAD"/>
    <w:rsid w:val="003420E5"/>
    <w:rsid w:val="003420F0"/>
    <w:rsid w:val="00342796"/>
    <w:rsid w:val="003427C9"/>
    <w:rsid w:val="0034294A"/>
    <w:rsid w:val="00342E33"/>
    <w:rsid w:val="00342F2D"/>
    <w:rsid w:val="00342F52"/>
    <w:rsid w:val="00343C0E"/>
    <w:rsid w:val="00343FFE"/>
    <w:rsid w:val="0034431D"/>
    <w:rsid w:val="00344632"/>
    <w:rsid w:val="00344735"/>
    <w:rsid w:val="003447D5"/>
    <w:rsid w:val="0034490F"/>
    <w:rsid w:val="00344CCF"/>
    <w:rsid w:val="0034523B"/>
    <w:rsid w:val="00345524"/>
    <w:rsid w:val="00345683"/>
    <w:rsid w:val="003457C0"/>
    <w:rsid w:val="00345932"/>
    <w:rsid w:val="00345A14"/>
    <w:rsid w:val="00345EFF"/>
    <w:rsid w:val="00345FD4"/>
    <w:rsid w:val="003461D7"/>
    <w:rsid w:val="00346227"/>
    <w:rsid w:val="0034653E"/>
    <w:rsid w:val="003465E2"/>
    <w:rsid w:val="003466D1"/>
    <w:rsid w:val="00346799"/>
    <w:rsid w:val="00346940"/>
    <w:rsid w:val="00346B37"/>
    <w:rsid w:val="00346D7C"/>
    <w:rsid w:val="0034704D"/>
    <w:rsid w:val="00347108"/>
    <w:rsid w:val="003477C2"/>
    <w:rsid w:val="003479B8"/>
    <w:rsid w:val="003479C1"/>
    <w:rsid w:val="00347A64"/>
    <w:rsid w:val="00347BAC"/>
    <w:rsid w:val="00347DF4"/>
    <w:rsid w:val="00347ECB"/>
    <w:rsid w:val="0035006C"/>
    <w:rsid w:val="00350AC8"/>
    <w:rsid w:val="00350F34"/>
    <w:rsid w:val="003513B9"/>
    <w:rsid w:val="00351406"/>
    <w:rsid w:val="00351600"/>
    <w:rsid w:val="0035190A"/>
    <w:rsid w:val="00351B6D"/>
    <w:rsid w:val="00351F2F"/>
    <w:rsid w:val="003520EF"/>
    <w:rsid w:val="003521CD"/>
    <w:rsid w:val="00352B78"/>
    <w:rsid w:val="003537B7"/>
    <w:rsid w:val="003539F8"/>
    <w:rsid w:val="00353B66"/>
    <w:rsid w:val="00353DC3"/>
    <w:rsid w:val="0035409A"/>
    <w:rsid w:val="0035410C"/>
    <w:rsid w:val="003544A2"/>
    <w:rsid w:val="00354B51"/>
    <w:rsid w:val="003552E6"/>
    <w:rsid w:val="00355324"/>
    <w:rsid w:val="0035557A"/>
    <w:rsid w:val="00355607"/>
    <w:rsid w:val="00355C38"/>
    <w:rsid w:val="00356479"/>
    <w:rsid w:val="003569DF"/>
    <w:rsid w:val="00356A46"/>
    <w:rsid w:val="00356ED2"/>
    <w:rsid w:val="00357775"/>
    <w:rsid w:val="00357980"/>
    <w:rsid w:val="00357A89"/>
    <w:rsid w:val="00357C07"/>
    <w:rsid w:val="00357E24"/>
    <w:rsid w:val="00357EBA"/>
    <w:rsid w:val="00357F08"/>
    <w:rsid w:val="00360A27"/>
    <w:rsid w:val="00360AF2"/>
    <w:rsid w:val="00360BEA"/>
    <w:rsid w:val="00360DE2"/>
    <w:rsid w:val="00360F7A"/>
    <w:rsid w:val="003613A0"/>
    <w:rsid w:val="00361401"/>
    <w:rsid w:val="003614BE"/>
    <w:rsid w:val="00361CF6"/>
    <w:rsid w:val="00361EE0"/>
    <w:rsid w:val="00362568"/>
    <w:rsid w:val="00362618"/>
    <w:rsid w:val="00362740"/>
    <w:rsid w:val="00362F3C"/>
    <w:rsid w:val="0036312D"/>
    <w:rsid w:val="00363599"/>
    <w:rsid w:val="00363600"/>
    <w:rsid w:val="00363622"/>
    <w:rsid w:val="003636E1"/>
    <w:rsid w:val="00363BFC"/>
    <w:rsid w:val="00363D69"/>
    <w:rsid w:val="00363D77"/>
    <w:rsid w:val="00364069"/>
    <w:rsid w:val="00364460"/>
    <w:rsid w:val="003645FC"/>
    <w:rsid w:val="003646E4"/>
    <w:rsid w:val="00364839"/>
    <w:rsid w:val="00364DE6"/>
    <w:rsid w:val="00364ED8"/>
    <w:rsid w:val="00364F40"/>
    <w:rsid w:val="00364FB5"/>
    <w:rsid w:val="0036503B"/>
    <w:rsid w:val="0036558F"/>
    <w:rsid w:val="00365A74"/>
    <w:rsid w:val="00365B05"/>
    <w:rsid w:val="00365D47"/>
    <w:rsid w:val="003663DE"/>
    <w:rsid w:val="0036682F"/>
    <w:rsid w:val="0036722E"/>
    <w:rsid w:val="0036726B"/>
    <w:rsid w:val="0036738E"/>
    <w:rsid w:val="003676F9"/>
    <w:rsid w:val="00367815"/>
    <w:rsid w:val="00367904"/>
    <w:rsid w:val="00367A9A"/>
    <w:rsid w:val="00367B3F"/>
    <w:rsid w:val="00367B42"/>
    <w:rsid w:val="00367BFD"/>
    <w:rsid w:val="00370829"/>
    <w:rsid w:val="00370D20"/>
    <w:rsid w:val="00370F14"/>
    <w:rsid w:val="00371097"/>
    <w:rsid w:val="0037111A"/>
    <w:rsid w:val="003716B6"/>
    <w:rsid w:val="003719FB"/>
    <w:rsid w:val="00371AA8"/>
    <w:rsid w:val="00371CB5"/>
    <w:rsid w:val="0037205B"/>
    <w:rsid w:val="003720D1"/>
    <w:rsid w:val="00372484"/>
    <w:rsid w:val="00372623"/>
    <w:rsid w:val="003726AB"/>
    <w:rsid w:val="0037271C"/>
    <w:rsid w:val="00372819"/>
    <w:rsid w:val="0037281D"/>
    <w:rsid w:val="00372BB5"/>
    <w:rsid w:val="00372DF1"/>
    <w:rsid w:val="00372EBF"/>
    <w:rsid w:val="00373038"/>
    <w:rsid w:val="003730B0"/>
    <w:rsid w:val="003731A2"/>
    <w:rsid w:val="003739AB"/>
    <w:rsid w:val="00373DAA"/>
    <w:rsid w:val="0037446A"/>
    <w:rsid w:val="00374566"/>
    <w:rsid w:val="00374705"/>
    <w:rsid w:val="0037471B"/>
    <w:rsid w:val="003747CD"/>
    <w:rsid w:val="00374926"/>
    <w:rsid w:val="00374A94"/>
    <w:rsid w:val="003752D5"/>
    <w:rsid w:val="003753A1"/>
    <w:rsid w:val="00375670"/>
    <w:rsid w:val="00375792"/>
    <w:rsid w:val="003759BB"/>
    <w:rsid w:val="00375BF4"/>
    <w:rsid w:val="00375C28"/>
    <w:rsid w:val="00375D1E"/>
    <w:rsid w:val="00375E87"/>
    <w:rsid w:val="00375ED3"/>
    <w:rsid w:val="00375F38"/>
    <w:rsid w:val="00375F45"/>
    <w:rsid w:val="00375FC3"/>
    <w:rsid w:val="0037656A"/>
    <w:rsid w:val="003767CF"/>
    <w:rsid w:val="003767D8"/>
    <w:rsid w:val="0037680A"/>
    <w:rsid w:val="00376860"/>
    <w:rsid w:val="0037694E"/>
    <w:rsid w:val="00376AC5"/>
    <w:rsid w:val="00376D5E"/>
    <w:rsid w:val="00376F12"/>
    <w:rsid w:val="003771F9"/>
    <w:rsid w:val="00377226"/>
    <w:rsid w:val="0037735F"/>
    <w:rsid w:val="0037749E"/>
    <w:rsid w:val="0037767A"/>
    <w:rsid w:val="003778FD"/>
    <w:rsid w:val="00377D7F"/>
    <w:rsid w:val="00380043"/>
    <w:rsid w:val="0038030A"/>
    <w:rsid w:val="00380A6F"/>
    <w:rsid w:val="00380AAE"/>
    <w:rsid w:val="00380D3B"/>
    <w:rsid w:val="00380DF2"/>
    <w:rsid w:val="00380F47"/>
    <w:rsid w:val="003810FA"/>
    <w:rsid w:val="00381393"/>
    <w:rsid w:val="003814C8"/>
    <w:rsid w:val="00381520"/>
    <w:rsid w:val="003817BA"/>
    <w:rsid w:val="00381B39"/>
    <w:rsid w:val="00381DC9"/>
    <w:rsid w:val="003820DC"/>
    <w:rsid w:val="003821BA"/>
    <w:rsid w:val="00382356"/>
    <w:rsid w:val="00382501"/>
    <w:rsid w:val="003827F5"/>
    <w:rsid w:val="00382AE1"/>
    <w:rsid w:val="00382B29"/>
    <w:rsid w:val="00382F25"/>
    <w:rsid w:val="003833AA"/>
    <w:rsid w:val="00383819"/>
    <w:rsid w:val="0038399F"/>
    <w:rsid w:val="00383AD8"/>
    <w:rsid w:val="00383D39"/>
    <w:rsid w:val="00384629"/>
    <w:rsid w:val="00384826"/>
    <w:rsid w:val="003850E9"/>
    <w:rsid w:val="003852D2"/>
    <w:rsid w:val="003852F9"/>
    <w:rsid w:val="00385598"/>
    <w:rsid w:val="0038589E"/>
    <w:rsid w:val="00385B97"/>
    <w:rsid w:val="00385BE8"/>
    <w:rsid w:val="0038615D"/>
    <w:rsid w:val="00386975"/>
    <w:rsid w:val="00386CA1"/>
    <w:rsid w:val="00386EE1"/>
    <w:rsid w:val="003874F5"/>
    <w:rsid w:val="003875E6"/>
    <w:rsid w:val="003878A2"/>
    <w:rsid w:val="00387984"/>
    <w:rsid w:val="00387D97"/>
    <w:rsid w:val="00387E1A"/>
    <w:rsid w:val="0039011B"/>
    <w:rsid w:val="00390467"/>
    <w:rsid w:val="00390775"/>
    <w:rsid w:val="003909C3"/>
    <w:rsid w:val="003909F9"/>
    <w:rsid w:val="00390BCF"/>
    <w:rsid w:val="00391068"/>
    <w:rsid w:val="00391261"/>
    <w:rsid w:val="0039167A"/>
    <w:rsid w:val="0039170F"/>
    <w:rsid w:val="00391838"/>
    <w:rsid w:val="00391A7C"/>
    <w:rsid w:val="00391AD8"/>
    <w:rsid w:val="00391D76"/>
    <w:rsid w:val="00391FA3"/>
    <w:rsid w:val="003925CA"/>
    <w:rsid w:val="00392975"/>
    <w:rsid w:val="00392E71"/>
    <w:rsid w:val="00392EF6"/>
    <w:rsid w:val="00393207"/>
    <w:rsid w:val="0039323E"/>
    <w:rsid w:val="00393344"/>
    <w:rsid w:val="003933C2"/>
    <w:rsid w:val="00393759"/>
    <w:rsid w:val="00393904"/>
    <w:rsid w:val="00393A2B"/>
    <w:rsid w:val="00393A51"/>
    <w:rsid w:val="00394040"/>
    <w:rsid w:val="00394211"/>
    <w:rsid w:val="0039459E"/>
    <w:rsid w:val="003946FF"/>
    <w:rsid w:val="003947B5"/>
    <w:rsid w:val="00394A48"/>
    <w:rsid w:val="00394C60"/>
    <w:rsid w:val="00394E51"/>
    <w:rsid w:val="00395039"/>
    <w:rsid w:val="00395155"/>
    <w:rsid w:val="003954F1"/>
    <w:rsid w:val="00395833"/>
    <w:rsid w:val="0039596D"/>
    <w:rsid w:val="00395C6D"/>
    <w:rsid w:val="003963BF"/>
    <w:rsid w:val="003963C9"/>
    <w:rsid w:val="003966AC"/>
    <w:rsid w:val="003968B6"/>
    <w:rsid w:val="00396A60"/>
    <w:rsid w:val="00396D19"/>
    <w:rsid w:val="00396EB8"/>
    <w:rsid w:val="00397157"/>
    <w:rsid w:val="003971F1"/>
    <w:rsid w:val="00397267"/>
    <w:rsid w:val="003974D1"/>
    <w:rsid w:val="003976F1"/>
    <w:rsid w:val="00397794"/>
    <w:rsid w:val="00397B10"/>
    <w:rsid w:val="00397F90"/>
    <w:rsid w:val="00397F91"/>
    <w:rsid w:val="00397FAE"/>
    <w:rsid w:val="00397FF1"/>
    <w:rsid w:val="003A053E"/>
    <w:rsid w:val="003A083E"/>
    <w:rsid w:val="003A08A0"/>
    <w:rsid w:val="003A0930"/>
    <w:rsid w:val="003A0D57"/>
    <w:rsid w:val="003A0D6E"/>
    <w:rsid w:val="003A0E37"/>
    <w:rsid w:val="003A24F5"/>
    <w:rsid w:val="003A2758"/>
    <w:rsid w:val="003A2A1E"/>
    <w:rsid w:val="003A2DE6"/>
    <w:rsid w:val="003A3037"/>
    <w:rsid w:val="003A33F4"/>
    <w:rsid w:val="003A35D5"/>
    <w:rsid w:val="003A370A"/>
    <w:rsid w:val="003A3770"/>
    <w:rsid w:val="003A37AD"/>
    <w:rsid w:val="003A37F0"/>
    <w:rsid w:val="003A395F"/>
    <w:rsid w:val="003A3AC7"/>
    <w:rsid w:val="003A3C16"/>
    <w:rsid w:val="003A3E74"/>
    <w:rsid w:val="003A4184"/>
    <w:rsid w:val="003A43CA"/>
    <w:rsid w:val="003A442E"/>
    <w:rsid w:val="003A4711"/>
    <w:rsid w:val="003A47B7"/>
    <w:rsid w:val="003A4858"/>
    <w:rsid w:val="003A4CCB"/>
    <w:rsid w:val="003A4D29"/>
    <w:rsid w:val="003A4DD5"/>
    <w:rsid w:val="003A501F"/>
    <w:rsid w:val="003A5271"/>
    <w:rsid w:val="003A52FF"/>
    <w:rsid w:val="003A5915"/>
    <w:rsid w:val="003A598A"/>
    <w:rsid w:val="003A5CAE"/>
    <w:rsid w:val="003A61CE"/>
    <w:rsid w:val="003A66F9"/>
    <w:rsid w:val="003A6736"/>
    <w:rsid w:val="003A681F"/>
    <w:rsid w:val="003A6E2E"/>
    <w:rsid w:val="003A7034"/>
    <w:rsid w:val="003A73E3"/>
    <w:rsid w:val="003A777E"/>
    <w:rsid w:val="003A7804"/>
    <w:rsid w:val="003A78A5"/>
    <w:rsid w:val="003A78E4"/>
    <w:rsid w:val="003A7CDD"/>
    <w:rsid w:val="003A7D63"/>
    <w:rsid w:val="003B06FE"/>
    <w:rsid w:val="003B0999"/>
    <w:rsid w:val="003B0B4E"/>
    <w:rsid w:val="003B0D68"/>
    <w:rsid w:val="003B0E8C"/>
    <w:rsid w:val="003B1160"/>
    <w:rsid w:val="003B12BB"/>
    <w:rsid w:val="003B15A6"/>
    <w:rsid w:val="003B170A"/>
    <w:rsid w:val="003B178B"/>
    <w:rsid w:val="003B1987"/>
    <w:rsid w:val="003B1FFF"/>
    <w:rsid w:val="003B2009"/>
    <w:rsid w:val="003B207E"/>
    <w:rsid w:val="003B20A1"/>
    <w:rsid w:val="003B227A"/>
    <w:rsid w:val="003B22FF"/>
    <w:rsid w:val="003B23E1"/>
    <w:rsid w:val="003B2406"/>
    <w:rsid w:val="003B295C"/>
    <w:rsid w:val="003B2B29"/>
    <w:rsid w:val="003B2D8F"/>
    <w:rsid w:val="003B2DE7"/>
    <w:rsid w:val="003B3A58"/>
    <w:rsid w:val="003B4500"/>
    <w:rsid w:val="003B45FA"/>
    <w:rsid w:val="003B472B"/>
    <w:rsid w:val="003B47C3"/>
    <w:rsid w:val="003B4B6F"/>
    <w:rsid w:val="003B4B8B"/>
    <w:rsid w:val="003B4BCD"/>
    <w:rsid w:val="003B4E8C"/>
    <w:rsid w:val="003B5499"/>
    <w:rsid w:val="003B57BF"/>
    <w:rsid w:val="003B59CC"/>
    <w:rsid w:val="003B5DDC"/>
    <w:rsid w:val="003B5E47"/>
    <w:rsid w:val="003B6150"/>
    <w:rsid w:val="003B649F"/>
    <w:rsid w:val="003B6A1D"/>
    <w:rsid w:val="003B6A6B"/>
    <w:rsid w:val="003B76EA"/>
    <w:rsid w:val="003B7871"/>
    <w:rsid w:val="003B79E7"/>
    <w:rsid w:val="003C0530"/>
    <w:rsid w:val="003C057B"/>
    <w:rsid w:val="003C05E0"/>
    <w:rsid w:val="003C072F"/>
    <w:rsid w:val="003C09AD"/>
    <w:rsid w:val="003C0D3D"/>
    <w:rsid w:val="003C0D96"/>
    <w:rsid w:val="003C1020"/>
    <w:rsid w:val="003C1033"/>
    <w:rsid w:val="003C1DA7"/>
    <w:rsid w:val="003C1F4E"/>
    <w:rsid w:val="003C2203"/>
    <w:rsid w:val="003C27F4"/>
    <w:rsid w:val="003C2877"/>
    <w:rsid w:val="003C2C70"/>
    <w:rsid w:val="003C2CA3"/>
    <w:rsid w:val="003C2CB7"/>
    <w:rsid w:val="003C2CD3"/>
    <w:rsid w:val="003C307F"/>
    <w:rsid w:val="003C30D7"/>
    <w:rsid w:val="003C3416"/>
    <w:rsid w:val="003C38A1"/>
    <w:rsid w:val="003C3AA9"/>
    <w:rsid w:val="003C3FEB"/>
    <w:rsid w:val="003C42E6"/>
    <w:rsid w:val="003C4601"/>
    <w:rsid w:val="003C484C"/>
    <w:rsid w:val="003C4873"/>
    <w:rsid w:val="003C4B98"/>
    <w:rsid w:val="003C4CCC"/>
    <w:rsid w:val="003C4CD3"/>
    <w:rsid w:val="003C50B0"/>
    <w:rsid w:val="003C53B8"/>
    <w:rsid w:val="003C5781"/>
    <w:rsid w:val="003C5B20"/>
    <w:rsid w:val="003C5DB2"/>
    <w:rsid w:val="003C5FD6"/>
    <w:rsid w:val="003C65D7"/>
    <w:rsid w:val="003C6913"/>
    <w:rsid w:val="003C6C47"/>
    <w:rsid w:val="003C6D73"/>
    <w:rsid w:val="003C6D87"/>
    <w:rsid w:val="003C6DAD"/>
    <w:rsid w:val="003C75CD"/>
    <w:rsid w:val="003C760A"/>
    <w:rsid w:val="003C763B"/>
    <w:rsid w:val="003C7758"/>
    <w:rsid w:val="003C7762"/>
    <w:rsid w:val="003C7C1F"/>
    <w:rsid w:val="003C7DA8"/>
    <w:rsid w:val="003D05E9"/>
    <w:rsid w:val="003D0C00"/>
    <w:rsid w:val="003D1158"/>
    <w:rsid w:val="003D1774"/>
    <w:rsid w:val="003D1AAC"/>
    <w:rsid w:val="003D2063"/>
    <w:rsid w:val="003D2132"/>
    <w:rsid w:val="003D2191"/>
    <w:rsid w:val="003D21A4"/>
    <w:rsid w:val="003D2229"/>
    <w:rsid w:val="003D2386"/>
    <w:rsid w:val="003D2468"/>
    <w:rsid w:val="003D2480"/>
    <w:rsid w:val="003D27C2"/>
    <w:rsid w:val="003D284D"/>
    <w:rsid w:val="003D2B66"/>
    <w:rsid w:val="003D2DE9"/>
    <w:rsid w:val="003D30E1"/>
    <w:rsid w:val="003D3690"/>
    <w:rsid w:val="003D369C"/>
    <w:rsid w:val="003D36AB"/>
    <w:rsid w:val="003D3726"/>
    <w:rsid w:val="003D386E"/>
    <w:rsid w:val="003D3D48"/>
    <w:rsid w:val="003D3DD0"/>
    <w:rsid w:val="003D3F45"/>
    <w:rsid w:val="003D4056"/>
    <w:rsid w:val="003D42FE"/>
    <w:rsid w:val="003D4305"/>
    <w:rsid w:val="003D47B0"/>
    <w:rsid w:val="003D48AE"/>
    <w:rsid w:val="003D49D7"/>
    <w:rsid w:val="003D4DD5"/>
    <w:rsid w:val="003D53D2"/>
    <w:rsid w:val="003D54C2"/>
    <w:rsid w:val="003D5CEC"/>
    <w:rsid w:val="003D6103"/>
    <w:rsid w:val="003D65C5"/>
    <w:rsid w:val="003D66BA"/>
    <w:rsid w:val="003D6D83"/>
    <w:rsid w:val="003D735B"/>
    <w:rsid w:val="003D76BC"/>
    <w:rsid w:val="003D7AA8"/>
    <w:rsid w:val="003D7BB1"/>
    <w:rsid w:val="003D7C38"/>
    <w:rsid w:val="003D7CB8"/>
    <w:rsid w:val="003D7D4A"/>
    <w:rsid w:val="003D7DBD"/>
    <w:rsid w:val="003E0306"/>
    <w:rsid w:val="003E06DE"/>
    <w:rsid w:val="003E0966"/>
    <w:rsid w:val="003E0AAC"/>
    <w:rsid w:val="003E0AD9"/>
    <w:rsid w:val="003E0B8C"/>
    <w:rsid w:val="003E0C16"/>
    <w:rsid w:val="003E1075"/>
    <w:rsid w:val="003E12F9"/>
    <w:rsid w:val="003E130F"/>
    <w:rsid w:val="003E150E"/>
    <w:rsid w:val="003E172F"/>
    <w:rsid w:val="003E1CB0"/>
    <w:rsid w:val="003E22A1"/>
    <w:rsid w:val="003E2469"/>
    <w:rsid w:val="003E2473"/>
    <w:rsid w:val="003E2BA1"/>
    <w:rsid w:val="003E348A"/>
    <w:rsid w:val="003E369C"/>
    <w:rsid w:val="003E38FE"/>
    <w:rsid w:val="003E3AF2"/>
    <w:rsid w:val="003E3BAA"/>
    <w:rsid w:val="003E3F44"/>
    <w:rsid w:val="003E4211"/>
    <w:rsid w:val="003E422A"/>
    <w:rsid w:val="003E43BE"/>
    <w:rsid w:val="003E4AD4"/>
    <w:rsid w:val="003E4C76"/>
    <w:rsid w:val="003E4D26"/>
    <w:rsid w:val="003E4FC4"/>
    <w:rsid w:val="003E5070"/>
    <w:rsid w:val="003E52D9"/>
    <w:rsid w:val="003E547D"/>
    <w:rsid w:val="003E5544"/>
    <w:rsid w:val="003E55AD"/>
    <w:rsid w:val="003E580E"/>
    <w:rsid w:val="003E5BAE"/>
    <w:rsid w:val="003E5D36"/>
    <w:rsid w:val="003E5D99"/>
    <w:rsid w:val="003E69EE"/>
    <w:rsid w:val="003E6BDD"/>
    <w:rsid w:val="003E6C6F"/>
    <w:rsid w:val="003E717A"/>
    <w:rsid w:val="003E71EF"/>
    <w:rsid w:val="003E726B"/>
    <w:rsid w:val="003E74F6"/>
    <w:rsid w:val="003E76DE"/>
    <w:rsid w:val="003E7722"/>
    <w:rsid w:val="003F0370"/>
    <w:rsid w:val="003F07D1"/>
    <w:rsid w:val="003F0B5E"/>
    <w:rsid w:val="003F0B90"/>
    <w:rsid w:val="003F0BAB"/>
    <w:rsid w:val="003F15DD"/>
    <w:rsid w:val="003F15F7"/>
    <w:rsid w:val="003F17D4"/>
    <w:rsid w:val="003F186A"/>
    <w:rsid w:val="003F1CC4"/>
    <w:rsid w:val="003F2371"/>
    <w:rsid w:val="003F288C"/>
    <w:rsid w:val="003F2CAC"/>
    <w:rsid w:val="003F2D20"/>
    <w:rsid w:val="003F343D"/>
    <w:rsid w:val="003F357A"/>
    <w:rsid w:val="003F369F"/>
    <w:rsid w:val="003F378C"/>
    <w:rsid w:val="003F3D3F"/>
    <w:rsid w:val="003F3D82"/>
    <w:rsid w:val="003F41CC"/>
    <w:rsid w:val="003F443C"/>
    <w:rsid w:val="003F4666"/>
    <w:rsid w:val="003F4734"/>
    <w:rsid w:val="003F49C8"/>
    <w:rsid w:val="003F4EBE"/>
    <w:rsid w:val="003F548B"/>
    <w:rsid w:val="003F5601"/>
    <w:rsid w:val="003F5777"/>
    <w:rsid w:val="003F6094"/>
    <w:rsid w:val="003F66A5"/>
    <w:rsid w:val="003F677C"/>
    <w:rsid w:val="003F687E"/>
    <w:rsid w:val="003F6F95"/>
    <w:rsid w:val="003F72B2"/>
    <w:rsid w:val="003F7965"/>
    <w:rsid w:val="003F7AF3"/>
    <w:rsid w:val="003F7AFB"/>
    <w:rsid w:val="003F7BAA"/>
    <w:rsid w:val="003F7C10"/>
    <w:rsid w:val="003F7DB6"/>
    <w:rsid w:val="0040027A"/>
    <w:rsid w:val="00400723"/>
    <w:rsid w:val="004008BF"/>
    <w:rsid w:val="00400A57"/>
    <w:rsid w:val="00401146"/>
    <w:rsid w:val="00401741"/>
    <w:rsid w:val="00401791"/>
    <w:rsid w:val="00401A36"/>
    <w:rsid w:val="00401E38"/>
    <w:rsid w:val="00401EE8"/>
    <w:rsid w:val="00402057"/>
    <w:rsid w:val="00402190"/>
    <w:rsid w:val="004023B1"/>
    <w:rsid w:val="00402B5D"/>
    <w:rsid w:val="0040353F"/>
    <w:rsid w:val="0040363A"/>
    <w:rsid w:val="0040375E"/>
    <w:rsid w:val="004038AD"/>
    <w:rsid w:val="0040398E"/>
    <w:rsid w:val="00403CE3"/>
    <w:rsid w:val="00403D73"/>
    <w:rsid w:val="00403FDA"/>
    <w:rsid w:val="00403FDC"/>
    <w:rsid w:val="00404033"/>
    <w:rsid w:val="004041CD"/>
    <w:rsid w:val="00404DB4"/>
    <w:rsid w:val="00404EB6"/>
    <w:rsid w:val="00404EEB"/>
    <w:rsid w:val="00405186"/>
    <w:rsid w:val="00405664"/>
    <w:rsid w:val="00405777"/>
    <w:rsid w:val="0040592A"/>
    <w:rsid w:val="004059ED"/>
    <w:rsid w:val="00405C43"/>
    <w:rsid w:val="00405E55"/>
    <w:rsid w:val="0040702C"/>
    <w:rsid w:val="00407A0E"/>
    <w:rsid w:val="00407C6B"/>
    <w:rsid w:val="00407F90"/>
    <w:rsid w:val="0041010B"/>
    <w:rsid w:val="00410285"/>
    <w:rsid w:val="00410381"/>
    <w:rsid w:val="00411275"/>
    <w:rsid w:val="0041148C"/>
    <w:rsid w:val="0041156C"/>
    <w:rsid w:val="00411718"/>
    <w:rsid w:val="004118D0"/>
    <w:rsid w:val="004118F7"/>
    <w:rsid w:val="00411B1C"/>
    <w:rsid w:val="00411E5C"/>
    <w:rsid w:val="00412485"/>
    <w:rsid w:val="00412862"/>
    <w:rsid w:val="00412B8C"/>
    <w:rsid w:val="00412C75"/>
    <w:rsid w:val="00412CAB"/>
    <w:rsid w:val="00412CC7"/>
    <w:rsid w:val="004130C9"/>
    <w:rsid w:val="00413262"/>
    <w:rsid w:val="00413502"/>
    <w:rsid w:val="00413545"/>
    <w:rsid w:val="00413651"/>
    <w:rsid w:val="00413B15"/>
    <w:rsid w:val="00413C0C"/>
    <w:rsid w:val="00413C21"/>
    <w:rsid w:val="00413D0C"/>
    <w:rsid w:val="00414068"/>
    <w:rsid w:val="0041437F"/>
    <w:rsid w:val="00414585"/>
    <w:rsid w:val="0041461D"/>
    <w:rsid w:val="00414946"/>
    <w:rsid w:val="00414A67"/>
    <w:rsid w:val="00414FC6"/>
    <w:rsid w:val="00415219"/>
    <w:rsid w:val="00415553"/>
    <w:rsid w:val="00415677"/>
    <w:rsid w:val="004156EE"/>
    <w:rsid w:val="00415842"/>
    <w:rsid w:val="0041596A"/>
    <w:rsid w:val="00415C28"/>
    <w:rsid w:val="00415D6F"/>
    <w:rsid w:val="004160DD"/>
    <w:rsid w:val="0041619C"/>
    <w:rsid w:val="004161BB"/>
    <w:rsid w:val="00416245"/>
    <w:rsid w:val="0041634C"/>
    <w:rsid w:val="00416673"/>
    <w:rsid w:val="004169B2"/>
    <w:rsid w:val="00416AAD"/>
    <w:rsid w:val="00417117"/>
    <w:rsid w:val="0041748D"/>
    <w:rsid w:val="00417670"/>
    <w:rsid w:val="004177EB"/>
    <w:rsid w:val="00417C89"/>
    <w:rsid w:val="00420131"/>
    <w:rsid w:val="00420594"/>
    <w:rsid w:val="004205E0"/>
    <w:rsid w:val="0042074C"/>
    <w:rsid w:val="00420896"/>
    <w:rsid w:val="00420A0E"/>
    <w:rsid w:val="00420D23"/>
    <w:rsid w:val="0042144E"/>
    <w:rsid w:val="00421580"/>
    <w:rsid w:val="004217B9"/>
    <w:rsid w:val="00421CBB"/>
    <w:rsid w:val="00421E23"/>
    <w:rsid w:val="00422285"/>
    <w:rsid w:val="0042239D"/>
    <w:rsid w:val="0042249D"/>
    <w:rsid w:val="004227B6"/>
    <w:rsid w:val="00423379"/>
    <w:rsid w:val="004233BF"/>
    <w:rsid w:val="0042343D"/>
    <w:rsid w:val="00423837"/>
    <w:rsid w:val="00423A0E"/>
    <w:rsid w:val="00423AFD"/>
    <w:rsid w:val="00424058"/>
    <w:rsid w:val="0042429F"/>
    <w:rsid w:val="00424B30"/>
    <w:rsid w:val="004254FB"/>
    <w:rsid w:val="00425624"/>
    <w:rsid w:val="00425ADB"/>
    <w:rsid w:val="00425D7A"/>
    <w:rsid w:val="00426138"/>
    <w:rsid w:val="0042661E"/>
    <w:rsid w:val="00426821"/>
    <w:rsid w:val="00426903"/>
    <w:rsid w:val="00426A4A"/>
    <w:rsid w:val="004270FC"/>
    <w:rsid w:val="00427152"/>
    <w:rsid w:val="004272EB"/>
    <w:rsid w:val="0042782A"/>
    <w:rsid w:val="00427A2B"/>
    <w:rsid w:val="0043001D"/>
    <w:rsid w:val="00430501"/>
    <w:rsid w:val="004305BC"/>
    <w:rsid w:val="00430679"/>
    <w:rsid w:val="00430782"/>
    <w:rsid w:val="00430D2E"/>
    <w:rsid w:val="0043114A"/>
    <w:rsid w:val="004313D4"/>
    <w:rsid w:val="004313DB"/>
    <w:rsid w:val="00431AE4"/>
    <w:rsid w:val="0043283F"/>
    <w:rsid w:val="004329EF"/>
    <w:rsid w:val="00432A7F"/>
    <w:rsid w:val="00432C74"/>
    <w:rsid w:val="00432E71"/>
    <w:rsid w:val="00433106"/>
    <w:rsid w:val="00433C77"/>
    <w:rsid w:val="00434005"/>
    <w:rsid w:val="004342CC"/>
    <w:rsid w:val="00434490"/>
    <w:rsid w:val="00434BF1"/>
    <w:rsid w:val="00434EE2"/>
    <w:rsid w:val="0043534C"/>
    <w:rsid w:val="004356B4"/>
    <w:rsid w:val="00435AD3"/>
    <w:rsid w:val="00435ADD"/>
    <w:rsid w:val="00435CC7"/>
    <w:rsid w:val="00435D37"/>
    <w:rsid w:val="00436276"/>
    <w:rsid w:val="0043648E"/>
    <w:rsid w:val="00436CCC"/>
    <w:rsid w:val="00436E7C"/>
    <w:rsid w:val="00436F51"/>
    <w:rsid w:val="00437B65"/>
    <w:rsid w:val="00437C3A"/>
    <w:rsid w:val="00440008"/>
    <w:rsid w:val="004407D8"/>
    <w:rsid w:val="0044081C"/>
    <w:rsid w:val="00440940"/>
    <w:rsid w:val="00440CC4"/>
    <w:rsid w:val="00440EF1"/>
    <w:rsid w:val="004410D7"/>
    <w:rsid w:val="0044128A"/>
    <w:rsid w:val="0044159E"/>
    <w:rsid w:val="00441A1E"/>
    <w:rsid w:val="00441C3A"/>
    <w:rsid w:val="00441EFD"/>
    <w:rsid w:val="00441F80"/>
    <w:rsid w:val="004420C2"/>
    <w:rsid w:val="004420E8"/>
    <w:rsid w:val="00442371"/>
    <w:rsid w:val="00442922"/>
    <w:rsid w:val="00442AB7"/>
    <w:rsid w:val="00443205"/>
    <w:rsid w:val="004435F3"/>
    <w:rsid w:val="004436DC"/>
    <w:rsid w:val="00443770"/>
    <w:rsid w:val="00443987"/>
    <w:rsid w:val="00443DD8"/>
    <w:rsid w:val="00444068"/>
    <w:rsid w:val="00444961"/>
    <w:rsid w:val="00444976"/>
    <w:rsid w:val="00444BA6"/>
    <w:rsid w:val="00444C40"/>
    <w:rsid w:val="00444CB0"/>
    <w:rsid w:val="00444FDB"/>
    <w:rsid w:val="004452AD"/>
    <w:rsid w:val="004455AC"/>
    <w:rsid w:val="00445CD6"/>
    <w:rsid w:val="00445E8F"/>
    <w:rsid w:val="00445FAF"/>
    <w:rsid w:val="004463EB"/>
    <w:rsid w:val="004464A0"/>
    <w:rsid w:val="004464C3"/>
    <w:rsid w:val="00446619"/>
    <w:rsid w:val="00446818"/>
    <w:rsid w:val="00446974"/>
    <w:rsid w:val="00446A33"/>
    <w:rsid w:val="00446A9C"/>
    <w:rsid w:val="00446AB3"/>
    <w:rsid w:val="00446CE5"/>
    <w:rsid w:val="00446CF3"/>
    <w:rsid w:val="00446EEF"/>
    <w:rsid w:val="00446FAC"/>
    <w:rsid w:val="0044727F"/>
    <w:rsid w:val="00447507"/>
    <w:rsid w:val="0044779A"/>
    <w:rsid w:val="00447B55"/>
    <w:rsid w:val="00447B71"/>
    <w:rsid w:val="00447E64"/>
    <w:rsid w:val="00450367"/>
    <w:rsid w:val="00450675"/>
    <w:rsid w:val="0045094C"/>
    <w:rsid w:val="00450F44"/>
    <w:rsid w:val="0045134D"/>
    <w:rsid w:val="0045149D"/>
    <w:rsid w:val="00451588"/>
    <w:rsid w:val="004515E6"/>
    <w:rsid w:val="00451853"/>
    <w:rsid w:val="00451990"/>
    <w:rsid w:val="004519DB"/>
    <w:rsid w:val="004519DF"/>
    <w:rsid w:val="00451B53"/>
    <w:rsid w:val="00451EDD"/>
    <w:rsid w:val="00451F04"/>
    <w:rsid w:val="00451F3D"/>
    <w:rsid w:val="00451FBE"/>
    <w:rsid w:val="0045225D"/>
    <w:rsid w:val="00452566"/>
    <w:rsid w:val="0045287D"/>
    <w:rsid w:val="00452945"/>
    <w:rsid w:val="004537A2"/>
    <w:rsid w:val="00453CD2"/>
    <w:rsid w:val="00453D3F"/>
    <w:rsid w:val="004546DE"/>
    <w:rsid w:val="00454D7E"/>
    <w:rsid w:val="004550AB"/>
    <w:rsid w:val="004550FA"/>
    <w:rsid w:val="0045536C"/>
    <w:rsid w:val="004553B9"/>
    <w:rsid w:val="004559E4"/>
    <w:rsid w:val="00455F3F"/>
    <w:rsid w:val="0045617D"/>
    <w:rsid w:val="00456512"/>
    <w:rsid w:val="004569DE"/>
    <w:rsid w:val="00456AD5"/>
    <w:rsid w:val="00456CE6"/>
    <w:rsid w:val="00456E3F"/>
    <w:rsid w:val="00457514"/>
    <w:rsid w:val="004575C8"/>
    <w:rsid w:val="00457667"/>
    <w:rsid w:val="004576A5"/>
    <w:rsid w:val="004577EB"/>
    <w:rsid w:val="00457975"/>
    <w:rsid w:val="00457A02"/>
    <w:rsid w:val="00457A3D"/>
    <w:rsid w:val="00457AF5"/>
    <w:rsid w:val="00457C76"/>
    <w:rsid w:val="00460018"/>
    <w:rsid w:val="00460098"/>
    <w:rsid w:val="00460522"/>
    <w:rsid w:val="00460574"/>
    <w:rsid w:val="00460900"/>
    <w:rsid w:val="00460A72"/>
    <w:rsid w:val="00460AA0"/>
    <w:rsid w:val="00460B9E"/>
    <w:rsid w:val="00460C51"/>
    <w:rsid w:val="00460DB6"/>
    <w:rsid w:val="00461134"/>
    <w:rsid w:val="00461205"/>
    <w:rsid w:val="0046152E"/>
    <w:rsid w:val="00461A0D"/>
    <w:rsid w:val="00461A9D"/>
    <w:rsid w:val="00461B33"/>
    <w:rsid w:val="00461B37"/>
    <w:rsid w:val="00461F53"/>
    <w:rsid w:val="00462282"/>
    <w:rsid w:val="004624A4"/>
    <w:rsid w:val="004624D8"/>
    <w:rsid w:val="00462AEE"/>
    <w:rsid w:val="00462FB1"/>
    <w:rsid w:val="0046306C"/>
    <w:rsid w:val="0046383C"/>
    <w:rsid w:val="00463ACD"/>
    <w:rsid w:val="00463BB5"/>
    <w:rsid w:val="00463CAB"/>
    <w:rsid w:val="00464020"/>
    <w:rsid w:val="00464199"/>
    <w:rsid w:val="00464248"/>
    <w:rsid w:val="004642F9"/>
    <w:rsid w:val="00464534"/>
    <w:rsid w:val="00464798"/>
    <w:rsid w:val="0046499B"/>
    <w:rsid w:val="00464A09"/>
    <w:rsid w:val="00464A19"/>
    <w:rsid w:val="00464B5F"/>
    <w:rsid w:val="00464BDC"/>
    <w:rsid w:val="00464CD8"/>
    <w:rsid w:val="00465176"/>
    <w:rsid w:val="004653D1"/>
    <w:rsid w:val="004653DC"/>
    <w:rsid w:val="00465B07"/>
    <w:rsid w:val="00465C0F"/>
    <w:rsid w:val="00465E70"/>
    <w:rsid w:val="00466022"/>
    <w:rsid w:val="00466032"/>
    <w:rsid w:val="00466128"/>
    <w:rsid w:val="004661DD"/>
    <w:rsid w:val="00466432"/>
    <w:rsid w:val="004669B0"/>
    <w:rsid w:val="00466A5B"/>
    <w:rsid w:val="004670A0"/>
    <w:rsid w:val="004671E6"/>
    <w:rsid w:val="004674B5"/>
    <w:rsid w:val="00467669"/>
    <w:rsid w:val="004677D4"/>
    <w:rsid w:val="00467835"/>
    <w:rsid w:val="00467A0B"/>
    <w:rsid w:val="00467CA2"/>
    <w:rsid w:val="00467FC0"/>
    <w:rsid w:val="004700D1"/>
    <w:rsid w:val="00470370"/>
    <w:rsid w:val="00471734"/>
    <w:rsid w:val="004717BF"/>
    <w:rsid w:val="004719D0"/>
    <w:rsid w:val="00471AF1"/>
    <w:rsid w:val="00471C54"/>
    <w:rsid w:val="0047248F"/>
    <w:rsid w:val="0047285E"/>
    <w:rsid w:val="00472ABE"/>
    <w:rsid w:val="00472AE4"/>
    <w:rsid w:val="00472C51"/>
    <w:rsid w:val="00472D05"/>
    <w:rsid w:val="00472D26"/>
    <w:rsid w:val="00473256"/>
    <w:rsid w:val="004732DE"/>
    <w:rsid w:val="00473598"/>
    <w:rsid w:val="004736A8"/>
    <w:rsid w:val="0047372F"/>
    <w:rsid w:val="004737F4"/>
    <w:rsid w:val="00473855"/>
    <w:rsid w:val="00473E9C"/>
    <w:rsid w:val="00474293"/>
    <w:rsid w:val="004742AD"/>
    <w:rsid w:val="00474582"/>
    <w:rsid w:val="004746AF"/>
    <w:rsid w:val="00474949"/>
    <w:rsid w:val="00474B2B"/>
    <w:rsid w:val="00474B36"/>
    <w:rsid w:val="00475212"/>
    <w:rsid w:val="004754C8"/>
    <w:rsid w:val="004755E7"/>
    <w:rsid w:val="00475668"/>
    <w:rsid w:val="004756F4"/>
    <w:rsid w:val="004759A5"/>
    <w:rsid w:val="00475B46"/>
    <w:rsid w:val="004762A3"/>
    <w:rsid w:val="004767DB"/>
    <w:rsid w:val="00476A4B"/>
    <w:rsid w:val="00476C36"/>
    <w:rsid w:val="00476F56"/>
    <w:rsid w:val="00477109"/>
    <w:rsid w:val="00477748"/>
    <w:rsid w:val="00477C1E"/>
    <w:rsid w:val="00477D72"/>
    <w:rsid w:val="00480182"/>
    <w:rsid w:val="00480219"/>
    <w:rsid w:val="0048027A"/>
    <w:rsid w:val="004804DA"/>
    <w:rsid w:val="00480CA2"/>
    <w:rsid w:val="00480CB2"/>
    <w:rsid w:val="00480E51"/>
    <w:rsid w:val="004810EB"/>
    <w:rsid w:val="00481164"/>
    <w:rsid w:val="004811A8"/>
    <w:rsid w:val="004813D3"/>
    <w:rsid w:val="0048159C"/>
    <w:rsid w:val="00481C20"/>
    <w:rsid w:val="00481FAD"/>
    <w:rsid w:val="0048207C"/>
    <w:rsid w:val="0048212D"/>
    <w:rsid w:val="0048213C"/>
    <w:rsid w:val="004822FE"/>
    <w:rsid w:val="0048238B"/>
    <w:rsid w:val="00482445"/>
    <w:rsid w:val="0048261A"/>
    <w:rsid w:val="00482669"/>
    <w:rsid w:val="004826E9"/>
    <w:rsid w:val="004828B0"/>
    <w:rsid w:val="00482D28"/>
    <w:rsid w:val="00483954"/>
    <w:rsid w:val="00483CE1"/>
    <w:rsid w:val="00483F88"/>
    <w:rsid w:val="00484106"/>
    <w:rsid w:val="00484F76"/>
    <w:rsid w:val="00485010"/>
    <w:rsid w:val="0048503F"/>
    <w:rsid w:val="00485129"/>
    <w:rsid w:val="00485224"/>
    <w:rsid w:val="0048584D"/>
    <w:rsid w:val="00485885"/>
    <w:rsid w:val="004858A6"/>
    <w:rsid w:val="00485AEB"/>
    <w:rsid w:val="004860AC"/>
    <w:rsid w:val="004861C7"/>
    <w:rsid w:val="004864AE"/>
    <w:rsid w:val="00486530"/>
    <w:rsid w:val="00486910"/>
    <w:rsid w:val="00486BED"/>
    <w:rsid w:val="00486C64"/>
    <w:rsid w:val="00486F35"/>
    <w:rsid w:val="00487523"/>
    <w:rsid w:val="00487C69"/>
    <w:rsid w:val="00487CBB"/>
    <w:rsid w:val="00487E5D"/>
    <w:rsid w:val="00487F27"/>
    <w:rsid w:val="00487FFB"/>
    <w:rsid w:val="0049000D"/>
    <w:rsid w:val="004904F0"/>
    <w:rsid w:val="004906F0"/>
    <w:rsid w:val="0049081F"/>
    <w:rsid w:val="00490A19"/>
    <w:rsid w:val="00490A1E"/>
    <w:rsid w:val="00490DC7"/>
    <w:rsid w:val="00490EC5"/>
    <w:rsid w:val="00491380"/>
    <w:rsid w:val="00491645"/>
    <w:rsid w:val="004919A6"/>
    <w:rsid w:val="00491C6D"/>
    <w:rsid w:val="00491E26"/>
    <w:rsid w:val="00492062"/>
    <w:rsid w:val="004922C5"/>
    <w:rsid w:val="00492BF1"/>
    <w:rsid w:val="00492C87"/>
    <w:rsid w:val="004934C3"/>
    <w:rsid w:val="00493754"/>
    <w:rsid w:val="004938AD"/>
    <w:rsid w:val="0049437F"/>
    <w:rsid w:val="00494576"/>
    <w:rsid w:val="0049488C"/>
    <w:rsid w:val="00494C79"/>
    <w:rsid w:val="004956B4"/>
    <w:rsid w:val="0049580C"/>
    <w:rsid w:val="004958E6"/>
    <w:rsid w:val="00495D91"/>
    <w:rsid w:val="00495F0D"/>
    <w:rsid w:val="00496044"/>
    <w:rsid w:val="0049616D"/>
    <w:rsid w:val="00496214"/>
    <w:rsid w:val="004962CE"/>
    <w:rsid w:val="00496F62"/>
    <w:rsid w:val="004973C9"/>
    <w:rsid w:val="004973D3"/>
    <w:rsid w:val="004975E1"/>
    <w:rsid w:val="00497644"/>
    <w:rsid w:val="004978A9"/>
    <w:rsid w:val="00497C96"/>
    <w:rsid w:val="004A050C"/>
    <w:rsid w:val="004A0590"/>
    <w:rsid w:val="004A0780"/>
    <w:rsid w:val="004A099A"/>
    <w:rsid w:val="004A0A84"/>
    <w:rsid w:val="004A10B3"/>
    <w:rsid w:val="004A180E"/>
    <w:rsid w:val="004A19D6"/>
    <w:rsid w:val="004A1A74"/>
    <w:rsid w:val="004A1AD6"/>
    <w:rsid w:val="004A1F9E"/>
    <w:rsid w:val="004A20DF"/>
    <w:rsid w:val="004A21CB"/>
    <w:rsid w:val="004A21D1"/>
    <w:rsid w:val="004A22D0"/>
    <w:rsid w:val="004A23B3"/>
    <w:rsid w:val="004A2941"/>
    <w:rsid w:val="004A2979"/>
    <w:rsid w:val="004A2ABA"/>
    <w:rsid w:val="004A34E7"/>
    <w:rsid w:val="004A3889"/>
    <w:rsid w:val="004A3AD7"/>
    <w:rsid w:val="004A3B59"/>
    <w:rsid w:val="004A3B8B"/>
    <w:rsid w:val="004A3BD6"/>
    <w:rsid w:val="004A3DCC"/>
    <w:rsid w:val="004A4287"/>
    <w:rsid w:val="004A46C1"/>
    <w:rsid w:val="004A4701"/>
    <w:rsid w:val="004A470E"/>
    <w:rsid w:val="004A474F"/>
    <w:rsid w:val="004A4A88"/>
    <w:rsid w:val="004A4D5E"/>
    <w:rsid w:val="004A4E63"/>
    <w:rsid w:val="004A525A"/>
    <w:rsid w:val="004A529E"/>
    <w:rsid w:val="004A53A1"/>
    <w:rsid w:val="004A54EF"/>
    <w:rsid w:val="004A57CC"/>
    <w:rsid w:val="004A5901"/>
    <w:rsid w:val="004A5976"/>
    <w:rsid w:val="004A5D66"/>
    <w:rsid w:val="004A5DE1"/>
    <w:rsid w:val="004A609A"/>
    <w:rsid w:val="004A620A"/>
    <w:rsid w:val="004A67A8"/>
    <w:rsid w:val="004A6A7D"/>
    <w:rsid w:val="004A6D50"/>
    <w:rsid w:val="004A71BA"/>
    <w:rsid w:val="004A74C4"/>
    <w:rsid w:val="004A7A45"/>
    <w:rsid w:val="004A7AF7"/>
    <w:rsid w:val="004A7B0B"/>
    <w:rsid w:val="004A7CFE"/>
    <w:rsid w:val="004A7FE4"/>
    <w:rsid w:val="004B036E"/>
    <w:rsid w:val="004B04C9"/>
    <w:rsid w:val="004B0601"/>
    <w:rsid w:val="004B08F6"/>
    <w:rsid w:val="004B0929"/>
    <w:rsid w:val="004B0978"/>
    <w:rsid w:val="004B0CC4"/>
    <w:rsid w:val="004B16FC"/>
    <w:rsid w:val="004B17CB"/>
    <w:rsid w:val="004B1E66"/>
    <w:rsid w:val="004B207B"/>
    <w:rsid w:val="004B219B"/>
    <w:rsid w:val="004B224D"/>
    <w:rsid w:val="004B2332"/>
    <w:rsid w:val="004B251E"/>
    <w:rsid w:val="004B2624"/>
    <w:rsid w:val="004B2665"/>
    <w:rsid w:val="004B26F1"/>
    <w:rsid w:val="004B2DDC"/>
    <w:rsid w:val="004B2E2E"/>
    <w:rsid w:val="004B2E65"/>
    <w:rsid w:val="004B3153"/>
    <w:rsid w:val="004B3156"/>
    <w:rsid w:val="004B318A"/>
    <w:rsid w:val="004B3232"/>
    <w:rsid w:val="004B340D"/>
    <w:rsid w:val="004B37B9"/>
    <w:rsid w:val="004B3903"/>
    <w:rsid w:val="004B3A12"/>
    <w:rsid w:val="004B3A38"/>
    <w:rsid w:val="004B4056"/>
    <w:rsid w:val="004B417D"/>
    <w:rsid w:val="004B439F"/>
    <w:rsid w:val="004B4836"/>
    <w:rsid w:val="004B4AFF"/>
    <w:rsid w:val="004B4B23"/>
    <w:rsid w:val="004B4B73"/>
    <w:rsid w:val="004B5291"/>
    <w:rsid w:val="004B5303"/>
    <w:rsid w:val="004B56C4"/>
    <w:rsid w:val="004B591B"/>
    <w:rsid w:val="004B5A7C"/>
    <w:rsid w:val="004B5E5D"/>
    <w:rsid w:val="004B6263"/>
    <w:rsid w:val="004B62C8"/>
    <w:rsid w:val="004B6344"/>
    <w:rsid w:val="004B6379"/>
    <w:rsid w:val="004B654B"/>
    <w:rsid w:val="004B65E7"/>
    <w:rsid w:val="004B70EE"/>
    <w:rsid w:val="004B73DF"/>
    <w:rsid w:val="004B7513"/>
    <w:rsid w:val="004B7A91"/>
    <w:rsid w:val="004B7B4D"/>
    <w:rsid w:val="004B7CBC"/>
    <w:rsid w:val="004B7CE6"/>
    <w:rsid w:val="004C0205"/>
    <w:rsid w:val="004C02A4"/>
    <w:rsid w:val="004C035B"/>
    <w:rsid w:val="004C0422"/>
    <w:rsid w:val="004C0F5F"/>
    <w:rsid w:val="004C1445"/>
    <w:rsid w:val="004C145A"/>
    <w:rsid w:val="004C1460"/>
    <w:rsid w:val="004C1584"/>
    <w:rsid w:val="004C1763"/>
    <w:rsid w:val="004C185A"/>
    <w:rsid w:val="004C1874"/>
    <w:rsid w:val="004C1B4D"/>
    <w:rsid w:val="004C1D5A"/>
    <w:rsid w:val="004C1D81"/>
    <w:rsid w:val="004C1EC8"/>
    <w:rsid w:val="004C1FAF"/>
    <w:rsid w:val="004C2089"/>
    <w:rsid w:val="004C20AD"/>
    <w:rsid w:val="004C2284"/>
    <w:rsid w:val="004C2698"/>
    <w:rsid w:val="004C2B8B"/>
    <w:rsid w:val="004C2D56"/>
    <w:rsid w:val="004C316D"/>
    <w:rsid w:val="004C3310"/>
    <w:rsid w:val="004C3A24"/>
    <w:rsid w:val="004C3E0B"/>
    <w:rsid w:val="004C3EE2"/>
    <w:rsid w:val="004C43F0"/>
    <w:rsid w:val="004C4A20"/>
    <w:rsid w:val="004C4BAA"/>
    <w:rsid w:val="004C4C36"/>
    <w:rsid w:val="004C548F"/>
    <w:rsid w:val="004C5A0B"/>
    <w:rsid w:val="004C5B12"/>
    <w:rsid w:val="004C5B3F"/>
    <w:rsid w:val="004C645B"/>
    <w:rsid w:val="004C64DB"/>
    <w:rsid w:val="004C69EE"/>
    <w:rsid w:val="004C69F4"/>
    <w:rsid w:val="004C6CA4"/>
    <w:rsid w:val="004C6CF7"/>
    <w:rsid w:val="004C6F8B"/>
    <w:rsid w:val="004C7363"/>
    <w:rsid w:val="004C76CE"/>
    <w:rsid w:val="004D000D"/>
    <w:rsid w:val="004D0359"/>
    <w:rsid w:val="004D0502"/>
    <w:rsid w:val="004D0646"/>
    <w:rsid w:val="004D0ACC"/>
    <w:rsid w:val="004D0DD2"/>
    <w:rsid w:val="004D15CD"/>
    <w:rsid w:val="004D17EA"/>
    <w:rsid w:val="004D183E"/>
    <w:rsid w:val="004D18DC"/>
    <w:rsid w:val="004D1B31"/>
    <w:rsid w:val="004D1F61"/>
    <w:rsid w:val="004D2286"/>
    <w:rsid w:val="004D278A"/>
    <w:rsid w:val="004D2AC8"/>
    <w:rsid w:val="004D2DF9"/>
    <w:rsid w:val="004D2F0B"/>
    <w:rsid w:val="004D3020"/>
    <w:rsid w:val="004D306A"/>
    <w:rsid w:val="004D3116"/>
    <w:rsid w:val="004D3B30"/>
    <w:rsid w:val="004D3FCF"/>
    <w:rsid w:val="004D4163"/>
    <w:rsid w:val="004D4296"/>
    <w:rsid w:val="004D4692"/>
    <w:rsid w:val="004D4A2C"/>
    <w:rsid w:val="004D4C72"/>
    <w:rsid w:val="004D4FA0"/>
    <w:rsid w:val="004D5000"/>
    <w:rsid w:val="004D5169"/>
    <w:rsid w:val="004D516B"/>
    <w:rsid w:val="004D5757"/>
    <w:rsid w:val="004D593C"/>
    <w:rsid w:val="004D5CCB"/>
    <w:rsid w:val="004D5EA5"/>
    <w:rsid w:val="004D641D"/>
    <w:rsid w:val="004D64D7"/>
    <w:rsid w:val="004D66B7"/>
    <w:rsid w:val="004D6B48"/>
    <w:rsid w:val="004D6F95"/>
    <w:rsid w:val="004D70CA"/>
    <w:rsid w:val="004D71A8"/>
    <w:rsid w:val="004D73CF"/>
    <w:rsid w:val="004D7BBE"/>
    <w:rsid w:val="004D7EE7"/>
    <w:rsid w:val="004D7FAD"/>
    <w:rsid w:val="004E01F4"/>
    <w:rsid w:val="004E0275"/>
    <w:rsid w:val="004E03DC"/>
    <w:rsid w:val="004E06AC"/>
    <w:rsid w:val="004E099E"/>
    <w:rsid w:val="004E0B95"/>
    <w:rsid w:val="004E0D88"/>
    <w:rsid w:val="004E0E5E"/>
    <w:rsid w:val="004E1208"/>
    <w:rsid w:val="004E1229"/>
    <w:rsid w:val="004E14C0"/>
    <w:rsid w:val="004E16B7"/>
    <w:rsid w:val="004E17DD"/>
    <w:rsid w:val="004E1967"/>
    <w:rsid w:val="004E1E0B"/>
    <w:rsid w:val="004E1EA6"/>
    <w:rsid w:val="004E1EE7"/>
    <w:rsid w:val="004E2053"/>
    <w:rsid w:val="004E2080"/>
    <w:rsid w:val="004E24DC"/>
    <w:rsid w:val="004E25E2"/>
    <w:rsid w:val="004E27FA"/>
    <w:rsid w:val="004E2A21"/>
    <w:rsid w:val="004E2B1E"/>
    <w:rsid w:val="004E2B9D"/>
    <w:rsid w:val="004E3128"/>
    <w:rsid w:val="004E3515"/>
    <w:rsid w:val="004E35B3"/>
    <w:rsid w:val="004E35FA"/>
    <w:rsid w:val="004E3854"/>
    <w:rsid w:val="004E392F"/>
    <w:rsid w:val="004E3D6A"/>
    <w:rsid w:val="004E3F29"/>
    <w:rsid w:val="004E4019"/>
    <w:rsid w:val="004E4143"/>
    <w:rsid w:val="004E4188"/>
    <w:rsid w:val="004E4291"/>
    <w:rsid w:val="004E42F8"/>
    <w:rsid w:val="004E4840"/>
    <w:rsid w:val="004E497B"/>
    <w:rsid w:val="004E4A90"/>
    <w:rsid w:val="004E4AE8"/>
    <w:rsid w:val="004E4B3B"/>
    <w:rsid w:val="004E4D80"/>
    <w:rsid w:val="004E4DBB"/>
    <w:rsid w:val="004E4E42"/>
    <w:rsid w:val="004E50FF"/>
    <w:rsid w:val="004E5164"/>
    <w:rsid w:val="004E537D"/>
    <w:rsid w:val="004E5950"/>
    <w:rsid w:val="004E59D1"/>
    <w:rsid w:val="004E5C4D"/>
    <w:rsid w:val="004E6088"/>
    <w:rsid w:val="004E6156"/>
    <w:rsid w:val="004E6276"/>
    <w:rsid w:val="004E62DC"/>
    <w:rsid w:val="004E68C1"/>
    <w:rsid w:val="004E69E1"/>
    <w:rsid w:val="004E6C0C"/>
    <w:rsid w:val="004E700F"/>
    <w:rsid w:val="004E70CF"/>
    <w:rsid w:val="004E70D0"/>
    <w:rsid w:val="004E713F"/>
    <w:rsid w:val="004E722A"/>
    <w:rsid w:val="004E7474"/>
    <w:rsid w:val="004E779A"/>
    <w:rsid w:val="004E785E"/>
    <w:rsid w:val="004E7CE7"/>
    <w:rsid w:val="004E7FD2"/>
    <w:rsid w:val="004F008C"/>
    <w:rsid w:val="004F011E"/>
    <w:rsid w:val="004F088E"/>
    <w:rsid w:val="004F098B"/>
    <w:rsid w:val="004F09EE"/>
    <w:rsid w:val="004F0AAC"/>
    <w:rsid w:val="004F0CC7"/>
    <w:rsid w:val="004F11B3"/>
    <w:rsid w:val="004F135B"/>
    <w:rsid w:val="004F137C"/>
    <w:rsid w:val="004F14A5"/>
    <w:rsid w:val="004F180D"/>
    <w:rsid w:val="004F1825"/>
    <w:rsid w:val="004F1DC6"/>
    <w:rsid w:val="004F1DC8"/>
    <w:rsid w:val="004F1E2D"/>
    <w:rsid w:val="004F2121"/>
    <w:rsid w:val="004F2354"/>
    <w:rsid w:val="004F23A9"/>
    <w:rsid w:val="004F23B7"/>
    <w:rsid w:val="004F244C"/>
    <w:rsid w:val="004F249E"/>
    <w:rsid w:val="004F26F9"/>
    <w:rsid w:val="004F2A9B"/>
    <w:rsid w:val="004F2B8D"/>
    <w:rsid w:val="004F2B92"/>
    <w:rsid w:val="004F2C03"/>
    <w:rsid w:val="004F2E31"/>
    <w:rsid w:val="004F2FCC"/>
    <w:rsid w:val="004F3398"/>
    <w:rsid w:val="004F353E"/>
    <w:rsid w:val="004F397E"/>
    <w:rsid w:val="004F3A98"/>
    <w:rsid w:val="004F3CE1"/>
    <w:rsid w:val="004F408C"/>
    <w:rsid w:val="004F424A"/>
    <w:rsid w:val="004F4656"/>
    <w:rsid w:val="004F47B8"/>
    <w:rsid w:val="004F4D16"/>
    <w:rsid w:val="004F4DD4"/>
    <w:rsid w:val="004F4E0A"/>
    <w:rsid w:val="004F520D"/>
    <w:rsid w:val="004F529E"/>
    <w:rsid w:val="004F542C"/>
    <w:rsid w:val="004F5895"/>
    <w:rsid w:val="004F5BF8"/>
    <w:rsid w:val="004F60B2"/>
    <w:rsid w:val="004F631D"/>
    <w:rsid w:val="004F645C"/>
    <w:rsid w:val="004F6634"/>
    <w:rsid w:val="004F678F"/>
    <w:rsid w:val="004F67EE"/>
    <w:rsid w:val="004F69E1"/>
    <w:rsid w:val="004F6A78"/>
    <w:rsid w:val="004F6A90"/>
    <w:rsid w:val="004F6CBF"/>
    <w:rsid w:val="004F6F99"/>
    <w:rsid w:val="004F70C8"/>
    <w:rsid w:val="004F70DD"/>
    <w:rsid w:val="004F71AF"/>
    <w:rsid w:val="004F7932"/>
    <w:rsid w:val="004F79B4"/>
    <w:rsid w:val="004F7F20"/>
    <w:rsid w:val="00500471"/>
    <w:rsid w:val="005004B8"/>
    <w:rsid w:val="005004BB"/>
    <w:rsid w:val="005006C5"/>
    <w:rsid w:val="00500865"/>
    <w:rsid w:val="00500874"/>
    <w:rsid w:val="005008A7"/>
    <w:rsid w:val="005009D8"/>
    <w:rsid w:val="00500C53"/>
    <w:rsid w:val="00500CA2"/>
    <w:rsid w:val="0050136E"/>
    <w:rsid w:val="005013B4"/>
    <w:rsid w:val="00501410"/>
    <w:rsid w:val="005014CD"/>
    <w:rsid w:val="0050151E"/>
    <w:rsid w:val="00501962"/>
    <w:rsid w:val="00501F93"/>
    <w:rsid w:val="00502897"/>
    <w:rsid w:val="00502986"/>
    <w:rsid w:val="00503124"/>
    <w:rsid w:val="00503310"/>
    <w:rsid w:val="00503476"/>
    <w:rsid w:val="00503499"/>
    <w:rsid w:val="00503602"/>
    <w:rsid w:val="00503610"/>
    <w:rsid w:val="005036A2"/>
    <w:rsid w:val="00503C4D"/>
    <w:rsid w:val="00503D6C"/>
    <w:rsid w:val="00503F1B"/>
    <w:rsid w:val="00504007"/>
    <w:rsid w:val="00504601"/>
    <w:rsid w:val="0050481E"/>
    <w:rsid w:val="00504B1B"/>
    <w:rsid w:val="00504C24"/>
    <w:rsid w:val="00504D8B"/>
    <w:rsid w:val="00505249"/>
    <w:rsid w:val="0050549A"/>
    <w:rsid w:val="005054CE"/>
    <w:rsid w:val="005055F1"/>
    <w:rsid w:val="00505645"/>
    <w:rsid w:val="00505C40"/>
    <w:rsid w:val="00505EB6"/>
    <w:rsid w:val="0050638C"/>
    <w:rsid w:val="005063DD"/>
    <w:rsid w:val="005064A2"/>
    <w:rsid w:val="005065A9"/>
    <w:rsid w:val="00506601"/>
    <w:rsid w:val="00506D3A"/>
    <w:rsid w:val="00506E1E"/>
    <w:rsid w:val="00507018"/>
    <w:rsid w:val="005071FB"/>
    <w:rsid w:val="00507217"/>
    <w:rsid w:val="005073EB"/>
    <w:rsid w:val="0050740E"/>
    <w:rsid w:val="00507430"/>
    <w:rsid w:val="00507F6D"/>
    <w:rsid w:val="00510104"/>
    <w:rsid w:val="00510760"/>
    <w:rsid w:val="005107AA"/>
    <w:rsid w:val="005108E3"/>
    <w:rsid w:val="00510A06"/>
    <w:rsid w:val="00510CBB"/>
    <w:rsid w:val="00510F0B"/>
    <w:rsid w:val="005113A2"/>
    <w:rsid w:val="005114CE"/>
    <w:rsid w:val="005114DB"/>
    <w:rsid w:val="005116F8"/>
    <w:rsid w:val="00511AE3"/>
    <w:rsid w:val="00511C8E"/>
    <w:rsid w:val="00511F8C"/>
    <w:rsid w:val="005125CE"/>
    <w:rsid w:val="00512EDD"/>
    <w:rsid w:val="00513305"/>
    <w:rsid w:val="0051350F"/>
    <w:rsid w:val="005136DF"/>
    <w:rsid w:val="00513EE9"/>
    <w:rsid w:val="00513F49"/>
    <w:rsid w:val="00514145"/>
    <w:rsid w:val="005141D8"/>
    <w:rsid w:val="00514776"/>
    <w:rsid w:val="00514840"/>
    <w:rsid w:val="00514AD9"/>
    <w:rsid w:val="00514B4D"/>
    <w:rsid w:val="00514C2E"/>
    <w:rsid w:val="00514FAC"/>
    <w:rsid w:val="00515434"/>
    <w:rsid w:val="0051571E"/>
    <w:rsid w:val="0051588B"/>
    <w:rsid w:val="00515E6B"/>
    <w:rsid w:val="00516B35"/>
    <w:rsid w:val="00516D56"/>
    <w:rsid w:val="00516EC9"/>
    <w:rsid w:val="00516F81"/>
    <w:rsid w:val="00516FA0"/>
    <w:rsid w:val="0051721E"/>
    <w:rsid w:val="005173D1"/>
    <w:rsid w:val="00517455"/>
    <w:rsid w:val="00517501"/>
    <w:rsid w:val="00517925"/>
    <w:rsid w:val="00520300"/>
    <w:rsid w:val="00520466"/>
    <w:rsid w:val="0052060F"/>
    <w:rsid w:val="00520826"/>
    <w:rsid w:val="0052094D"/>
    <w:rsid w:val="00520EE1"/>
    <w:rsid w:val="00520FF5"/>
    <w:rsid w:val="0052102E"/>
    <w:rsid w:val="00521812"/>
    <w:rsid w:val="005218E9"/>
    <w:rsid w:val="0052205D"/>
    <w:rsid w:val="00522278"/>
    <w:rsid w:val="0052252A"/>
    <w:rsid w:val="0052276A"/>
    <w:rsid w:val="00522AF6"/>
    <w:rsid w:val="00522C35"/>
    <w:rsid w:val="00522CAC"/>
    <w:rsid w:val="00522FA9"/>
    <w:rsid w:val="00523260"/>
    <w:rsid w:val="00523605"/>
    <w:rsid w:val="00523C79"/>
    <w:rsid w:val="00523FA6"/>
    <w:rsid w:val="005240DD"/>
    <w:rsid w:val="0052416E"/>
    <w:rsid w:val="005247E7"/>
    <w:rsid w:val="0052484D"/>
    <w:rsid w:val="00524957"/>
    <w:rsid w:val="00524D22"/>
    <w:rsid w:val="00524E8D"/>
    <w:rsid w:val="005251A3"/>
    <w:rsid w:val="005253F4"/>
    <w:rsid w:val="005253F6"/>
    <w:rsid w:val="0052544C"/>
    <w:rsid w:val="0052555D"/>
    <w:rsid w:val="00525641"/>
    <w:rsid w:val="00525B02"/>
    <w:rsid w:val="00525C07"/>
    <w:rsid w:val="00525E5B"/>
    <w:rsid w:val="00526536"/>
    <w:rsid w:val="00526DCB"/>
    <w:rsid w:val="00526EBA"/>
    <w:rsid w:val="00526FC1"/>
    <w:rsid w:val="00527103"/>
    <w:rsid w:val="0052741D"/>
    <w:rsid w:val="0052752D"/>
    <w:rsid w:val="00527626"/>
    <w:rsid w:val="00527770"/>
    <w:rsid w:val="0052796E"/>
    <w:rsid w:val="00527CC7"/>
    <w:rsid w:val="00527E27"/>
    <w:rsid w:val="00530291"/>
    <w:rsid w:val="00530413"/>
    <w:rsid w:val="00530AF4"/>
    <w:rsid w:val="00530D27"/>
    <w:rsid w:val="00530E81"/>
    <w:rsid w:val="00530F2F"/>
    <w:rsid w:val="00530FBA"/>
    <w:rsid w:val="005310CA"/>
    <w:rsid w:val="00531129"/>
    <w:rsid w:val="005315C6"/>
    <w:rsid w:val="00531610"/>
    <w:rsid w:val="00531A16"/>
    <w:rsid w:val="00531E53"/>
    <w:rsid w:val="00532070"/>
    <w:rsid w:val="00532072"/>
    <w:rsid w:val="005320EF"/>
    <w:rsid w:val="0053248F"/>
    <w:rsid w:val="0053264D"/>
    <w:rsid w:val="005328BE"/>
    <w:rsid w:val="005329C5"/>
    <w:rsid w:val="0053393F"/>
    <w:rsid w:val="00533A13"/>
    <w:rsid w:val="00533A5A"/>
    <w:rsid w:val="00533CF2"/>
    <w:rsid w:val="00533E54"/>
    <w:rsid w:val="00533FBE"/>
    <w:rsid w:val="0053424E"/>
    <w:rsid w:val="0053427D"/>
    <w:rsid w:val="005346CE"/>
    <w:rsid w:val="005348C1"/>
    <w:rsid w:val="005350AE"/>
    <w:rsid w:val="00535449"/>
    <w:rsid w:val="005356E4"/>
    <w:rsid w:val="0053591A"/>
    <w:rsid w:val="00535BF9"/>
    <w:rsid w:val="00535C65"/>
    <w:rsid w:val="00535DE1"/>
    <w:rsid w:val="00535F6E"/>
    <w:rsid w:val="005363FE"/>
    <w:rsid w:val="0053640B"/>
    <w:rsid w:val="005366FE"/>
    <w:rsid w:val="00536785"/>
    <w:rsid w:val="00536E87"/>
    <w:rsid w:val="00536F7F"/>
    <w:rsid w:val="005370BF"/>
    <w:rsid w:val="0053729A"/>
    <w:rsid w:val="00537877"/>
    <w:rsid w:val="005378A8"/>
    <w:rsid w:val="005378E1"/>
    <w:rsid w:val="00537B8E"/>
    <w:rsid w:val="00537F5F"/>
    <w:rsid w:val="00540051"/>
    <w:rsid w:val="005401BB"/>
    <w:rsid w:val="00540E0B"/>
    <w:rsid w:val="00541046"/>
    <w:rsid w:val="0054106F"/>
    <w:rsid w:val="0054124A"/>
    <w:rsid w:val="00541553"/>
    <w:rsid w:val="00541732"/>
    <w:rsid w:val="005418D5"/>
    <w:rsid w:val="0054192E"/>
    <w:rsid w:val="00541A01"/>
    <w:rsid w:val="00541E00"/>
    <w:rsid w:val="005422EE"/>
    <w:rsid w:val="005424D5"/>
    <w:rsid w:val="00542D24"/>
    <w:rsid w:val="005436BD"/>
    <w:rsid w:val="00543A97"/>
    <w:rsid w:val="00543AE5"/>
    <w:rsid w:val="00543DC7"/>
    <w:rsid w:val="00543F02"/>
    <w:rsid w:val="00544088"/>
    <w:rsid w:val="005440E2"/>
    <w:rsid w:val="00544727"/>
    <w:rsid w:val="005448F8"/>
    <w:rsid w:val="00544B82"/>
    <w:rsid w:val="0054518C"/>
    <w:rsid w:val="0054536F"/>
    <w:rsid w:val="0054563D"/>
    <w:rsid w:val="00545670"/>
    <w:rsid w:val="00545A4D"/>
    <w:rsid w:val="00545A7F"/>
    <w:rsid w:val="00545B2C"/>
    <w:rsid w:val="00545E2C"/>
    <w:rsid w:val="00545EF3"/>
    <w:rsid w:val="00545F65"/>
    <w:rsid w:val="005467CA"/>
    <w:rsid w:val="00546D7E"/>
    <w:rsid w:val="00546F31"/>
    <w:rsid w:val="005474B9"/>
    <w:rsid w:val="005475A3"/>
    <w:rsid w:val="00547B38"/>
    <w:rsid w:val="00547C3B"/>
    <w:rsid w:val="00547ED5"/>
    <w:rsid w:val="005501D7"/>
    <w:rsid w:val="005502CD"/>
    <w:rsid w:val="005502EE"/>
    <w:rsid w:val="00550304"/>
    <w:rsid w:val="00550441"/>
    <w:rsid w:val="00550960"/>
    <w:rsid w:val="005509C8"/>
    <w:rsid w:val="00550AD0"/>
    <w:rsid w:val="005512ED"/>
    <w:rsid w:val="00551405"/>
    <w:rsid w:val="00551591"/>
    <w:rsid w:val="005515F2"/>
    <w:rsid w:val="0055189D"/>
    <w:rsid w:val="00551979"/>
    <w:rsid w:val="00551FBF"/>
    <w:rsid w:val="00552056"/>
    <w:rsid w:val="00552183"/>
    <w:rsid w:val="00552241"/>
    <w:rsid w:val="005525CA"/>
    <w:rsid w:val="0055288C"/>
    <w:rsid w:val="00552BBA"/>
    <w:rsid w:val="00552C8F"/>
    <w:rsid w:val="00552D86"/>
    <w:rsid w:val="00553242"/>
    <w:rsid w:val="00553271"/>
    <w:rsid w:val="0055329F"/>
    <w:rsid w:val="0055343A"/>
    <w:rsid w:val="00553C28"/>
    <w:rsid w:val="00553D54"/>
    <w:rsid w:val="00553DAA"/>
    <w:rsid w:val="00553DF1"/>
    <w:rsid w:val="00554162"/>
    <w:rsid w:val="00554258"/>
    <w:rsid w:val="00554964"/>
    <w:rsid w:val="00554C9D"/>
    <w:rsid w:val="00555787"/>
    <w:rsid w:val="005557A0"/>
    <w:rsid w:val="00555B39"/>
    <w:rsid w:val="00555FA8"/>
    <w:rsid w:val="0055616C"/>
    <w:rsid w:val="00556899"/>
    <w:rsid w:val="005568FA"/>
    <w:rsid w:val="0055726C"/>
    <w:rsid w:val="005572E3"/>
    <w:rsid w:val="0055796E"/>
    <w:rsid w:val="0056037B"/>
    <w:rsid w:val="0056053A"/>
    <w:rsid w:val="005606C8"/>
    <w:rsid w:val="005609A2"/>
    <w:rsid w:val="00560C20"/>
    <w:rsid w:val="00560D2A"/>
    <w:rsid w:val="00560D74"/>
    <w:rsid w:val="00560F6A"/>
    <w:rsid w:val="005610E5"/>
    <w:rsid w:val="00561444"/>
    <w:rsid w:val="00561886"/>
    <w:rsid w:val="00561D52"/>
    <w:rsid w:val="00561FA4"/>
    <w:rsid w:val="00561FB9"/>
    <w:rsid w:val="005621C3"/>
    <w:rsid w:val="005622D0"/>
    <w:rsid w:val="0056237A"/>
    <w:rsid w:val="00562558"/>
    <w:rsid w:val="0056276B"/>
    <w:rsid w:val="0056297D"/>
    <w:rsid w:val="00562CCF"/>
    <w:rsid w:val="005632A9"/>
    <w:rsid w:val="005632DE"/>
    <w:rsid w:val="0056357D"/>
    <w:rsid w:val="00563582"/>
    <w:rsid w:val="00563730"/>
    <w:rsid w:val="00563748"/>
    <w:rsid w:val="0056392D"/>
    <w:rsid w:val="00563C58"/>
    <w:rsid w:val="00564097"/>
    <w:rsid w:val="00564315"/>
    <w:rsid w:val="00564341"/>
    <w:rsid w:val="005646A4"/>
    <w:rsid w:val="00564836"/>
    <w:rsid w:val="005648CC"/>
    <w:rsid w:val="00564903"/>
    <w:rsid w:val="00564C31"/>
    <w:rsid w:val="00564C66"/>
    <w:rsid w:val="00564CA1"/>
    <w:rsid w:val="00564F6B"/>
    <w:rsid w:val="00564F8B"/>
    <w:rsid w:val="00565395"/>
    <w:rsid w:val="00565CD8"/>
    <w:rsid w:val="00565FEA"/>
    <w:rsid w:val="00566007"/>
    <w:rsid w:val="00566B97"/>
    <w:rsid w:val="00566CB7"/>
    <w:rsid w:val="0056769F"/>
    <w:rsid w:val="00567C3B"/>
    <w:rsid w:val="00567DA3"/>
    <w:rsid w:val="00567EA8"/>
    <w:rsid w:val="00567F03"/>
    <w:rsid w:val="0057058C"/>
    <w:rsid w:val="0057083C"/>
    <w:rsid w:val="00570AEE"/>
    <w:rsid w:val="005713B6"/>
    <w:rsid w:val="005713DA"/>
    <w:rsid w:val="0057197E"/>
    <w:rsid w:val="005719B9"/>
    <w:rsid w:val="00571B4F"/>
    <w:rsid w:val="00571B80"/>
    <w:rsid w:val="00571CBF"/>
    <w:rsid w:val="00571CC9"/>
    <w:rsid w:val="00571DE6"/>
    <w:rsid w:val="0057249F"/>
    <w:rsid w:val="0057264D"/>
    <w:rsid w:val="00572660"/>
    <w:rsid w:val="00572712"/>
    <w:rsid w:val="0057289F"/>
    <w:rsid w:val="00572935"/>
    <w:rsid w:val="00572A4A"/>
    <w:rsid w:val="00572A93"/>
    <w:rsid w:val="00572AE5"/>
    <w:rsid w:val="00572D7B"/>
    <w:rsid w:val="00573546"/>
    <w:rsid w:val="00573A71"/>
    <w:rsid w:val="00573E6B"/>
    <w:rsid w:val="00573ED6"/>
    <w:rsid w:val="005744D3"/>
    <w:rsid w:val="00574518"/>
    <w:rsid w:val="0057463D"/>
    <w:rsid w:val="00574676"/>
    <w:rsid w:val="005747E9"/>
    <w:rsid w:val="00574B6B"/>
    <w:rsid w:val="00575341"/>
    <w:rsid w:val="0057542D"/>
    <w:rsid w:val="00575476"/>
    <w:rsid w:val="005761C3"/>
    <w:rsid w:val="00576691"/>
    <w:rsid w:val="00576738"/>
    <w:rsid w:val="005767E1"/>
    <w:rsid w:val="00576EFF"/>
    <w:rsid w:val="00577223"/>
    <w:rsid w:val="00577267"/>
    <w:rsid w:val="005772EE"/>
    <w:rsid w:val="005774F9"/>
    <w:rsid w:val="0057751F"/>
    <w:rsid w:val="0057756A"/>
    <w:rsid w:val="00577DC0"/>
    <w:rsid w:val="0058000D"/>
    <w:rsid w:val="005801FA"/>
    <w:rsid w:val="0058043D"/>
    <w:rsid w:val="00580545"/>
    <w:rsid w:val="0058060B"/>
    <w:rsid w:val="00580629"/>
    <w:rsid w:val="00580B43"/>
    <w:rsid w:val="00580DBD"/>
    <w:rsid w:val="00580F65"/>
    <w:rsid w:val="0058153D"/>
    <w:rsid w:val="005818F6"/>
    <w:rsid w:val="0058193F"/>
    <w:rsid w:val="00581EF4"/>
    <w:rsid w:val="0058202C"/>
    <w:rsid w:val="005824DD"/>
    <w:rsid w:val="005829F0"/>
    <w:rsid w:val="0058309B"/>
    <w:rsid w:val="005831AF"/>
    <w:rsid w:val="00583620"/>
    <w:rsid w:val="005837C7"/>
    <w:rsid w:val="005837DC"/>
    <w:rsid w:val="00583EA8"/>
    <w:rsid w:val="0058406D"/>
    <w:rsid w:val="00584137"/>
    <w:rsid w:val="00584500"/>
    <w:rsid w:val="005849DC"/>
    <w:rsid w:val="005849F3"/>
    <w:rsid w:val="00584C7A"/>
    <w:rsid w:val="00585515"/>
    <w:rsid w:val="0058579C"/>
    <w:rsid w:val="00585800"/>
    <w:rsid w:val="00585A24"/>
    <w:rsid w:val="00586037"/>
    <w:rsid w:val="005860C3"/>
    <w:rsid w:val="00586375"/>
    <w:rsid w:val="005869FA"/>
    <w:rsid w:val="00586D40"/>
    <w:rsid w:val="005871F4"/>
    <w:rsid w:val="0058724F"/>
    <w:rsid w:val="005873DB"/>
    <w:rsid w:val="0058749D"/>
    <w:rsid w:val="00587748"/>
    <w:rsid w:val="00587F4E"/>
    <w:rsid w:val="005901EC"/>
    <w:rsid w:val="00590221"/>
    <w:rsid w:val="00590A47"/>
    <w:rsid w:val="00590D30"/>
    <w:rsid w:val="00591059"/>
    <w:rsid w:val="00591172"/>
    <w:rsid w:val="00591359"/>
    <w:rsid w:val="0059140D"/>
    <w:rsid w:val="00591758"/>
    <w:rsid w:val="00591982"/>
    <w:rsid w:val="00591EB4"/>
    <w:rsid w:val="00591F07"/>
    <w:rsid w:val="0059205C"/>
    <w:rsid w:val="00592348"/>
    <w:rsid w:val="00592426"/>
    <w:rsid w:val="005925B4"/>
    <w:rsid w:val="005925D9"/>
    <w:rsid w:val="00592BAC"/>
    <w:rsid w:val="00592EBB"/>
    <w:rsid w:val="0059316E"/>
    <w:rsid w:val="0059330E"/>
    <w:rsid w:val="005933BC"/>
    <w:rsid w:val="0059343D"/>
    <w:rsid w:val="00593706"/>
    <w:rsid w:val="00593746"/>
    <w:rsid w:val="0059385F"/>
    <w:rsid w:val="00593C33"/>
    <w:rsid w:val="00593CB6"/>
    <w:rsid w:val="00593F8D"/>
    <w:rsid w:val="00594551"/>
    <w:rsid w:val="00594A9D"/>
    <w:rsid w:val="00594CAA"/>
    <w:rsid w:val="005952DA"/>
    <w:rsid w:val="00595746"/>
    <w:rsid w:val="0059592A"/>
    <w:rsid w:val="00595C91"/>
    <w:rsid w:val="0059601C"/>
    <w:rsid w:val="0059616F"/>
    <w:rsid w:val="005962CF"/>
    <w:rsid w:val="005964AA"/>
    <w:rsid w:val="005968FF"/>
    <w:rsid w:val="00596B90"/>
    <w:rsid w:val="00596E69"/>
    <w:rsid w:val="00596EAB"/>
    <w:rsid w:val="00597141"/>
    <w:rsid w:val="00597165"/>
    <w:rsid w:val="005971AB"/>
    <w:rsid w:val="00597316"/>
    <w:rsid w:val="005976D1"/>
    <w:rsid w:val="00597B62"/>
    <w:rsid w:val="00597B6B"/>
    <w:rsid w:val="00597B6E"/>
    <w:rsid w:val="005A068B"/>
    <w:rsid w:val="005A06E3"/>
    <w:rsid w:val="005A077B"/>
    <w:rsid w:val="005A0AA1"/>
    <w:rsid w:val="005A0CE1"/>
    <w:rsid w:val="005A0DEC"/>
    <w:rsid w:val="005A1000"/>
    <w:rsid w:val="005A104F"/>
    <w:rsid w:val="005A14AA"/>
    <w:rsid w:val="005A174E"/>
    <w:rsid w:val="005A1906"/>
    <w:rsid w:val="005A19F1"/>
    <w:rsid w:val="005A1FD1"/>
    <w:rsid w:val="005A21E3"/>
    <w:rsid w:val="005A2C4F"/>
    <w:rsid w:val="005A2DD8"/>
    <w:rsid w:val="005A3563"/>
    <w:rsid w:val="005A3EDF"/>
    <w:rsid w:val="005A3F9F"/>
    <w:rsid w:val="005A3FD2"/>
    <w:rsid w:val="005A415A"/>
    <w:rsid w:val="005A446F"/>
    <w:rsid w:val="005A487B"/>
    <w:rsid w:val="005A4A9B"/>
    <w:rsid w:val="005A4C46"/>
    <w:rsid w:val="005A4E80"/>
    <w:rsid w:val="005A5032"/>
    <w:rsid w:val="005A5B8E"/>
    <w:rsid w:val="005A5BC2"/>
    <w:rsid w:val="005A5C6D"/>
    <w:rsid w:val="005A5EAC"/>
    <w:rsid w:val="005A5F46"/>
    <w:rsid w:val="005A6178"/>
    <w:rsid w:val="005A6250"/>
    <w:rsid w:val="005A6286"/>
    <w:rsid w:val="005A6391"/>
    <w:rsid w:val="005A6568"/>
    <w:rsid w:val="005A6A95"/>
    <w:rsid w:val="005A6AA2"/>
    <w:rsid w:val="005A6CD8"/>
    <w:rsid w:val="005A7104"/>
    <w:rsid w:val="005A789D"/>
    <w:rsid w:val="005A78F8"/>
    <w:rsid w:val="005A7EA0"/>
    <w:rsid w:val="005A7EBD"/>
    <w:rsid w:val="005B0086"/>
    <w:rsid w:val="005B026D"/>
    <w:rsid w:val="005B061B"/>
    <w:rsid w:val="005B09F9"/>
    <w:rsid w:val="005B0CDA"/>
    <w:rsid w:val="005B0E86"/>
    <w:rsid w:val="005B116E"/>
    <w:rsid w:val="005B120E"/>
    <w:rsid w:val="005B1672"/>
    <w:rsid w:val="005B1678"/>
    <w:rsid w:val="005B17E1"/>
    <w:rsid w:val="005B1D00"/>
    <w:rsid w:val="005B2058"/>
    <w:rsid w:val="005B209F"/>
    <w:rsid w:val="005B2139"/>
    <w:rsid w:val="005B2A55"/>
    <w:rsid w:val="005B2A7B"/>
    <w:rsid w:val="005B2B78"/>
    <w:rsid w:val="005B2E76"/>
    <w:rsid w:val="005B32CC"/>
    <w:rsid w:val="005B33F5"/>
    <w:rsid w:val="005B381E"/>
    <w:rsid w:val="005B3AA7"/>
    <w:rsid w:val="005B3BD6"/>
    <w:rsid w:val="005B3E0D"/>
    <w:rsid w:val="005B3FF9"/>
    <w:rsid w:val="005B41D3"/>
    <w:rsid w:val="005B43D6"/>
    <w:rsid w:val="005B4495"/>
    <w:rsid w:val="005B450D"/>
    <w:rsid w:val="005B4561"/>
    <w:rsid w:val="005B4570"/>
    <w:rsid w:val="005B4757"/>
    <w:rsid w:val="005B4A53"/>
    <w:rsid w:val="005B4C42"/>
    <w:rsid w:val="005B4DD1"/>
    <w:rsid w:val="005B4F30"/>
    <w:rsid w:val="005B518A"/>
    <w:rsid w:val="005B5693"/>
    <w:rsid w:val="005B56F7"/>
    <w:rsid w:val="005B5ADE"/>
    <w:rsid w:val="005B5AF3"/>
    <w:rsid w:val="005B5D1A"/>
    <w:rsid w:val="005B5E19"/>
    <w:rsid w:val="005B6319"/>
    <w:rsid w:val="005B6761"/>
    <w:rsid w:val="005B6952"/>
    <w:rsid w:val="005B6EFF"/>
    <w:rsid w:val="005B6F18"/>
    <w:rsid w:val="005B704B"/>
    <w:rsid w:val="005B70E3"/>
    <w:rsid w:val="005B73AC"/>
    <w:rsid w:val="005B748A"/>
    <w:rsid w:val="005B79E6"/>
    <w:rsid w:val="005B7D74"/>
    <w:rsid w:val="005B7F30"/>
    <w:rsid w:val="005C056D"/>
    <w:rsid w:val="005C0BE0"/>
    <w:rsid w:val="005C0D83"/>
    <w:rsid w:val="005C1147"/>
    <w:rsid w:val="005C1520"/>
    <w:rsid w:val="005C16A1"/>
    <w:rsid w:val="005C1F27"/>
    <w:rsid w:val="005C1FFE"/>
    <w:rsid w:val="005C215A"/>
    <w:rsid w:val="005C21AE"/>
    <w:rsid w:val="005C2250"/>
    <w:rsid w:val="005C2264"/>
    <w:rsid w:val="005C2C53"/>
    <w:rsid w:val="005C2E9E"/>
    <w:rsid w:val="005C2F4A"/>
    <w:rsid w:val="005C3115"/>
    <w:rsid w:val="005C31B6"/>
    <w:rsid w:val="005C3273"/>
    <w:rsid w:val="005C3377"/>
    <w:rsid w:val="005C3498"/>
    <w:rsid w:val="005C3519"/>
    <w:rsid w:val="005C358D"/>
    <w:rsid w:val="005C3AD2"/>
    <w:rsid w:val="005C4009"/>
    <w:rsid w:val="005C4418"/>
    <w:rsid w:val="005C471F"/>
    <w:rsid w:val="005C486A"/>
    <w:rsid w:val="005C4AB3"/>
    <w:rsid w:val="005C4EAC"/>
    <w:rsid w:val="005C5027"/>
    <w:rsid w:val="005C5253"/>
    <w:rsid w:val="005C5690"/>
    <w:rsid w:val="005C5A3B"/>
    <w:rsid w:val="005C5BF2"/>
    <w:rsid w:val="005C5C63"/>
    <w:rsid w:val="005C6018"/>
    <w:rsid w:val="005C63EC"/>
    <w:rsid w:val="005C6BB1"/>
    <w:rsid w:val="005C6D0C"/>
    <w:rsid w:val="005C6E82"/>
    <w:rsid w:val="005C7248"/>
    <w:rsid w:val="005C7645"/>
    <w:rsid w:val="005C7680"/>
    <w:rsid w:val="005C7B77"/>
    <w:rsid w:val="005C7D60"/>
    <w:rsid w:val="005C7F48"/>
    <w:rsid w:val="005D0000"/>
    <w:rsid w:val="005D038D"/>
    <w:rsid w:val="005D0A26"/>
    <w:rsid w:val="005D0A4F"/>
    <w:rsid w:val="005D0B71"/>
    <w:rsid w:val="005D0DD3"/>
    <w:rsid w:val="005D0E39"/>
    <w:rsid w:val="005D0FAA"/>
    <w:rsid w:val="005D108A"/>
    <w:rsid w:val="005D1127"/>
    <w:rsid w:val="005D13C5"/>
    <w:rsid w:val="005D1576"/>
    <w:rsid w:val="005D1855"/>
    <w:rsid w:val="005D18B1"/>
    <w:rsid w:val="005D18DB"/>
    <w:rsid w:val="005D1AE4"/>
    <w:rsid w:val="005D1B97"/>
    <w:rsid w:val="005D1CA5"/>
    <w:rsid w:val="005D2257"/>
    <w:rsid w:val="005D2703"/>
    <w:rsid w:val="005D274D"/>
    <w:rsid w:val="005D303D"/>
    <w:rsid w:val="005D3156"/>
    <w:rsid w:val="005D35CA"/>
    <w:rsid w:val="005D3624"/>
    <w:rsid w:val="005D3689"/>
    <w:rsid w:val="005D37BF"/>
    <w:rsid w:val="005D3D8A"/>
    <w:rsid w:val="005D41B0"/>
    <w:rsid w:val="005D46CD"/>
    <w:rsid w:val="005D4813"/>
    <w:rsid w:val="005D4C87"/>
    <w:rsid w:val="005D56D9"/>
    <w:rsid w:val="005D5D53"/>
    <w:rsid w:val="005D6098"/>
    <w:rsid w:val="005D617A"/>
    <w:rsid w:val="005D61EC"/>
    <w:rsid w:val="005D6571"/>
    <w:rsid w:val="005D65E7"/>
    <w:rsid w:val="005D67B4"/>
    <w:rsid w:val="005D692A"/>
    <w:rsid w:val="005D6DE8"/>
    <w:rsid w:val="005D6DFB"/>
    <w:rsid w:val="005D79CE"/>
    <w:rsid w:val="005E0020"/>
    <w:rsid w:val="005E0337"/>
    <w:rsid w:val="005E0532"/>
    <w:rsid w:val="005E0BE2"/>
    <w:rsid w:val="005E0C4F"/>
    <w:rsid w:val="005E0F42"/>
    <w:rsid w:val="005E105A"/>
    <w:rsid w:val="005E1886"/>
    <w:rsid w:val="005E1B89"/>
    <w:rsid w:val="005E1D57"/>
    <w:rsid w:val="005E1F23"/>
    <w:rsid w:val="005E25E2"/>
    <w:rsid w:val="005E2693"/>
    <w:rsid w:val="005E2816"/>
    <w:rsid w:val="005E28E8"/>
    <w:rsid w:val="005E2A7A"/>
    <w:rsid w:val="005E2F87"/>
    <w:rsid w:val="005E2FE4"/>
    <w:rsid w:val="005E2FF3"/>
    <w:rsid w:val="005E3678"/>
    <w:rsid w:val="005E3734"/>
    <w:rsid w:val="005E386E"/>
    <w:rsid w:val="005E44A0"/>
    <w:rsid w:val="005E45C9"/>
    <w:rsid w:val="005E45F1"/>
    <w:rsid w:val="005E47F5"/>
    <w:rsid w:val="005E4ADB"/>
    <w:rsid w:val="005E4C2B"/>
    <w:rsid w:val="005E4CE4"/>
    <w:rsid w:val="005E514A"/>
    <w:rsid w:val="005E528F"/>
    <w:rsid w:val="005E546F"/>
    <w:rsid w:val="005E54C6"/>
    <w:rsid w:val="005E5703"/>
    <w:rsid w:val="005E590C"/>
    <w:rsid w:val="005E5989"/>
    <w:rsid w:val="005E5A33"/>
    <w:rsid w:val="005E61F0"/>
    <w:rsid w:val="005E62D7"/>
    <w:rsid w:val="005E62D8"/>
    <w:rsid w:val="005E6725"/>
    <w:rsid w:val="005E67FB"/>
    <w:rsid w:val="005E6B57"/>
    <w:rsid w:val="005E6E90"/>
    <w:rsid w:val="005E6EC8"/>
    <w:rsid w:val="005E6F90"/>
    <w:rsid w:val="005E727D"/>
    <w:rsid w:val="005E7AA4"/>
    <w:rsid w:val="005E7C1D"/>
    <w:rsid w:val="005E7C8A"/>
    <w:rsid w:val="005F025E"/>
    <w:rsid w:val="005F09D8"/>
    <w:rsid w:val="005F0B5B"/>
    <w:rsid w:val="005F0D8E"/>
    <w:rsid w:val="005F0E5E"/>
    <w:rsid w:val="005F0EBD"/>
    <w:rsid w:val="005F1207"/>
    <w:rsid w:val="005F16D2"/>
    <w:rsid w:val="005F17C4"/>
    <w:rsid w:val="005F19C7"/>
    <w:rsid w:val="005F1A3D"/>
    <w:rsid w:val="005F1A8A"/>
    <w:rsid w:val="005F1B8B"/>
    <w:rsid w:val="005F1BBA"/>
    <w:rsid w:val="005F1F4B"/>
    <w:rsid w:val="005F2114"/>
    <w:rsid w:val="005F22A5"/>
    <w:rsid w:val="005F2601"/>
    <w:rsid w:val="005F286D"/>
    <w:rsid w:val="005F29EC"/>
    <w:rsid w:val="005F2EA5"/>
    <w:rsid w:val="005F2FCC"/>
    <w:rsid w:val="005F3256"/>
    <w:rsid w:val="005F346E"/>
    <w:rsid w:val="005F34CE"/>
    <w:rsid w:val="005F367E"/>
    <w:rsid w:val="005F38A9"/>
    <w:rsid w:val="005F3A0C"/>
    <w:rsid w:val="005F3AFE"/>
    <w:rsid w:val="005F40FD"/>
    <w:rsid w:val="005F44F1"/>
    <w:rsid w:val="005F458C"/>
    <w:rsid w:val="005F4A11"/>
    <w:rsid w:val="005F4C81"/>
    <w:rsid w:val="005F51DC"/>
    <w:rsid w:val="005F53A7"/>
    <w:rsid w:val="005F53B0"/>
    <w:rsid w:val="005F5432"/>
    <w:rsid w:val="005F555C"/>
    <w:rsid w:val="005F58CF"/>
    <w:rsid w:val="005F5911"/>
    <w:rsid w:val="005F59C2"/>
    <w:rsid w:val="005F5C00"/>
    <w:rsid w:val="005F6486"/>
    <w:rsid w:val="005F6527"/>
    <w:rsid w:val="005F6554"/>
    <w:rsid w:val="005F6A5C"/>
    <w:rsid w:val="005F76DF"/>
    <w:rsid w:val="005F7BC2"/>
    <w:rsid w:val="005F7C03"/>
    <w:rsid w:val="005F7D23"/>
    <w:rsid w:val="006001D4"/>
    <w:rsid w:val="00600225"/>
    <w:rsid w:val="0060081B"/>
    <w:rsid w:val="00600E67"/>
    <w:rsid w:val="00600FBC"/>
    <w:rsid w:val="00601414"/>
    <w:rsid w:val="00601A85"/>
    <w:rsid w:val="00601AA6"/>
    <w:rsid w:val="00601ACB"/>
    <w:rsid w:val="00601FE5"/>
    <w:rsid w:val="006021AA"/>
    <w:rsid w:val="006021FD"/>
    <w:rsid w:val="006026C9"/>
    <w:rsid w:val="00602B98"/>
    <w:rsid w:val="00602BBD"/>
    <w:rsid w:val="00602D4C"/>
    <w:rsid w:val="006030D0"/>
    <w:rsid w:val="006033DC"/>
    <w:rsid w:val="006034BA"/>
    <w:rsid w:val="0060353E"/>
    <w:rsid w:val="0060382D"/>
    <w:rsid w:val="00603B94"/>
    <w:rsid w:val="00604370"/>
    <w:rsid w:val="006043A2"/>
    <w:rsid w:val="006043D0"/>
    <w:rsid w:val="006047CC"/>
    <w:rsid w:val="006053F6"/>
    <w:rsid w:val="00605589"/>
    <w:rsid w:val="006057BE"/>
    <w:rsid w:val="006058C4"/>
    <w:rsid w:val="00605A56"/>
    <w:rsid w:val="00605B97"/>
    <w:rsid w:val="00605EAE"/>
    <w:rsid w:val="00606023"/>
    <w:rsid w:val="00606393"/>
    <w:rsid w:val="00606473"/>
    <w:rsid w:val="006064F0"/>
    <w:rsid w:val="006066EB"/>
    <w:rsid w:val="006067A3"/>
    <w:rsid w:val="00606CAE"/>
    <w:rsid w:val="00607189"/>
    <w:rsid w:val="00607199"/>
    <w:rsid w:val="006075ED"/>
    <w:rsid w:val="0060769E"/>
    <w:rsid w:val="00607C10"/>
    <w:rsid w:val="006102FF"/>
    <w:rsid w:val="006108E3"/>
    <w:rsid w:val="006108FB"/>
    <w:rsid w:val="00610A0D"/>
    <w:rsid w:val="00610B75"/>
    <w:rsid w:val="00610B88"/>
    <w:rsid w:val="00610B8B"/>
    <w:rsid w:val="00610DD1"/>
    <w:rsid w:val="00610E46"/>
    <w:rsid w:val="006110E9"/>
    <w:rsid w:val="00611887"/>
    <w:rsid w:val="00611E0E"/>
    <w:rsid w:val="00611EB2"/>
    <w:rsid w:val="006120A2"/>
    <w:rsid w:val="00612A08"/>
    <w:rsid w:val="00612B17"/>
    <w:rsid w:val="006130A3"/>
    <w:rsid w:val="006130E1"/>
    <w:rsid w:val="006133C1"/>
    <w:rsid w:val="0061447A"/>
    <w:rsid w:val="006144B6"/>
    <w:rsid w:val="00614565"/>
    <w:rsid w:val="006146AD"/>
    <w:rsid w:val="0061490C"/>
    <w:rsid w:val="00614CBD"/>
    <w:rsid w:val="00614F08"/>
    <w:rsid w:val="00614F92"/>
    <w:rsid w:val="00615422"/>
    <w:rsid w:val="00615DF3"/>
    <w:rsid w:val="00615DFA"/>
    <w:rsid w:val="0061613A"/>
    <w:rsid w:val="0061643C"/>
    <w:rsid w:val="00616548"/>
    <w:rsid w:val="00616608"/>
    <w:rsid w:val="00616764"/>
    <w:rsid w:val="00616A2C"/>
    <w:rsid w:val="00616B01"/>
    <w:rsid w:val="00616CF3"/>
    <w:rsid w:val="006172BC"/>
    <w:rsid w:val="00617608"/>
    <w:rsid w:val="00617704"/>
    <w:rsid w:val="00617712"/>
    <w:rsid w:val="00620195"/>
    <w:rsid w:val="0062025C"/>
    <w:rsid w:val="0062030D"/>
    <w:rsid w:val="00620429"/>
    <w:rsid w:val="00620467"/>
    <w:rsid w:val="00620661"/>
    <w:rsid w:val="006207D7"/>
    <w:rsid w:val="00620929"/>
    <w:rsid w:val="00620BDD"/>
    <w:rsid w:val="006216A6"/>
    <w:rsid w:val="00621F63"/>
    <w:rsid w:val="006221D5"/>
    <w:rsid w:val="00622789"/>
    <w:rsid w:val="006227C3"/>
    <w:rsid w:val="00622CF2"/>
    <w:rsid w:val="00623690"/>
    <w:rsid w:val="00623A3B"/>
    <w:rsid w:val="00623A62"/>
    <w:rsid w:val="00624125"/>
    <w:rsid w:val="00624284"/>
    <w:rsid w:val="006244AF"/>
    <w:rsid w:val="006248B5"/>
    <w:rsid w:val="00624BAF"/>
    <w:rsid w:val="00624DC2"/>
    <w:rsid w:val="00624DE1"/>
    <w:rsid w:val="00624E0B"/>
    <w:rsid w:val="00624EA0"/>
    <w:rsid w:val="00624FC0"/>
    <w:rsid w:val="00625005"/>
    <w:rsid w:val="006251D2"/>
    <w:rsid w:val="0062574F"/>
    <w:rsid w:val="0062578E"/>
    <w:rsid w:val="006259C0"/>
    <w:rsid w:val="0062635A"/>
    <w:rsid w:val="006264CE"/>
    <w:rsid w:val="006264E7"/>
    <w:rsid w:val="006266F2"/>
    <w:rsid w:val="006269B5"/>
    <w:rsid w:val="00626BD1"/>
    <w:rsid w:val="00626C39"/>
    <w:rsid w:val="00626FB2"/>
    <w:rsid w:val="00627326"/>
    <w:rsid w:val="0062734E"/>
    <w:rsid w:val="00627399"/>
    <w:rsid w:val="006275F1"/>
    <w:rsid w:val="0062760B"/>
    <w:rsid w:val="006278C2"/>
    <w:rsid w:val="00627A6B"/>
    <w:rsid w:val="0063061E"/>
    <w:rsid w:val="006307CD"/>
    <w:rsid w:val="00630E0E"/>
    <w:rsid w:val="00630F6A"/>
    <w:rsid w:val="00631067"/>
    <w:rsid w:val="0063108D"/>
    <w:rsid w:val="006312C6"/>
    <w:rsid w:val="0063130E"/>
    <w:rsid w:val="006313C0"/>
    <w:rsid w:val="0063172D"/>
    <w:rsid w:val="00631D4F"/>
    <w:rsid w:val="00631EA0"/>
    <w:rsid w:val="00631F55"/>
    <w:rsid w:val="00632671"/>
    <w:rsid w:val="00632AAC"/>
    <w:rsid w:val="00632B79"/>
    <w:rsid w:val="00632BEC"/>
    <w:rsid w:val="00633178"/>
    <w:rsid w:val="00633265"/>
    <w:rsid w:val="006334CA"/>
    <w:rsid w:val="00633729"/>
    <w:rsid w:val="00633A83"/>
    <w:rsid w:val="00634734"/>
    <w:rsid w:val="00634736"/>
    <w:rsid w:val="00634B83"/>
    <w:rsid w:val="00634F04"/>
    <w:rsid w:val="00634F3F"/>
    <w:rsid w:val="006355C4"/>
    <w:rsid w:val="00635760"/>
    <w:rsid w:val="0063590A"/>
    <w:rsid w:val="00635ACB"/>
    <w:rsid w:val="00635D7B"/>
    <w:rsid w:val="00635E77"/>
    <w:rsid w:val="00636C8D"/>
    <w:rsid w:val="00636FDE"/>
    <w:rsid w:val="00637338"/>
    <w:rsid w:val="006375D4"/>
    <w:rsid w:val="0063779E"/>
    <w:rsid w:val="006377D3"/>
    <w:rsid w:val="006379F4"/>
    <w:rsid w:val="00637A84"/>
    <w:rsid w:val="00637E85"/>
    <w:rsid w:val="006402DE"/>
    <w:rsid w:val="00640477"/>
    <w:rsid w:val="00640B62"/>
    <w:rsid w:val="00640B74"/>
    <w:rsid w:val="00640CE6"/>
    <w:rsid w:val="006419FF"/>
    <w:rsid w:val="00641CB1"/>
    <w:rsid w:val="00641D33"/>
    <w:rsid w:val="00641F42"/>
    <w:rsid w:val="0064200C"/>
    <w:rsid w:val="0064216F"/>
    <w:rsid w:val="00642280"/>
    <w:rsid w:val="0064245B"/>
    <w:rsid w:val="00642830"/>
    <w:rsid w:val="0064284B"/>
    <w:rsid w:val="00642ACF"/>
    <w:rsid w:val="00642DAE"/>
    <w:rsid w:val="0064336F"/>
    <w:rsid w:val="0064337D"/>
    <w:rsid w:val="0064367F"/>
    <w:rsid w:val="006439F8"/>
    <w:rsid w:val="00643D00"/>
    <w:rsid w:val="00643DEA"/>
    <w:rsid w:val="00643F3E"/>
    <w:rsid w:val="006440D2"/>
    <w:rsid w:val="006447BA"/>
    <w:rsid w:val="006448B4"/>
    <w:rsid w:val="006448BD"/>
    <w:rsid w:val="00644A9E"/>
    <w:rsid w:val="00644D26"/>
    <w:rsid w:val="00644EE0"/>
    <w:rsid w:val="006451E7"/>
    <w:rsid w:val="006453A1"/>
    <w:rsid w:val="00645434"/>
    <w:rsid w:val="006459E3"/>
    <w:rsid w:val="00645B67"/>
    <w:rsid w:val="00645CD5"/>
    <w:rsid w:val="00646118"/>
    <w:rsid w:val="0064611A"/>
    <w:rsid w:val="00646438"/>
    <w:rsid w:val="0064647D"/>
    <w:rsid w:val="0064657E"/>
    <w:rsid w:val="0064682A"/>
    <w:rsid w:val="00646C89"/>
    <w:rsid w:val="00646FCB"/>
    <w:rsid w:val="0064702E"/>
    <w:rsid w:val="00647469"/>
    <w:rsid w:val="00647807"/>
    <w:rsid w:val="006479BC"/>
    <w:rsid w:val="00647CF4"/>
    <w:rsid w:val="0065003E"/>
    <w:rsid w:val="00650135"/>
    <w:rsid w:val="0065032B"/>
    <w:rsid w:val="006508AA"/>
    <w:rsid w:val="00650B67"/>
    <w:rsid w:val="00650B77"/>
    <w:rsid w:val="00650C2D"/>
    <w:rsid w:val="00650DC4"/>
    <w:rsid w:val="00650DF4"/>
    <w:rsid w:val="00650E39"/>
    <w:rsid w:val="0065105F"/>
    <w:rsid w:val="006513C9"/>
    <w:rsid w:val="0065185B"/>
    <w:rsid w:val="00651D5D"/>
    <w:rsid w:val="006521EF"/>
    <w:rsid w:val="006522AD"/>
    <w:rsid w:val="00652520"/>
    <w:rsid w:val="006526BD"/>
    <w:rsid w:val="006527F9"/>
    <w:rsid w:val="00652AFD"/>
    <w:rsid w:val="00652B11"/>
    <w:rsid w:val="00652DDC"/>
    <w:rsid w:val="00652FDE"/>
    <w:rsid w:val="00653065"/>
    <w:rsid w:val="0065322A"/>
    <w:rsid w:val="00654150"/>
    <w:rsid w:val="006541C1"/>
    <w:rsid w:val="0065422B"/>
    <w:rsid w:val="00654661"/>
    <w:rsid w:val="0065468E"/>
    <w:rsid w:val="0065485F"/>
    <w:rsid w:val="00654868"/>
    <w:rsid w:val="006548A6"/>
    <w:rsid w:val="00654AC9"/>
    <w:rsid w:val="00654C53"/>
    <w:rsid w:val="00654DFF"/>
    <w:rsid w:val="00655013"/>
    <w:rsid w:val="006550C2"/>
    <w:rsid w:val="00655238"/>
    <w:rsid w:val="006560A9"/>
    <w:rsid w:val="0065638E"/>
    <w:rsid w:val="00656824"/>
    <w:rsid w:val="00656894"/>
    <w:rsid w:val="0065692E"/>
    <w:rsid w:val="006569AA"/>
    <w:rsid w:val="00656CA5"/>
    <w:rsid w:val="00656E14"/>
    <w:rsid w:val="00656FDF"/>
    <w:rsid w:val="006570E2"/>
    <w:rsid w:val="00657270"/>
    <w:rsid w:val="006574DF"/>
    <w:rsid w:val="00657741"/>
    <w:rsid w:val="00657757"/>
    <w:rsid w:val="00657982"/>
    <w:rsid w:val="00657F13"/>
    <w:rsid w:val="0066087F"/>
    <w:rsid w:val="00660BBB"/>
    <w:rsid w:val="006615A9"/>
    <w:rsid w:val="006619E2"/>
    <w:rsid w:val="00661B95"/>
    <w:rsid w:val="00661DC2"/>
    <w:rsid w:val="00662201"/>
    <w:rsid w:val="00662493"/>
    <w:rsid w:val="006628A7"/>
    <w:rsid w:val="006628F6"/>
    <w:rsid w:val="00662947"/>
    <w:rsid w:val="00662DC7"/>
    <w:rsid w:val="006631D6"/>
    <w:rsid w:val="00663360"/>
    <w:rsid w:val="006633CE"/>
    <w:rsid w:val="00663827"/>
    <w:rsid w:val="00663B8E"/>
    <w:rsid w:val="00663DCA"/>
    <w:rsid w:val="00664060"/>
    <w:rsid w:val="006642B6"/>
    <w:rsid w:val="0066448A"/>
    <w:rsid w:val="0066460D"/>
    <w:rsid w:val="0066486C"/>
    <w:rsid w:val="00664999"/>
    <w:rsid w:val="006649A3"/>
    <w:rsid w:val="00664A07"/>
    <w:rsid w:val="00664A7D"/>
    <w:rsid w:val="00664AC4"/>
    <w:rsid w:val="006654A7"/>
    <w:rsid w:val="006657EF"/>
    <w:rsid w:val="00665969"/>
    <w:rsid w:val="00665E03"/>
    <w:rsid w:val="006662F5"/>
    <w:rsid w:val="00666513"/>
    <w:rsid w:val="00666A5D"/>
    <w:rsid w:val="00666D6B"/>
    <w:rsid w:val="00666F44"/>
    <w:rsid w:val="00666F91"/>
    <w:rsid w:val="00666FB3"/>
    <w:rsid w:val="00667317"/>
    <w:rsid w:val="0066799A"/>
    <w:rsid w:val="00667A2B"/>
    <w:rsid w:val="0067017D"/>
    <w:rsid w:val="006701F2"/>
    <w:rsid w:val="0067033C"/>
    <w:rsid w:val="006704E3"/>
    <w:rsid w:val="00670571"/>
    <w:rsid w:val="006708F4"/>
    <w:rsid w:val="00670904"/>
    <w:rsid w:val="00671066"/>
    <w:rsid w:val="006710C2"/>
    <w:rsid w:val="0067149A"/>
    <w:rsid w:val="00671513"/>
    <w:rsid w:val="006716B8"/>
    <w:rsid w:val="006716BC"/>
    <w:rsid w:val="00671749"/>
    <w:rsid w:val="006718B1"/>
    <w:rsid w:val="00672168"/>
    <w:rsid w:val="006721E1"/>
    <w:rsid w:val="00672585"/>
    <w:rsid w:val="00672643"/>
    <w:rsid w:val="00672A80"/>
    <w:rsid w:val="00672B4B"/>
    <w:rsid w:val="00672BB8"/>
    <w:rsid w:val="00673771"/>
    <w:rsid w:val="006739C8"/>
    <w:rsid w:val="00673B5E"/>
    <w:rsid w:val="00674190"/>
    <w:rsid w:val="0067475E"/>
    <w:rsid w:val="0067477E"/>
    <w:rsid w:val="00674D4E"/>
    <w:rsid w:val="00675017"/>
    <w:rsid w:val="00675174"/>
    <w:rsid w:val="006751F4"/>
    <w:rsid w:val="0067521F"/>
    <w:rsid w:val="00675231"/>
    <w:rsid w:val="00675885"/>
    <w:rsid w:val="0067593C"/>
    <w:rsid w:val="00675CB9"/>
    <w:rsid w:val="00676337"/>
    <w:rsid w:val="0067653B"/>
    <w:rsid w:val="0067688F"/>
    <w:rsid w:val="00676927"/>
    <w:rsid w:val="00676A0F"/>
    <w:rsid w:val="00676B36"/>
    <w:rsid w:val="00676B44"/>
    <w:rsid w:val="00676FF3"/>
    <w:rsid w:val="0067749E"/>
    <w:rsid w:val="006776D6"/>
    <w:rsid w:val="00677717"/>
    <w:rsid w:val="00677B22"/>
    <w:rsid w:val="00677BDB"/>
    <w:rsid w:val="00677D46"/>
    <w:rsid w:val="00677E03"/>
    <w:rsid w:val="00680118"/>
    <w:rsid w:val="0068100E"/>
    <w:rsid w:val="006811C9"/>
    <w:rsid w:val="00681641"/>
    <w:rsid w:val="00681811"/>
    <w:rsid w:val="0068196A"/>
    <w:rsid w:val="00681A91"/>
    <w:rsid w:val="00681D56"/>
    <w:rsid w:val="00682205"/>
    <w:rsid w:val="0068233E"/>
    <w:rsid w:val="0068237B"/>
    <w:rsid w:val="0068242A"/>
    <w:rsid w:val="0068361D"/>
    <w:rsid w:val="006836F0"/>
    <w:rsid w:val="006836F4"/>
    <w:rsid w:val="00683841"/>
    <w:rsid w:val="006844D2"/>
    <w:rsid w:val="00684534"/>
    <w:rsid w:val="00684833"/>
    <w:rsid w:val="00684C91"/>
    <w:rsid w:val="00684E9F"/>
    <w:rsid w:val="0068511F"/>
    <w:rsid w:val="00685444"/>
    <w:rsid w:val="006855CB"/>
    <w:rsid w:val="0068597F"/>
    <w:rsid w:val="006859A7"/>
    <w:rsid w:val="00685E66"/>
    <w:rsid w:val="00685F91"/>
    <w:rsid w:val="00686172"/>
    <w:rsid w:val="006861F9"/>
    <w:rsid w:val="00686510"/>
    <w:rsid w:val="00686BF4"/>
    <w:rsid w:val="00687122"/>
    <w:rsid w:val="00687228"/>
    <w:rsid w:val="0068754F"/>
    <w:rsid w:val="00687D11"/>
    <w:rsid w:val="00687D14"/>
    <w:rsid w:val="00687D47"/>
    <w:rsid w:val="00687E39"/>
    <w:rsid w:val="006900C7"/>
    <w:rsid w:val="006905AF"/>
    <w:rsid w:val="00690691"/>
    <w:rsid w:val="0069097F"/>
    <w:rsid w:val="00690B5D"/>
    <w:rsid w:val="00690BAA"/>
    <w:rsid w:val="00690BB0"/>
    <w:rsid w:val="00690D65"/>
    <w:rsid w:val="00690F4D"/>
    <w:rsid w:val="006916B7"/>
    <w:rsid w:val="00691918"/>
    <w:rsid w:val="00691D24"/>
    <w:rsid w:val="00691EC6"/>
    <w:rsid w:val="00692106"/>
    <w:rsid w:val="006922A2"/>
    <w:rsid w:val="006926DC"/>
    <w:rsid w:val="006928A4"/>
    <w:rsid w:val="00692AF5"/>
    <w:rsid w:val="00692AFB"/>
    <w:rsid w:val="00692B28"/>
    <w:rsid w:val="00692ECE"/>
    <w:rsid w:val="00692EEF"/>
    <w:rsid w:val="006932B6"/>
    <w:rsid w:val="0069360E"/>
    <w:rsid w:val="00693820"/>
    <w:rsid w:val="006939D6"/>
    <w:rsid w:val="00693A7A"/>
    <w:rsid w:val="00693CA7"/>
    <w:rsid w:val="00693D2F"/>
    <w:rsid w:val="0069418F"/>
    <w:rsid w:val="00694621"/>
    <w:rsid w:val="006947E5"/>
    <w:rsid w:val="00694959"/>
    <w:rsid w:val="00694A80"/>
    <w:rsid w:val="00694D8D"/>
    <w:rsid w:val="00694E70"/>
    <w:rsid w:val="00694E9E"/>
    <w:rsid w:val="00695077"/>
    <w:rsid w:val="00695200"/>
    <w:rsid w:val="00695202"/>
    <w:rsid w:val="00695CBA"/>
    <w:rsid w:val="00695EA6"/>
    <w:rsid w:val="00695FCA"/>
    <w:rsid w:val="00696081"/>
    <w:rsid w:val="0069632A"/>
    <w:rsid w:val="0069679C"/>
    <w:rsid w:val="00696C75"/>
    <w:rsid w:val="00697232"/>
    <w:rsid w:val="006972EE"/>
    <w:rsid w:val="006973B4"/>
    <w:rsid w:val="006978B0"/>
    <w:rsid w:val="00697A08"/>
    <w:rsid w:val="00697ACD"/>
    <w:rsid w:val="006A008D"/>
    <w:rsid w:val="006A044A"/>
    <w:rsid w:val="006A04E7"/>
    <w:rsid w:val="006A080C"/>
    <w:rsid w:val="006A088D"/>
    <w:rsid w:val="006A08AE"/>
    <w:rsid w:val="006A0B62"/>
    <w:rsid w:val="006A15E3"/>
    <w:rsid w:val="006A1680"/>
    <w:rsid w:val="006A1A72"/>
    <w:rsid w:val="006A1A82"/>
    <w:rsid w:val="006A1BF9"/>
    <w:rsid w:val="006A1F7B"/>
    <w:rsid w:val="006A228D"/>
    <w:rsid w:val="006A257B"/>
    <w:rsid w:val="006A25D2"/>
    <w:rsid w:val="006A25D8"/>
    <w:rsid w:val="006A2651"/>
    <w:rsid w:val="006A268B"/>
    <w:rsid w:val="006A27DF"/>
    <w:rsid w:val="006A2A49"/>
    <w:rsid w:val="006A2F3E"/>
    <w:rsid w:val="006A2FC5"/>
    <w:rsid w:val="006A3277"/>
    <w:rsid w:val="006A3492"/>
    <w:rsid w:val="006A3779"/>
    <w:rsid w:val="006A3988"/>
    <w:rsid w:val="006A3AB1"/>
    <w:rsid w:val="006A3B74"/>
    <w:rsid w:val="006A4279"/>
    <w:rsid w:val="006A42AC"/>
    <w:rsid w:val="006A45C6"/>
    <w:rsid w:val="006A4C25"/>
    <w:rsid w:val="006A4CBA"/>
    <w:rsid w:val="006A5064"/>
    <w:rsid w:val="006A52CF"/>
    <w:rsid w:val="006A541D"/>
    <w:rsid w:val="006A54E6"/>
    <w:rsid w:val="006A5659"/>
    <w:rsid w:val="006A58DC"/>
    <w:rsid w:val="006A58ED"/>
    <w:rsid w:val="006A5A82"/>
    <w:rsid w:val="006A5F27"/>
    <w:rsid w:val="006A61EB"/>
    <w:rsid w:val="006A6251"/>
    <w:rsid w:val="006A6867"/>
    <w:rsid w:val="006A6BAD"/>
    <w:rsid w:val="006A6C64"/>
    <w:rsid w:val="006A71CB"/>
    <w:rsid w:val="006A7785"/>
    <w:rsid w:val="006A7B9D"/>
    <w:rsid w:val="006B0015"/>
    <w:rsid w:val="006B00DA"/>
    <w:rsid w:val="006B0366"/>
    <w:rsid w:val="006B0991"/>
    <w:rsid w:val="006B0A62"/>
    <w:rsid w:val="006B0B8D"/>
    <w:rsid w:val="006B0CBD"/>
    <w:rsid w:val="006B138A"/>
    <w:rsid w:val="006B141D"/>
    <w:rsid w:val="006B14D5"/>
    <w:rsid w:val="006B14EC"/>
    <w:rsid w:val="006B15FE"/>
    <w:rsid w:val="006B1A49"/>
    <w:rsid w:val="006B1D6A"/>
    <w:rsid w:val="006B2043"/>
    <w:rsid w:val="006B2261"/>
    <w:rsid w:val="006B22BA"/>
    <w:rsid w:val="006B295F"/>
    <w:rsid w:val="006B2AF0"/>
    <w:rsid w:val="006B2B83"/>
    <w:rsid w:val="006B2C73"/>
    <w:rsid w:val="006B3439"/>
    <w:rsid w:val="006B34AE"/>
    <w:rsid w:val="006B38B6"/>
    <w:rsid w:val="006B395F"/>
    <w:rsid w:val="006B39B6"/>
    <w:rsid w:val="006B3D9F"/>
    <w:rsid w:val="006B40AA"/>
    <w:rsid w:val="006B4206"/>
    <w:rsid w:val="006B4227"/>
    <w:rsid w:val="006B43F2"/>
    <w:rsid w:val="006B4500"/>
    <w:rsid w:val="006B4564"/>
    <w:rsid w:val="006B48BC"/>
    <w:rsid w:val="006B5185"/>
    <w:rsid w:val="006B548D"/>
    <w:rsid w:val="006B5549"/>
    <w:rsid w:val="006B5713"/>
    <w:rsid w:val="006B582A"/>
    <w:rsid w:val="006B597E"/>
    <w:rsid w:val="006B5A81"/>
    <w:rsid w:val="006B5B0A"/>
    <w:rsid w:val="006B5E6D"/>
    <w:rsid w:val="006B6295"/>
    <w:rsid w:val="006B643F"/>
    <w:rsid w:val="006B6482"/>
    <w:rsid w:val="006B696E"/>
    <w:rsid w:val="006B6EE1"/>
    <w:rsid w:val="006B7371"/>
    <w:rsid w:val="006B782A"/>
    <w:rsid w:val="006B7B20"/>
    <w:rsid w:val="006B7EEF"/>
    <w:rsid w:val="006C02D9"/>
    <w:rsid w:val="006C08CB"/>
    <w:rsid w:val="006C120D"/>
    <w:rsid w:val="006C142F"/>
    <w:rsid w:val="006C18F0"/>
    <w:rsid w:val="006C18F4"/>
    <w:rsid w:val="006C191D"/>
    <w:rsid w:val="006C1AB0"/>
    <w:rsid w:val="006C1B7D"/>
    <w:rsid w:val="006C1DCF"/>
    <w:rsid w:val="006C231B"/>
    <w:rsid w:val="006C2348"/>
    <w:rsid w:val="006C24D9"/>
    <w:rsid w:val="006C2847"/>
    <w:rsid w:val="006C2993"/>
    <w:rsid w:val="006C2E31"/>
    <w:rsid w:val="006C2F40"/>
    <w:rsid w:val="006C318E"/>
    <w:rsid w:val="006C3414"/>
    <w:rsid w:val="006C349B"/>
    <w:rsid w:val="006C352E"/>
    <w:rsid w:val="006C355E"/>
    <w:rsid w:val="006C3668"/>
    <w:rsid w:val="006C39D7"/>
    <w:rsid w:val="006C3AD4"/>
    <w:rsid w:val="006C3C1A"/>
    <w:rsid w:val="006C40C3"/>
    <w:rsid w:val="006C434C"/>
    <w:rsid w:val="006C443F"/>
    <w:rsid w:val="006C44BF"/>
    <w:rsid w:val="006C45DC"/>
    <w:rsid w:val="006C47EE"/>
    <w:rsid w:val="006C4A3B"/>
    <w:rsid w:val="006C4A7E"/>
    <w:rsid w:val="006C4D75"/>
    <w:rsid w:val="006C4E88"/>
    <w:rsid w:val="006C503D"/>
    <w:rsid w:val="006C5154"/>
    <w:rsid w:val="006C51D5"/>
    <w:rsid w:val="006C530D"/>
    <w:rsid w:val="006C5550"/>
    <w:rsid w:val="006C5684"/>
    <w:rsid w:val="006C56B7"/>
    <w:rsid w:val="006C5B9F"/>
    <w:rsid w:val="006C5CC9"/>
    <w:rsid w:val="006C5FAC"/>
    <w:rsid w:val="006C61EE"/>
    <w:rsid w:val="006C62A9"/>
    <w:rsid w:val="006C63A0"/>
    <w:rsid w:val="006C6407"/>
    <w:rsid w:val="006C6A78"/>
    <w:rsid w:val="006C6E42"/>
    <w:rsid w:val="006C73DC"/>
    <w:rsid w:val="006C7464"/>
    <w:rsid w:val="006C76BD"/>
    <w:rsid w:val="006C7A93"/>
    <w:rsid w:val="006C7E92"/>
    <w:rsid w:val="006D0045"/>
    <w:rsid w:val="006D0589"/>
    <w:rsid w:val="006D0A3D"/>
    <w:rsid w:val="006D0ACF"/>
    <w:rsid w:val="006D0D9D"/>
    <w:rsid w:val="006D10CE"/>
    <w:rsid w:val="006D10FB"/>
    <w:rsid w:val="006D17B8"/>
    <w:rsid w:val="006D17BA"/>
    <w:rsid w:val="006D19E7"/>
    <w:rsid w:val="006D1AB9"/>
    <w:rsid w:val="006D1C88"/>
    <w:rsid w:val="006D1E8A"/>
    <w:rsid w:val="006D20C5"/>
    <w:rsid w:val="006D2171"/>
    <w:rsid w:val="006D220A"/>
    <w:rsid w:val="006D32E8"/>
    <w:rsid w:val="006D3853"/>
    <w:rsid w:val="006D3A74"/>
    <w:rsid w:val="006D3DC1"/>
    <w:rsid w:val="006D3EBD"/>
    <w:rsid w:val="006D4379"/>
    <w:rsid w:val="006D47DA"/>
    <w:rsid w:val="006D4860"/>
    <w:rsid w:val="006D4A04"/>
    <w:rsid w:val="006D4CC5"/>
    <w:rsid w:val="006D4F9B"/>
    <w:rsid w:val="006D5197"/>
    <w:rsid w:val="006D5288"/>
    <w:rsid w:val="006D53BF"/>
    <w:rsid w:val="006D6019"/>
    <w:rsid w:val="006D62E4"/>
    <w:rsid w:val="006D6372"/>
    <w:rsid w:val="006D64AD"/>
    <w:rsid w:val="006D678A"/>
    <w:rsid w:val="006D6D51"/>
    <w:rsid w:val="006D6EC9"/>
    <w:rsid w:val="006D6ED4"/>
    <w:rsid w:val="006D7226"/>
    <w:rsid w:val="006D7262"/>
    <w:rsid w:val="006D782B"/>
    <w:rsid w:val="006D7AF5"/>
    <w:rsid w:val="006D7FE6"/>
    <w:rsid w:val="006E028E"/>
    <w:rsid w:val="006E06AE"/>
    <w:rsid w:val="006E086B"/>
    <w:rsid w:val="006E0DE9"/>
    <w:rsid w:val="006E0F15"/>
    <w:rsid w:val="006E1302"/>
    <w:rsid w:val="006E1354"/>
    <w:rsid w:val="006E1CAF"/>
    <w:rsid w:val="006E1E9F"/>
    <w:rsid w:val="006E217A"/>
    <w:rsid w:val="006E2584"/>
    <w:rsid w:val="006E281F"/>
    <w:rsid w:val="006E374E"/>
    <w:rsid w:val="006E4148"/>
    <w:rsid w:val="006E428F"/>
    <w:rsid w:val="006E430E"/>
    <w:rsid w:val="006E4966"/>
    <w:rsid w:val="006E4AC3"/>
    <w:rsid w:val="006E4C42"/>
    <w:rsid w:val="006E5530"/>
    <w:rsid w:val="006E556E"/>
    <w:rsid w:val="006E556F"/>
    <w:rsid w:val="006E5628"/>
    <w:rsid w:val="006E5701"/>
    <w:rsid w:val="006E5B0D"/>
    <w:rsid w:val="006E5B54"/>
    <w:rsid w:val="006E5C8C"/>
    <w:rsid w:val="006E5CFB"/>
    <w:rsid w:val="006E619D"/>
    <w:rsid w:val="006E638E"/>
    <w:rsid w:val="006E67BB"/>
    <w:rsid w:val="006E6F8A"/>
    <w:rsid w:val="006E70F7"/>
    <w:rsid w:val="006E7151"/>
    <w:rsid w:val="006E7190"/>
    <w:rsid w:val="006E73CA"/>
    <w:rsid w:val="006E7522"/>
    <w:rsid w:val="006E768D"/>
    <w:rsid w:val="006E784B"/>
    <w:rsid w:val="006E7AA3"/>
    <w:rsid w:val="006E7BEC"/>
    <w:rsid w:val="006F0034"/>
    <w:rsid w:val="006F0141"/>
    <w:rsid w:val="006F071F"/>
    <w:rsid w:val="006F07F7"/>
    <w:rsid w:val="006F0BC8"/>
    <w:rsid w:val="006F0D35"/>
    <w:rsid w:val="006F0DA3"/>
    <w:rsid w:val="006F0E6C"/>
    <w:rsid w:val="006F0F97"/>
    <w:rsid w:val="006F1017"/>
    <w:rsid w:val="006F1107"/>
    <w:rsid w:val="006F12E3"/>
    <w:rsid w:val="006F14A5"/>
    <w:rsid w:val="006F16A1"/>
    <w:rsid w:val="006F18C1"/>
    <w:rsid w:val="006F1962"/>
    <w:rsid w:val="006F1BE9"/>
    <w:rsid w:val="006F1C95"/>
    <w:rsid w:val="006F1D74"/>
    <w:rsid w:val="006F1DCF"/>
    <w:rsid w:val="006F1E6A"/>
    <w:rsid w:val="006F1EE8"/>
    <w:rsid w:val="006F21A8"/>
    <w:rsid w:val="006F231F"/>
    <w:rsid w:val="006F248C"/>
    <w:rsid w:val="006F24C7"/>
    <w:rsid w:val="006F2A59"/>
    <w:rsid w:val="006F2BE4"/>
    <w:rsid w:val="006F2C8A"/>
    <w:rsid w:val="006F2DCB"/>
    <w:rsid w:val="006F3748"/>
    <w:rsid w:val="006F3D88"/>
    <w:rsid w:val="006F3EFD"/>
    <w:rsid w:val="006F40F9"/>
    <w:rsid w:val="006F4279"/>
    <w:rsid w:val="006F4326"/>
    <w:rsid w:val="006F4453"/>
    <w:rsid w:val="006F44E7"/>
    <w:rsid w:val="006F4F34"/>
    <w:rsid w:val="006F4FEE"/>
    <w:rsid w:val="006F529F"/>
    <w:rsid w:val="006F5FB1"/>
    <w:rsid w:val="006F61BE"/>
    <w:rsid w:val="006F633D"/>
    <w:rsid w:val="006F6885"/>
    <w:rsid w:val="006F6A7F"/>
    <w:rsid w:val="006F6C52"/>
    <w:rsid w:val="006F6D1B"/>
    <w:rsid w:val="006F6FA4"/>
    <w:rsid w:val="006F733F"/>
    <w:rsid w:val="006F734A"/>
    <w:rsid w:val="006F766D"/>
    <w:rsid w:val="006F76DC"/>
    <w:rsid w:val="006F7994"/>
    <w:rsid w:val="006F7B62"/>
    <w:rsid w:val="006F7E19"/>
    <w:rsid w:val="0070080C"/>
    <w:rsid w:val="00700881"/>
    <w:rsid w:val="00700E30"/>
    <w:rsid w:val="00700FF2"/>
    <w:rsid w:val="007015F4"/>
    <w:rsid w:val="00701869"/>
    <w:rsid w:val="00701B95"/>
    <w:rsid w:val="0070242D"/>
    <w:rsid w:val="007024E1"/>
    <w:rsid w:val="007026EE"/>
    <w:rsid w:val="0070277C"/>
    <w:rsid w:val="007029EC"/>
    <w:rsid w:val="00702F2A"/>
    <w:rsid w:val="0070310D"/>
    <w:rsid w:val="0070318F"/>
    <w:rsid w:val="00703265"/>
    <w:rsid w:val="0070328B"/>
    <w:rsid w:val="007042EF"/>
    <w:rsid w:val="00704595"/>
    <w:rsid w:val="007047EE"/>
    <w:rsid w:val="00704C23"/>
    <w:rsid w:val="0070520D"/>
    <w:rsid w:val="007055FF"/>
    <w:rsid w:val="00705906"/>
    <w:rsid w:val="007059D1"/>
    <w:rsid w:val="00705BFC"/>
    <w:rsid w:val="00705FF6"/>
    <w:rsid w:val="007060A9"/>
    <w:rsid w:val="00706563"/>
    <w:rsid w:val="00706634"/>
    <w:rsid w:val="00706BFA"/>
    <w:rsid w:val="00707142"/>
    <w:rsid w:val="0070736E"/>
    <w:rsid w:val="007073CA"/>
    <w:rsid w:val="007073F4"/>
    <w:rsid w:val="0070746E"/>
    <w:rsid w:val="007074D1"/>
    <w:rsid w:val="00707534"/>
    <w:rsid w:val="007078F8"/>
    <w:rsid w:val="007079E9"/>
    <w:rsid w:val="00707A91"/>
    <w:rsid w:val="00707D12"/>
    <w:rsid w:val="00707E66"/>
    <w:rsid w:val="00707FAA"/>
    <w:rsid w:val="00707FF5"/>
    <w:rsid w:val="00710059"/>
    <w:rsid w:val="007100CC"/>
    <w:rsid w:val="00710529"/>
    <w:rsid w:val="007109B0"/>
    <w:rsid w:val="00710EAC"/>
    <w:rsid w:val="00711137"/>
    <w:rsid w:val="00711672"/>
    <w:rsid w:val="007118C8"/>
    <w:rsid w:val="00711B0E"/>
    <w:rsid w:val="00711C93"/>
    <w:rsid w:val="00712039"/>
    <w:rsid w:val="007120BC"/>
    <w:rsid w:val="007121EA"/>
    <w:rsid w:val="00712420"/>
    <w:rsid w:val="007126EC"/>
    <w:rsid w:val="00712CC7"/>
    <w:rsid w:val="00713227"/>
    <w:rsid w:val="007137D6"/>
    <w:rsid w:val="007139A7"/>
    <w:rsid w:val="0071425F"/>
    <w:rsid w:val="007142C7"/>
    <w:rsid w:val="0071456B"/>
    <w:rsid w:val="007147DA"/>
    <w:rsid w:val="00714988"/>
    <w:rsid w:val="007149E5"/>
    <w:rsid w:val="00714A30"/>
    <w:rsid w:val="00714A94"/>
    <w:rsid w:val="00714D97"/>
    <w:rsid w:val="00714E4A"/>
    <w:rsid w:val="00714FDF"/>
    <w:rsid w:val="007154CB"/>
    <w:rsid w:val="00715DDB"/>
    <w:rsid w:val="007161C1"/>
    <w:rsid w:val="0071665B"/>
    <w:rsid w:val="00716695"/>
    <w:rsid w:val="0071684B"/>
    <w:rsid w:val="00716AA2"/>
    <w:rsid w:val="00716EF5"/>
    <w:rsid w:val="00716FD5"/>
    <w:rsid w:val="007174CC"/>
    <w:rsid w:val="0071757E"/>
    <w:rsid w:val="00717610"/>
    <w:rsid w:val="00717B1A"/>
    <w:rsid w:val="00717EA1"/>
    <w:rsid w:val="00720AD5"/>
    <w:rsid w:val="00720CA6"/>
    <w:rsid w:val="00720CC4"/>
    <w:rsid w:val="007210E0"/>
    <w:rsid w:val="0072150E"/>
    <w:rsid w:val="007216C3"/>
    <w:rsid w:val="007217A0"/>
    <w:rsid w:val="00721832"/>
    <w:rsid w:val="00721C6A"/>
    <w:rsid w:val="00721E33"/>
    <w:rsid w:val="00722758"/>
    <w:rsid w:val="00722863"/>
    <w:rsid w:val="00722A00"/>
    <w:rsid w:val="00722C41"/>
    <w:rsid w:val="00722CE3"/>
    <w:rsid w:val="007231A3"/>
    <w:rsid w:val="00723808"/>
    <w:rsid w:val="0072442E"/>
    <w:rsid w:val="007245B2"/>
    <w:rsid w:val="00724613"/>
    <w:rsid w:val="0072469A"/>
    <w:rsid w:val="00724766"/>
    <w:rsid w:val="00724A0C"/>
    <w:rsid w:val="00724E68"/>
    <w:rsid w:val="00725693"/>
    <w:rsid w:val="007256D7"/>
    <w:rsid w:val="007258A8"/>
    <w:rsid w:val="00725CB5"/>
    <w:rsid w:val="0072648E"/>
    <w:rsid w:val="007264BF"/>
    <w:rsid w:val="0072660A"/>
    <w:rsid w:val="00726731"/>
    <w:rsid w:val="0072699D"/>
    <w:rsid w:val="00726C9D"/>
    <w:rsid w:val="00726CA2"/>
    <w:rsid w:val="00726D42"/>
    <w:rsid w:val="0072759A"/>
    <w:rsid w:val="007275F3"/>
    <w:rsid w:val="00727713"/>
    <w:rsid w:val="0073058E"/>
    <w:rsid w:val="0073082A"/>
    <w:rsid w:val="007308F2"/>
    <w:rsid w:val="00730B5D"/>
    <w:rsid w:val="00730C4B"/>
    <w:rsid w:val="00730C79"/>
    <w:rsid w:val="00731342"/>
    <w:rsid w:val="00731534"/>
    <w:rsid w:val="00731621"/>
    <w:rsid w:val="00731971"/>
    <w:rsid w:val="00731A64"/>
    <w:rsid w:val="00731D02"/>
    <w:rsid w:val="00731E91"/>
    <w:rsid w:val="00732885"/>
    <w:rsid w:val="00732A4F"/>
    <w:rsid w:val="00732AB8"/>
    <w:rsid w:val="00732B12"/>
    <w:rsid w:val="00732CEB"/>
    <w:rsid w:val="00732F47"/>
    <w:rsid w:val="00734344"/>
    <w:rsid w:val="00734513"/>
    <w:rsid w:val="0073465D"/>
    <w:rsid w:val="0073482E"/>
    <w:rsid w:val="00734B1F"/>
    <w:rsid w:val="00734EB4"/>
    <w:rsid w:val="00734F53"/>
    <w:rsid w:val="0073519A"/>
    <w:rsid w:val="00735875"/>
    <w:rsid w:val="007359AD"/>
    <w:rsid w:val="00735B4B"/>
    <w:rsid w:val="00735B87"/>
    <w:rsid w:val="00735D5A"/>
    <w:rsid w:val="00735DBA"/>
    <w:rsid w:val="00735FA4"/>
    <w:rsid w:val="0073623F"/>
    <w:rsid w:val="007365D1"/>
    <w:rsid w:val="00736671"/>
    <w:rsid w:val="007368F0"/>
    <w:rsid w:val="00740229"/>
    <w:rsid w:val="00740634"/>
    <w:rsid w:val="00740666"/>
    <w:rsid w:val="00741674"/>
    <w:rsid w:val="00741731"/>
    <w:rsid w:val="00741752"/>
    <w:rsid w:val="00742338"/>
    <w:rsid w:val="0074240D"/>
    <w:rsid w:val="00742ADF"/>
    <w:rsid w:val="00742CB3"/>
    <w:rsid w:val="00742DA1"/>
    <w:rsid w:val="00742E71"/>
    <w:rsid w:val="00742FC9"/>
    <w:rsid w:val="0074305A"/>
    <w:rsid w:val="00743A68"/>
    <w:rsid w:val="00743E7F"/>
    <w:rsid w:val="007440EB"/>
    <w:rsid w:val="007443F1"/>
    <w:rsid w:val="007445FB"/>
    <w:rsid w:val="007446B7"/>
    <w:rsid w:val="00744865"/>
    <w:rsid w:val="00744E84"/>
    <w:rsid w:val="00744FBE"/>
    <w:rsid w:val="007457DC"/>
    <w:rsid w:val="0074585B"/>
    <w:rsid w:val="00745923"/>
    <w:rsid w:val="00745956"/>
    <w:rsid w:val="00745AC6"/>
    <w:rsid w:val="00745C3E"/>
    <w:rsid w:val="00745D39"/>
    <w:rsid w:val="00745E7A"/>
    <w:rsid w:val="00745EFA"/>
    <w:rsid w:val="00745FD1"/>
    <w:rsid w:val="00746254"/>
    <w:rsid w:val="00746361"/>
    <w:rsid w:val="007463AF"/>
    <w:rsid w:val="00746418"/>
    <w:rsid w:val="007468DE"/>
    <w:rsid w:val="00746C57"/>
    <w:rsid w:val="00746DB7"/>
    <w:rsid w:val="007470BF"/>
    <w:rsid w:val="00747150"/>
    <w:rsid w:val="00747457"/>
    <w:rsid w:val="007474E2"/>
    <w:rsid w:val="0074781F"/>
    <w:rsid w:val="007478A4"/>
    <w:rsid w:val="007478C8"/>
    <w:rsid w:val="007478F0"/>
    <w:rsid w:val="00747D11"/>
    <w:rsid w:val="00750350"/>
    <w:rsid w:val="00750512"/>
    <w:rsid w:val="00750815"/>
    <w:rsid w:val="00750845"/>
    <w:rsid w:val="0075091E"/>
    <w:rsid w:val="00750A2C"/>
    <w:rsid w:val="00750A6B"/>
    <w:rsid w:val="00750AF7"/>
    <w:rsid w:val="00750BD2"/>
    <w:rsid w:val="00750C07"/>
    <w:rsid w:val="00750C2C"/>
    <w:rsid w:val="00750E33"/>
    <w:rsid w:val="00750E38"/>
    <w:rsid w:val="00750ECA"/>
    <w:rsid w:val="00750F5A"/>
    <w:rsid w:val="00751DAA"/>
    <w:rsid w:val="00751E1E"/>
    <w:rsid w:val="00752099"/>
    <w:rsid w:val="00752235"/>
    <w:rsid w:val="007525EB"/>
    <w:rsid w:val="00752684"/>
    <w:rsid w:val="00752688"/>
    <w:rsid w:val="007527CC"/>
    <w:rsid w:val="00752D9B"/>
    <w:rsid w:val="00752F7F"/>
    <w:rsid w:val="00753017"/>
    <w:rsid w:val="007532A4"/>
    <w:rsid w:val="007532F8"/>
    <w:rsid w:val="0075336F"/>
    <w:rsid w:val="0075398F"/>
    <w:rsid w:val="00753C45"/>
    <w:rsid w:val="00753C53"/>
    <w:rsid w:val="00753E03"/>
    <w:rsid w:val="00754718"/>
    <w:rsid w:val="0075487E"/>
    <w:rsid w:val="007548EC"/>
    <w:rsid w:val="00754F26"/>
    <w:rsid w:val="007552AB"/>
    <w:rsid w:val="0075563A"/>
    <w:rsid w:val="00755884"/>
    <w:rsid w:val="00755A20"/>
    <w:rsid w:val="00755EE5"/>
    <w:rsid w:val="00755F5D"/>
    <w:rsid w:val="00756358"/>
    <w:rsid w:val="00756802"/>
    <w:rsid w:val="0075688E"/>
    <w:rsid w:val="00756A86"/>
    <w:rsid w:val="0075755C"/>
    <w:rsid w:val="00757696"/>
    <w:rsid w:val="00757D62"/>
    <w:rsid w:val="00757EF3"/>
    <w:rsid w:val="00757FAB"/>
    <w:rsid w:val="0076021F"/>
    <w:rsid w:val="007605B9"/>
    <w:rsid w:val="0076074E"/>
    <w:rsid w:val="00761382"/>
    <w:rsid w:val="00761522"/>
    <w:rsid w:val="00761744"/>
    <w:rsid w:val="00761765"/>
    <w:rsid w:val="00761B4D"/>
    <w:rsid w:val="00761BF9"/>
    <w:rsid w:val="00761E4D"/>
    <w:rsid w:val="00761E93"/>
    <w:rsid w:val="0076220A"/>
    <w:rsid w:val="00762680"/>
    <w:rsid w:val="00762731"/>
    <w:rsid w:val="00762A5B"/>
    <w:rsid w:val="00762A60"/>
    <w:rsid w:val="00762B3A"/>
    <w:rsid w:val="00763063"/>
    <w:rsid w:val="007632A2"/>
    <w:rsid w:val="00763380"/>
    <w:rsid w:val="00763663"/>
    <w:rsid w:val="00763696"/>
    <w:rsid w:val="0076370F"/>
    <w:rsid w:val="0076376E"/>
    <w:rsid w:val="00763818"/>
    <w:rsid w:val="00763935"/>
    <w:rsid w:val="0076393E"/>
    <w:rsid w:val="00763ABB"/>
    <w:rsid w:val="00763CB4"/>
    <w:rsid w:val="00763DD3"/>
    <w:rsid w:val="0076405F"/>
    <w:rsid w:val="0076429C"/>
    <w:rsid w:val="00764A3D"/>
    <w:rsid w:val="00764E45"/>
    <w:rsid w:val="00764F71"/>
    <w:rsid w:val="0076506E"/>
    <w:rsid w:val="00765092"/>
    <w:rsid w:val="007652B4"/>
    <w:rsid w:val="0076549B"/>
    <w:rsid w:val="00765AAA"/>
    <w:rsid w:val="00765C71"/>
    <w:rsid w:val="00766611"/>
    <w:rsid w:val="007668A3"/>
    <w:rsid w:val="00766982"/>
    <w:rsid w:val="00766BE0"/>
    <w:rsid w:val="00766C0D"/>
    <w:rsid w:val="00767035"/>
    <w:rsid w:val="00767096"/>
    <w:rsid w:val="00767563"/>
    <w:rsid w:val="0076759C"/>
    <w:rsid w:val="00767828"/>
    <w:rsid w:val="00767865"/>
    <w:rsid w:val="00767EAB"/>
    <w:rsid w:val="007708CD"/>
    <w:rsid w:val="00770EB5"/>
    <w:rsid w:val="0077145E"/>
    <w:rsid w:val="0077169F"/>
    <w:rsid w:val="00771943"/>
    <w:rsid w:val="007720B4"/>
    <w:rsid w:val="00772152"/>
    <w:rsid w:val="007726DC"/>
    <w:rsid w:val="00772B67"/>
    <w:rsid w:val="00772C49"/>
    <w:rsid w:val="00772D02"/>
    <w:rsid w:val="00773023"/>
    <w:rsid w:val="007732F4"/>
    <w:rsid w:val="007736BB"/>
    <w:rsid w:val="00773899"/>
    <w:rsid w:val="00773ABC"/>
    <w:rsid w:val="00774210"/>
    <w:rsid w:val="00774396"/>
    <w:rsid w:val="007746F5"/>
    <w:rsid w:val="00774774"/>
    <w:rsid w:val="00774775"/>
    <w:rsid w:val="007748C2"/>
    <w:rsid w:val="00774E54"/>
    <w:rsid w:val="00774F83"/>
    <w:rsid w:val="0077594F"/>
    <w:rsid w:val="00775976"/>
    <w:rsid w:val="00775BA3"/>
    <w:rsid w:val="00775CF3"/>
    <w:rsid w:val="00775D83"/>
    <w:rsid w:val="00775F15"/>
    <w:rsid w:val="007761A6"/>
    <w:rsid w:val="007764D0"/>
    <w:rsid w:val="00776611"/>
    <w:rsid w:val="00776772"/>
    <w:rsid w:val="00776871"/>
    <w:rsid w:val="0077717D"/>
    <w:rsid w:val="00777675"/>
    <w:rsid w:val="00777BED"/>
    <w:rsid w:val="00777F25"/>
    <w:rsid w:val="00780159"/>
    <w:rsid w:val="00780288"/>
    <w:rsid w:val="00780292"/>
    <w:rsid w:val="00780702"/>
    <w:rsid w:val="00780764"/>
    <w:rsid w:val="007807F0"/>
    <w:rsid w:val="00781803"/>
    <w:rsid w:val="007819AF"/>
    <w:rsid w:val="00781BCA"/>
    <w:rsid w:val="00781E0A"/>
    <w:rsid w:val="007820C5"/>
    <w:rsid w:val="007821B0"/>
    <w:rsid w:val="007822B7"/>
    <w:rsid w:val="0078286B"/>
    <w:rsid w:val="00782B50"/>
    <w:rsid w:val="00782DA0"/>
    <w:rsid w:val="007830CE"/>
    <w:rsid w:val="00783807"/>
    <w:rsid w:val="00783FF8"/>
    <w:rsid w:val="007841D5"/>
    <w:rsid w:val="007843AB"/>
    <w:rsid w:val="00784633"/>
    <w:rsid w:val="00784E39"/>
    <w:rsid w:val="007850FC"/>
    <w:rsid w:val="007858E4"/>
    <w:rsid w:val="007859A4"/>
    <w:rsid w:val="007861F3"/>
    <w:rsid w:val="007862AF"/>
    <w:rsid w:val="0078636C"/>
    <w:rsid w:val="0078639B"/>
    <w:rsid w:val="007866F1"/>
    <w:rsid w:val="007867DB"/>
    <w:rsid w:val="0078691A"/>
    <w:rsid w:val="00786B02"/>
    <w:rsid w:val="00787097"/>
    <w:rsid w:val="007879BD"/>
    <w:rsid w:val="00787A87"/>
    <w:rsid w:val="0079017C"/>
    <w:rsid w:val="007905B3"/>
    <w:rsid w:val="0079084F"/>
    <w:rsid w:val="00790949"/>
    <w:rsid w:val="00790A3D"/>
    <w:rsid w:val="00790DBF"/>
    <w:rsid w:val="0079107F"/>
    <w:rsid w:val="00791236"/>
    <w:rsid w:val="007912C2"/>
    <w:rsid w:val="00791375"/>
    <w:rsid w:val="007915C9"/>
    <w:rsid w:val="0079165A"/>
    <w:rsid w:val="007916EF"/>
    <w:rsid w:val="00791707"/>
    <w:rsid w:val="007918D5"/>
    <w:rsid w:val="00791B11"/>
    <w:rsid w:val="00791C03"/>
    <w:rsid w:val="007923C3"/>
    <w:rsid w:val="00792B18"/>
    <w:rsid w:val="0079325A"/>
    <w:rsid w:val="0079355C"/>
    <w:rsid w:val="0079371E"/>
    <w:rsid w:val="00793F45"/>
    <w:rsid w:val="0079415A"/>
    <w:rsid w:val="007942DB"/>
    <w:rsid w:val="00794414"/>
    <w:rsid w:val="00794717"/>
    <w:rsid w:val="007947FA"/>
    <w:rsid w:val="007948F7"/>
    <w:rsid w:val="00794FC3"/>
    <w:rsid w:val="0079504C"/>
    <w:rsid w:val="007950E0"/>
    <w:rsid w:val="007953DB"/>
    <w:rsid w:val="0079544E"/>
    <w:rsid w:val="007955CD"/>
    <w:rsid w:val="00795F91"/>
    <w:rsid w:val="007963D0"/>
    <w:rsid w:val="00796788"/>
    <w:rsid w:val="0079690C"/>
    <w:rsid w:val="007969A2"/>
    <w:rsid w:val="00796B1B"/>
    <w:rsid w:val="00796B47"/>
    <w:rsid w:val="007974C4"/>
    <w:rsid w:val="0079752A"/>
    <w:rsid w:val="00797573"/>
    <w:rsid w:val="00797AD6"/>
    <w:rsid w:val="00797BE6"/>
    <w:rsid w:val="007A01AA"/>
    <w:rsid w:val="007A03C5"/>
    <w:rsid w:val="007A0562"/>
    <w:rsid w:val="007A0729"/>
    <w:rsid w:val="007A0882"/>
    <w:rsid w:val="007A0BF4"/>
    <w:rsid w:val="007A0C56"/>
    <w:rsid w:val="007A1165"/>
    <w:rsid w:val="007A12BA"/>
    <w:rsid w:val="007A133E"/>
    <w:rsid w:val="007A1848"/>
    <w:rsid w:val="007A18A2"/>
    <w:rsid w:val="007A1A0C"/>
    <w:rsid w:val="007A1A7A"/>
    <w:rsid w:val="007A1AC0"/>
    <w:rsid w:val="007A1BE3"/>
    <w:rsid w:val="007A270A"/>
    <w:rsid w:val="007A2F78"/>
    <w:rsid w:val="007A338C"/>
    <w:rsid w:val="007A33EA"/>
    <w:rsid w:val="007A363F"/>
    <w:rsid w:val="007A3929"/>
    <w:rsid w:val="007A3C2B"/>
    <w:rsid w:val="007A42AC"/>
    <w:rsid w:val="007A42FF"/>
    <w:rsid w:val="007A499E"/>
    <w:rsid w:val="007A4AF1"/>
    <w:rsid w:val="007A4B77"/>
    <w:rsid w:val="007A4BF2"/>
    <w:rsid w:val="007A4E54"/>
    <w:rsid w:val="007A5258"/>
    <w:rsid w:val="007A54AD"/>
    <w:rsid w:val="007A5640"/>
    <w:rsid w:val="007A57CE"/>
    <w:rsid w:val="007A5C1E"/>
    <w:rsid w:val="007A5CE2"/>
    <w:rsid w:val="007A5F49"/>
    <w:rsid w:val="007A63B1"/>
    <w:rsid w:val="007A6706"/>
    <w:rsid w:val="007A67BA"/>
    <w:rsid w:val="007A6BAC"/>
    <w:rsid w:val="007A70CE"/>
    <w:rsid w:val="007A73C2"/>
    <w:rsid w:val="007A7784"/>
    <w:rsid w:val="007A77AC"/>
    <w:rsid w:val="007A79D5"/>
    <w:rsid w:val="007A7BA4"/>
    <w:rsid w:val="007A7BDC"/>
    <w:rsid w:val="007A7CA8"/>
    <w:rsid w:val="007B0332"/>
    <w:rsid w:val="007B034C"/>
    <w:rsid w:val="007B09EE"/>
    <w:rsid w:val="007B0A24"/>
    <w:rsid w:val="007B0F9E"/>
    <w:rsid w:val="007B1233"/>
    <w:rsid w:val="007B1693"/>
    <w:rsid w:val="007B1D9A"/>
    <w:rsid w:val="007B1F22"/>
    <w:rsid w:val="007B210E"/>
    <w:rsid w:val="007B2729"/>
    <w:rsid w:val="007B2AED"/>
    <w:rsid w:val="007B2B4D"/>
    <w:rsid w:val="007B3051"/>
    <w:rsid w:val="007B3160"/>
    <w:rsid w:val="007B33F5"/>
    <w:rsid w:val="007B3A6E"/>
    <w:rsid w:val="007B3C57"/>
    <w:rsid w:val="007B461F"/>
    <w:rsid w:val="007B46B0"/>
    <w:rsid w:val="007B4CA6"/>
    <w:rsid w:val="007B50AC"/>
    <w:rsid w:val="007B55A7"/>
    <w:rsid w:val="007B5B5F"/>
    <w:rsid w:val="007B5F6D"/>
    <w:rsid w:val="007B616B"/>
    <w:rsid w:val="007B61B4"/>
    <w:rsid w:val="007B6258"/>
    <w:rsid w:val="007B65A7"/>
    <w:rsid w:val="007B67C5"/>
    <w:rsid w:val="007B7093"/>
    <w:rsid w:val="007B713C"/>
    <w:rsid w:val="007B728F"/>
    <w:rsid w:val="007B72D8"/>
    <w:rsid w:val="007B7427"/>
    <w:rsid w:val="007B74A4"/>
    <w:rsid w:val="007B780C"/>
    <w:rsid w:val="007B79F1"/>
    <w:rsid w:val="007B7BBF"/>
    <w:rsid w:val="007B7CC4"/>
    <w:rsid w:val="007B7CE1"/>
    <w:rsid w:val="007B7EBD"/>
    <w:rsid w:val="007C0434"/>
    <w:rsid w:val="007C0721"/>
    <w:rsid w:val="007C089C"/>
    <w:rsid w:val="007C08EF"/>
    <w:rsid w:val="007C0BE0"/>
    <w:rsid w:val="007C0CFA"/>
    <w:rsid w:val="007C0D24"/>
    <w:rsid w:val="007C0D67"/>
    <w:rsid w:val="007C0F18"/>
    <w:rsid w:val="007C0FF8"/>
    <w:rsid w:val="007C101B"/>
    <w:rsid w:val="007C14D6"/>
    <w:rsid w:val="007C16F4"/>
    <w:rsid w:val="007C1A5F"/>
    <w:rsid w:val="007C1E37"/>
    <w:rsid w:val="007C1F2F"/>
    <w:rsid w:val="007C203C"/>
    <w:rsid w:val="007C20FC"/>
    <w:rsid w:val="007C2891"/>
    <w:rsid w:val="007C2930"/>
    <w:rsid w:val="007C2DD6"/>
    <w:rsid w:val="007C2DF5"/>
    <w:rsid w:val="007C2E70"/>
    <w:rsid w:val="007C2E8B"/>
    <w:rsid w:val="007C2FFA"/>
    <w:rsid w:val="007C362D"/>
    <w:rsid w:val="007C3DD6"/>
    <w:rsid w:val="007C3DFB"/>
    <w:rsid w:val="007C3E9A"/>
    <w:rsid w:val="007C443D"/>
    <w:rsid w:val="007C45E5"/>
    <w:rsid w:val="007C4734"/>
    <w:rsid w:val="007C47B4"/>
    <w:rsid w:val="007C49D1"/>
    <w:rsid w:val="007C49DC"/>
    <w:rsid w:val="007C4C54"/>
    <w:rsid w:val="007C4C62"/>
    <w:rsid w:val="007C4E04"/>
    <w:rsid w:val="007C51D0"/>
    <w:rsid w:val="007C536A"/>
    <w:rsid w:val="007C5556"/>
    <w:rsid w:val="007C55DB"/>
    <w:rsid w:val="007C569F"/>
    <w:rsid w:val="007C59E4"/>
    <w:rsid w:val="007C5D0F"/>
    <w:rsid w:val="007C5E01"/>
    <w:rsid w:val="007C627A"/>
    <w:rsid w:val="007C6411"/>
    <w:rsid w:val="007C66F4"/>
    <w:rsid w:val="007C67B7"/>
    <w:rsid w:val="007C6842"/>
    <w:rsid w:val="007C6AA4"/>
    <w:rsid w:val="007C6ADE"/>
    <w:rsid w:val="007C6AF9"/>
    <w:rsid w:val="007C6C60"/>
    <w:rsid w:val="007C6F42"/>
    <w:rsid w:val="007C7562"/>
    <w:rsid w:val="007C7593"/>
    <w:rsid w:val="007C75B0"/>
    <w:rsid w:val="007C796C"/>
    <w:rsid w:val="007C7FCD"/>
    <w:rsid w:val="007D0401"/>
    <w:rsid w:val="007D04DA"/>
    <w:rsid w:val="007D08B2"/>
    <w:rsid w:val="007D098B"/>
    <w:rsid w:val="007D0BC0"/>
    <w:rsid w:val="007D0EA9"/>
    <w:rsid w:val="007D0F1B"/>
    <w:rsid w:val="007D102E"/>
    <w:rsid w:val="007D1494"/>
    <w:rsid w:val="007D152C"/>
    <w:rsid w:val="007D17AE"/>
    <w:rsid w:val="007D19E5"/>
    <w:rsid w:val="007D2046"/>
    <w:rsid w:val="007D21B8"/>
    <w:rsid w:val="007D2238"/>
    <w:rsid w:val="007D2B3E"/>
    <w:rsid w:val="007D2C94"/>
    <w:rsid w:val="007D319F"/>
    <w:rsid w:val="007D3259"/>
    <w:rsid w:val="007D335E"/>
    <w:rsid w:val="007D37CA"/>
    <w:rsid w:val="007D3B10"/>
    <w:rsid w:val="007D3EFF"/>
    <w:rsid w:val="007D402C"/>
    <w:rsid w:val="007D430A"/>
    <w:rsid w:val="007D453E"/>
    <w:rsid w:val="007D46F4"/>
    <w:rsid w:val="007D4756"/>
    <w:rsid w:val="007D49DC"/>
    <w:rsid w:val="007D4A90"/>
    <w:rsid w:val="007D524B"/>
    <w:rsid w:val="007D5822"/>
    <w:rsid w:val="007D5C41"/>
    <w:rsid w:val="007D61C4"/>
    <w:rsid w:val="007D6561"/>
    <w:rsid w:val="007D65BC"/>
    <w:rsid w:val="007D6649"/>
    <w:rsid w:val="007D678D"/>
    <w:rsid w:val="007D6DBE"/>
    <w:rsid w:val="007D705B"/>
    <w:rsid w:val="007D73E3"/>
    <w:rsid w:val="007D7479"/>
    <w:rsid w:val="007D7E0E"/>
    <w:rsid w:val="007E0331"/>
    <w:rsid w:val="007E03DB"/>
    <w:rsid w:val="007E056F"/>
    <w:rsid w:val="007E0784"/>
    <w:rsid w:val="007E07BA"/>
    <w:rsid w:val="007E0B42"/>
    <w:rsid w:val="007E0EC6"/>
    <w:rsid w:val="007E1176"/>
    <w:rsid w:val="007E18AA"/>
    <w:rsid w:val="007E1AE2"/>
    <w:rsid w:val="007E1E5A"/>
    <w:rsid w:val="007E1EC5"/>
    <w:rsid w:val="007E2128"/>
    <w:rsid w:val="007E2302"/>
    <w:rsid w:val="007E2350"/>
    <w:rsid w:val="007E2357"/>
    <w:rsid w:val="007E248F"/>
    <w:rsid w:val="007E2BA3"/>
    <w:rsid w:val="007E2DE0"/>
    <w:rsid w:val="007E2F89"/>
    <w:rsid w:val="007E2FCB"/>
    <w:rsid w:val="007E3013"/>
    <w:rsid w:val="007E31C8"/>
    <w:rsid w:val="007E3A91"/>
    <w:rsid w:val="007E3EB3"/>
    <w:rsid w:val="007E43F1"/>
    <w:rsid w:val="007E4937"/>
    <w:rsid w:val="007E5226"/>
    <w:rsid w:val="007E5375"/>
    <w:rsid w:val="007E53FF"/>
    <w:rsid w:val="007E5430"/>
    <w:rsid w:val="007E5436"/>
    <w:rsid w:val="007E590A"/>
    <w:rsid w:val="007E596D"/>
    <w:rsid w:val="007E5A75"/>
    <w:rsid w:val="007E5A76"/>
    <w:rsid w:val="007E5B3F"/>
    <w:rsid w:val="007E5BF3"/>
    <w:rsid w:val="007E5E74"/>
    <w:rsid w:val="007E5F01"/>
    <w:rsid w:val="007E5F0D"/>
    <w:rsid w:val="007E60E5"/>
    <w:rsid w:val="007E6F07"/>
    <w:rsid w:val="007E7200"/>
    <w:rsid w:val="007E7354"/>
    <w:rsid w:val="007E7371"/>
    <w:rsid w:val="007E74AF"/>
    <w:rsid w:val="007E7973"/>
    <w:rsid w:val="007E7AD7"/>
    <w:rsid w:val="007F0078"/>
    <w:rsid w:val="007F01DB"/>
    <w:rsid w:val="007F0381"/>
    <w:rsid w:val="007F047B"/>
    <w:rsid w:val="007F0A72"/>
    <w:rsid w:val="007F0BBC"/>
    <w:rsid w:val="007F0DAF"/>
    <w:rsid w:val="007F15F4"/>
    <w:rsid w:val="007F16E9"/>
    <w:rsid w:val="007F1A94"/>
    <w:rsid w:val="007F1E2A"/>
    <w:rsid w:val="007F2245"/>
    <w:rsid w:val="007F29CA"/>
    <w:rsid w:val="007F3615"/>
    <w:rsid w:val="007F3736"/>
    <w:rsid w:val="007F3744"/>
    <w:rsid w:val="007F3B55"/>
    <w:rsid w:val="007F3CDD"/>
    <w:rsid w:val="007F3D87"/>
    <w:rsid w:val="007F3E05"/>
    <w:rsid w:val="007F3F43"/>
    <w:rsid w:val="007F40AA"/>
    <w:rsid w:val="007F42AF"/>
    <w:rsid w:val="007F4651"/>
    <w:rsid w:val="007F4BC6"/>
    <w:rsid w:val="007F4D31"/>
    <w:rsid w:val="007F4E50"/>
    <w:rsid w:val="007F4F32"/>
    <w:rsid w:val="007F50BB"/>
    <w:rsid w:val="007F594C"/>
    <w:rsid w:val="007F599C"/>
    <w:rsid w:val="007F5AE1"/>
    <w:rsid w:val="007F5EA3"/>
    <w:rsid w:val="007F6337"/>
    <w:rsid w:val="007F63D7"/>
    <w:rsid w:val="007F667F"/>
    <w:rsid w:val="007F696A"/>
    <w:rsid w:val="007F7041"/>
    <w:rsid w:val="007F723A"/>
    <w:rsid w:val="007F7759"/>
    <w:rsid w:val="007F78D7"/>
    <w:rsid w:val="007F7FFB"/>
    <w:rsid w:val="008008AA"/>
    <w:rsid w:val="00800C0D"/>
    <w:rsid w:val="00801166"/>
    <w:rsid w:val="008014F4"/>
    <w:rsid w:val="00801ACB"/>
    <w:rsid w:val="00801D40"/>
    <w:rsid w:val="00801E02"/>
    <w:rsid w:val="00801FD5"/>
    <w:rsid w:val="0080206F"/>
    <w:rsid w:val="00802172"/>
    <w:rsid w:val="008022E4"/>
    <w:rsid w:val="0080234F"/>
    <w:rsid w:val="00802D15"/>
    <w:rsid w:val="00803139"/>
    <w:rsid w:val="00803313"/>
    <w:rsid w:val="0080354D"/>
    <w:rsid w:val="008039AC"/>
    <w:rsid w:val="00803C0F"/>
    <w:rsid w:val="00803E82"/>
    <w:rsid w:val="00804172"/>
    <w:rsid w:val="0080522B"/>
    <w:rsid w:val="00805541"/>
    <w:rsid w:val="008057AD"/>
    <w:rsid w:val="008057B2"/>
    <w:rsid w:val="0080593D"/>
    <w:rsid w:val="00805DD8"/>
    <w:rsid w:val="00805E21"/>
    <w:rsid w:val="008060A6"/>
    <w:rsid w:val="0080613F"/>
    <w:rsid w:val="008063C5"/>
    <w:rsid w:val="00806670"/>
    <w:rsid w:val="00806673"/>
    <w:rsid w:val="008067F7"/>
    <w:rsid w:val="0080696A"/>
    <w:rsid w:val="00806B2E"/>
    <w:rsid w:val="00806FD1"/>
    <w:rsid w:val="00807146"/>
    <w:rsid w:val="008071FD"/>
    <w:rsid w:val="00807A8A"/>
    <w:rsid w:val="00807AFF"/>
    <w:rsid w:val="00810120"/>
    <w:rsid w:val="00810A38"/>
    <w:rsid w:val="00810D8B"/>
    <w:rsid w:val="008110AA"/>
    <w:rsid w:val="008111A3"/>
    <w:rsid w:val="008111DC"/>
    <w:rsid w:val="00811322"/>
    <w:rsid w:val="008116C9"/>
    <w:rsid w:val="008119D5"/>
    <w:rsid w:val="008119E1"/>
    <w:rsid w:val="00811E3E"/>
    <w:rsid w:val="008125DE"/>
    <w:rsid w:val="0081297B"/>
    <w:rsid w:val="00812E02"/>
    <w:rsid w:val="00813082"/>
    <w:rsid w:val="00813150"/>
    <w:rsid w:val="00813197"/>
    <w:rsid w:val="00813214"/>
    <w:rsid w:val="00813230"/>
    <w:rsid w:val="00814243"/>
    <w:rsid w:val="0081436C"/>
    <w:rsid w:val="00814408"/>
    <w:rsid w:val="00814881"/>
    <w:rsid w:val="00814956"/>
    <w:rsid w:val="00814A72"/>
    <w:rsid w:val="00814CDB"/>
    <w:rsid w:val="00814ECC"/>
    <w:rsid w:val="00815019"/>
    <w:rsid w:val="00815792"/>
    <w:rsid w:val="008157C9"/>
    <w:rsid w:val="00816865"/>
    <w:rsid w:val="008168B8"/>
    <w:rsid w:val="00816CC2"/>
    <w:rsid w:val="008170C3"/>
    <w:rsid w:val="00817368"/>
    <w:rsid w:val="0081799D"/>
    <w:rsid w:val="00817CD1"/>
    <w:rsid w:val="00817E59"/>
    <w:rsid w:val="00817F5C"/>
    <w:rsid w:val="008201D1"/>
    <w:rsid w:val="0082034C"/>
    <w:rsid w:val="00820EDF"/>
    <w:rsid w:val="00821020"/>
    <w:rsid w:val="0082125D"/>
    <w:rsid w:val="008212F0"/>
    <w:rsid w:val="008213AB"/>
    <w:rsid w:val="008219F9"/>
    <w:rsid w:val="00821B0B"/>
    <w:rsid w:val="00821C4D"/>
    <w:rsid w:val="00821D4C"/>
    <w:rsid w:val="00821DFB"/>
    <w:rsid w:val="00821EBB"/>
    <w:rsid w:val="00822158"/>
    <w:rsid w:val="0082223A"/>
    <w:rsid w:val="008222F0"/>
    <w:rsid w:val="008222FC"/>
    <w:rsid w:val="008223D4"/>
    <w:rsid w:val="00822499"/>
    <w:rsid w:val="00822533"/>
    <w:rsid w:val="008226E2"/>
    <w:rsid w:val="00822708"/>
    <w:rsid w:val="00822A3D"/>
    <w:rsid w:val="00822C50"/>
    <w:rsid w:val="00822CC3"/>
    <w:rsid w:val="00822D2C"/>
    <w:rsid w:val="00822E0E"/>
    <w:rsid w:val="00822F1E"/>
    <w:rsid w:val="00823005"/>
    <w:rsid w:val="00823028"/>
    <w:rsid w:val="00823118"/>
    <w:rsid w:val="008234DF"/>
    <w:rsid w:val="00823559"/>
    <w:rsid w:val="00823780"/>
    <w:rsid w:val="008237E0"/>
    <w:rsid w:val="008238BD"/>
    <w:rsid w:val="00823906"/>
    <w:rsid w:val="00823B55"/>
    <w:rsid w:val="00823B79"/>
    <w:rsid w:val="00823DE6"/>
    <w:rsid w:val="00824539"/>
    <w:rsid w:val="008246F7"/>
    <w:rsid w:val="008246FC"/>
    <w:rsid w:val="0082472E"/>
    <w:rsid w:val="008249CD"/>
    <w:rsid w:val="00824A46"/>
    <w:rsid w:val="0082559D"/>
    <w:rsid w:val="00825640"/>
    <w:rsid w:val="00825CD2"/>
    <w:rsid w:val="008263D9"/>
    <w:rsid w:val="00826A27"/>
    <w:rsid w:val="0082701B"/>
    <w:rsid w:val="0082764F"/>
    <w:rsid w:val="008277BC"/>
    <w:rsid w:val="008277E4"/>
    <w:rsid w:val="00827CB5"/>
    <w:rsid w:val="00827CD7"/>
    <w:rsid w:val="00827ED8"/>
    <w:rsid w:val="00830001"/>
    <w:rsid w:val="008300A4"/>
    <w:rsid w:val="00830168"/>
    <w:rsid w:val="00830283"/>
    <w:rsid w:val="00830495"/>
    <w:rsid w:val="008307B0"/>
    <w:rsid w:val="008307DB"/>
    <w:rsid w:val="008309B0"/>
    <w:rsid w:val="00830D05"/>
    <w:rsid w:val="00830FCD"/>
    <w:rsid w:val="008310B4"/>
    <w:rsid w:val="008310B6"/>
    <w:rsid w:val="00831BB9"/>
    <w:rsid w:val="00831C93"/>
    <w:rsid w:val="00831CFC"/>
    <w:rsid w:val="00831D6E"/>
    <w:rsid w:val="00831DC6"/>
    <w:rsid w:val="00831E19"/>
    <w:rsid w:val="00831FE8"/>
    <w:rsid w:val="008320BC"/>
    <w:rsid w:val="00832329"/>
    <w:rsid w:val="008330D4"/>
    <w:rsid w:val="008333EC"/>
    <w:rsid w:val="00833573"/>
    <w:rsid w:val="00833AC0"/>
    <w:rsid w:val="00833B67"/>
    <w:rsid w:val="00833F17"/>
    <w:rsid w:val="00834205"/>
    <w:rsid w:val="0083459B"/>
    <w:rsid w:val="0083461B"/>
    <w:rsid w:val="0083486F"/>
    <w:rsid w:val="00834A71"/>
    <w:rsid w:val="00834D2C"/>
    <w:rsid w:val="00834D32"/>
    <w:rsid w:val="00834E46"/>
    <w:rsid w:val="00834F47"/>
    <w:rsid w:val="0083543F"/>
    <w:rsid w:val="00835485"/>
    <w:rsid w:val="008358FD"/>
    <w:rsid w:val="00835A89"/>
    <w:rsid w:val="00835ACB"/>
    <w:rsid w:val="00835B4D"/>
    <w:rsid w:val="00835BA3"/>
    <w:rsid w:val="00835CEC"/>
    <w:rsid w:val="008360DB"/>
    <w:rsid w:val="008368B6"/>
    <w:rsid w:val="008369BE"/>
    <w:rsid w:val="00836C62"/>
    <w:rsid w:val="00836F37"/>
    <w:rsid w:val="00837395"/>
    <w:rsid w:val="008375AC"/>
    <w:rsid w:val="008376E9"/>
    <w:rsid w:val="0083787D"/>
    <w:rsid w:val="008400EF"/>
    <w:rsid w:val="00840E01"/>
    <w:rsid w:val="008410B2"/>
    <w:rsid w:val="0084121C"/>
    <w:rsid w:val="0084132A"/>
    <w:rsid w:val="008419AF"/>
    <w:rsid w:val="00841E5A"/>
    <w:rsid w:val="0084215A"/>
    <w:rsid w:val="00842280"/>
    <w:rsid w:val="0084235E"/>
    <w:rsid w:val="008423A1"/>
    <w:rsid w:val="00842450"/>
    <w:rsid w:val="008424A7"/>
    <w:rsid w:val="008424C1"/>
    <w:rsid w:val="008426D1"/>
    <w:rsid w:val="008427DC"/>
    <w:rsid w:val="00842BB3"/>
    <w:rsid w:val="00842BE1"/>
    <w:rsid w:val="0084354D"/>
    <w:rsid w:val="00843678"/>
    <w:rsid w:val="00843724"/>
    <w:rsid w:val="0084399D"/>
    <w:rsid w:val="00843FFE"/>
    <w:rsid w:val="008445AF"/>
    <w:rsid w:val="0084483B"/>
    <w:rsid w:val="008449B7"/>
    <w:rsid w:val="00844B43"/>
    <w:rsid w:val="00844DC8"/>
    <w:rsid w:val="008451AC"/>
    <w:rsid w:val="00845295"/>
    <w:rsid w:val="00845396"/>
    <w:rsid w:val="00845500"/>
    <w:rsid w:val="0084580F"/>
    <w:rsid w:val="00845933"/>
    <w:rsid w:val="008463D2"/>
    <w:rsid w:val="00846483"/>
    <w:rsid w:val="0084673E"/>
    <w:rsid w:val="00846743"/>
    <w:rsid w:val="00846C46"/>
    <w:rsid w:val="008472AE"/>
    <w:rsid w:val="008472D8"/>
    <w:rsid w:val="008473F2"/>
    <w:rsid w:val="008478EB"/>
    <w:rsid w:val="0084793E"/>
    <w:rsid w:val="00847B0B"/>
    <w:rsid w:val="00847FDF"/>
    <w:rsid w:val="0085030E"/>
    <w:rsid w:val="0085061B"/>
    <w:rsid w:val="008509C0"/>
    <w:rsid w:val="00850C5F"/>
    <w:rsid w:val="00850C92"/>
    <w:rsid w:val="008511C2"/>
    <w:rsid w:val="008511D9"/>
    <w:rsid w:val="00851B8A"/>
    <w:rsid w:val="00851BAD"/>
    <w:rsid w:val="00852094"/>
    <w:rsid w:val="008520E2"/>
    <w:rsid w:val="008521BC"/>
    <w:rsid w:val="00852330"/>
    <w:rsid w:val="0085258A"/>
    <w:rsid w:val="00852669"/>
    <w:rsid w:val="008527EA"/>
    <w:rsid w:val="008530D7"/>
    <w:rsid w:val="008533C2"/>
    <w:rsid w:val="00853A42"/>
    <w:rsid w:val="00853B7B"/>
    <w:rsid w:val="00853C20"/>
    <w:rsid w:val="00854051"/>
    <w:rsid w:val="008540F6"/>
    <w:rsid w:val="00854543"/>
    <w:rsid w:val="00854600"/>
    <w:rsid w:val="0085460D"/>
    <w:rsid w:val="0085480C"/>
    <w:rsid w:val="00854B5C"/>
    <w:rsid w:val="00854C56"/>
    <w:rsid w:val="00854EED"/>
    <w:rsid w:val="008551A2"/>
    <w:rsid w:val="0085538F"/>
    <w:rsid w:val="008553B9"/>
    <w:rsid w:val="008555A2"/>
    <w:rsid w:val="008556A9"/>
    <w:rsid w:val="00855DCB"/>
    <w:rsid w:val="00855DD8"/>
    <w:rsid w:val="00855DE0"/>
    <w:rsid w:val="00855FCE"/>
    <w:rsid w:val="00856335"/>
    <w:rsid w:val="00856343"/>
    <w:rsid w:val="0085647D"/>
    <w:rsid w:val="008564FA"/>
    <w:rsid w:val="00856714"/>
    <w:rsid w:val="00856A72"/>
    <w:rsid w:val="00856BAF"/>
    <w:rsid w:val="008570DE"/>
    <w:rsid w:val="008571B8"/>
    <w:rsid w:val="00857511"/>
    <w:rsid w:val="00857574"/>
    <w:rsid w:val="00857A8F"/>
    <w:rsid w:val="00857B51"/>
    <w:rsid w:val="00857D0E"/>
    <w:rsid w:val="00860083"/>
    <w:rsid w:val="008600E3"/>
    <w:rsid w:val="00860129"/>
    <w:rsid w:val="00860D86"/>
    <w:rsid w:val="00860F39"/>
    <w:rsid w:val="00861063"/>
    <w:rsid w:val="008610EB"/>
    <w:rsid w:val="00861209"/>
    <w:rsid w:val="00861281"/>
    <w:rsid w:val="00861553"/>
    <w:rsid w:val="008618C2"/>
    <w:rsid w:val="0086197C"/>
    <w:rsid w:val="00861C3C"/>
    <w:rsid w:val="00861DD4"/>
    <w:rsid w:val="008620F0"/>
    <w:rsid w:val="0086251B"/>
    <w:rsid w:val="0086272F"/>
    <w:rsid w:val="00862840"/>
    <w:rsid w:val="00863099"/>
    <w:rsid w:val="0086332C"/>
    <w:rsid w:val="008635DF"/>
    <w:rsid w:val="008636B0"/>
    <w:rsid w:val="008637D4"/>
    <w:rsid w:val="008637E5"/>
    <w:rsid w:val="008639A1"/>
    <w:rsid w:val="00863BA7"/>
    <w:rsid w:val="00864044"/>
    <w:rsid w:val="008640E6"/>
    <w:rsid w:val="00864130"/>
    <w:rsid w:val="008642BF"/>
    <w:rsid w:val="008642FC"/>
    <w:rsid w:val="00864371"/>
    <w:rsid w:val="00864A42"/>
    <w:rsid w:val="00864AD7"/>
    <w:rsid w:val="00864B03"/>
    <w:rsid w:val="00864B40"/>
    <w:rsid w:val="00864E70"/>
    <w:rsid w:val="00864E94"/>
    <w:rsid w:val="008658CC"/>
    <w:rsid w:val="00865ACE"/>
    <w:rsid w:val="00865DF8"/>
    <w:rsid w:val="00865FD5"/>
    <w:rsid w:val="00866155"/>
    <w:rsid w:val="008662D9"/>
    <w:rsid w:val="008664EA"/>
    <w:rsid w:val="008666D9"/>
    <w:rsid w:val="00866E3F"/>
    <w:rsid w:val="00867070"/>
    <w:rsid w:val="008674B2"/>
    <w:rsid w:val="008679F8"/>
    <w:rsid w:val="00867A3D"/>
    <w:rsid w:val="00867F7C"/>
    <w:rsid w:val="00870991"/>
    <w:rsid w:val="008710A3"/>
    <w:rsid w:val="008710CF"/>
    <w:rsid w:val="00871153"/>
    <w:rsid w:val="0087116F"/>
    <w:rsid w:val="0087185B"/>
    <w:rsid w:val="00871BB0"/>
    <w:rsid w:val="00871D0F"/>
    <w:rsid w:val="00871D56"/>
    <w:rsid w:val="00871EBE"/>
    <w:rsid w:val="00871F20"/>
    <w:rsid w:val="00871F52"/>
    <w:rsid w:val="0087252D"/>
    <w:rsid w:val="00872921"/>
    <w:rsid w:val="00872E5F"/>
    <w:rsid w:val="008736B4"/>
    <w:rsid w:val="0087402D"/>
    <w:rsid w:val="0087413B"/>
    <w:rsid w:val="00874AB7"/>
    <w:rsid w:val="00874ACF"/>
    <w:rsid w:val="00874B54"/>
    <w:rsid w:val="00874D1C"/>
    <w:rsid w:val="00874E19"/>
    <w:rsid w:val="00874F60"/>
    <w:rsid w:val="008751E7"/>
    <w:rsid w:val="00875229"/>
    <w:rsid w:val="008753EB"/>
    <w:rsid w:val="00875AA5"/>
    <w:rsid w:val="00875B0C"/>
    <w:rsid w:val="00875BF8"/>
    <w:rsid w:val="00875C1E"/>
    <w:rsid w:val="008764B2"/>
    <w:rsid w:val="008764F3"/>
    <w:rsid w:val="0087665D"/>
    <w:rsid w:val="008769A8"/>
    <w:rsid w:val="00876A7A"/>
    <w:rsid w:val="00876B16"/>
    <w:rsid w:val="00876E0B"/>
    <w:rsid w:val="00876E34"/>
    <w:rsid w:val="00877253"/>
    <w:rsid w:val="00877334"/>
    <w:rsid w:val="008774EE"/>
    <w:rsid w:val="00877B63"/>
    <w:rsid w:val="00877F68"/>
    <w:rsid w:val="00880290"/>
    <w:rsid w:val="00880484"/>
    <w:rsid w:val="008808BB"/>
    <w:rsid w:val="00881054"/>
    <w:rsid w:val="00881760"/>
    <w:rsid w:val="008818B2"/>
    <w:rsid w:val="00881A8C"/>
    <w:rsid w:val="00881B12"/>
    <w:rsid w:val="00881E3F"/>
    <w:rsid w:val="00881E46"/>
    <w:rsid w:val="0088218A"/>
    <w:rsid w:val="00882488"/>
    <w:rsid w:val="00882834"/>
    <w:rsid w:val="00882911"/>
    <w:rsid w:val="008829B2"/>
    <w:rsid w:val="00882A32"/>
    <w:rsid w:val="00882B6D"/>
    <w:rsid w:val="00883057"/>
    <w:rsid w:val="00883094"/>
    <w:rsid w:val="00883222"/>
    <w:rsid w:val="00883360"/>
    <w:rsid w:val="0088380E"/>
    <w:rsid w:val="00883D3A"/>
    <w:rsid w:val="00883E09"/>
    <w:rsid w:val="00883EEF"/>
    <w:rsid w:val="00883F47"/>
    <w:rsid w:val="00884091"/>
    <w:rsid w:val="00884578"/>
    <w:rsid w:val="0088467D"/>
    <w:rsid w:val="00884A05"/>
    <w:rsid w:val="00884C68"/>
    <w:rsid w:val="00884E52"/>
    <w:rsid w:val="008852E0"/>
    <w:rsid w:val="0088532F"/>
    <w:rsid w:val="008854FB"/>
    <w:rsid w:val="00885736"/>
    <w:rsid w:val="008858E6"/>
    <w:rsid w:val="008859FF"/>
    <w:rsid w:val="00885F48"/>
    <w:rsid w:val="00885FEE"/>
    <w:rsid w:val="008867FC"/>
    <w:rsid w:val="00886A6E"/>
    <w:rsid w:val="00886FB8"/>
    <w:rsid w:val="0088709B"/>
    <w:rsid w:val="00887AFD"/>
    <w:rsid w:val="00887B5C"/>
    <w:rsid w:val="00887B60"/>
    <w:rsid w:val="00887EEA"/>
    <w:rsid w:val="008902AD"/>
    <w:rsid w:val="00890A58"/>
    <w:rsid w:val="00890C89"/>
    <w:rsid w:val="00890DCF"/>
    <w:rsid w:val="008910C3"/>
    <w:rsid w:val="0089129A"/>
    <w:rsid w:val="00891C47"/>
    <w:rsid w:val="00891C7E"/>
    <w:rsid w:val="00891D74"/>
    <w:rsid w:val="00892012"/>
    <w:rsid w:val="0089211D"/>
    <w:rsid w:val="008922C4"/>
    <w:rsid w:val="008922E3"/>
    <w:rsid w:val="008924C3"/>
    <w:rsid w:val="00892777"/>
    <w:rsid w:val="00892C91"/>
    <w:rsid w:val="00892D9E"/>
    <w:rsid w:val="00892E25"/>
    <w:rsid w:val="0089300C"/>
    <w:rsid w:val="00893320"/>
    <w:rsid w:val="00893BFA"/>
    <w:rsid w:val="00893C96"/>
    <w:rsid w:val="00893D46"/>
    <w:rsid w:val="00893FDF"/>
    <w:rsid w:val="00894C8B"/>
    <w:rsid w:val="0089536A"/>
    <w:rsid w:val="0089565C"/>
    <w:rsid w:val="0089589B"/>
    <w:rsid w:val="00895AE4"/>
    <w:rsid w:val="00895DBA"/>
    <w:rsid w:val="00896379"/>
    <w:rsid w:val="00896941"/>
    <w:rsid w:val="00896A26"/>
    <w:rsid w:val="00896A3E"/>
    <w:rsid w:val="00897796"/>
    <w:rsid w:val="008979C6"/>
    <w:rsid w:val="00897C32"/>
    <w:rsid w:val="008A04FF"/>
    <w:rsid w:val="008A06C6"/>
    <w:rsid w:val="008A06E6"/>
    <w:rsid w:val="008A0E69"/>
    <w:rsid w:val="008A15D7"/>
    <w:rsid w:val="008A1D39"/>
    <w:rsid w:val="008A1D46"/>
    <w:rsid w:val="008A1E94"/>
    <w:rsid w:val="008A2532"/>
    <w:rsid w:val="008A27FC"/>
    <w:rsid w:val="008A297C"/>
    <w:rsid w:val="008A2BA0"/>
    <w:rsid w:val="008A2F5A"/>
    <w:rsid w:val="008A31D1"/>
    <w:rsid w:val="008A34F1"/>
    <w:rsid w:val="008A3859"/>
    <w:rsid w:val="008A3A53"/>
    <w:rsid w:val="008A3B19"/>
    <w:rsid w:val="008A41E1"/>
    <w:rsid w:val="008A43BF"/>
    <w:rsid w:val="008A4690"/>
    <w:rsid w:val="008A48E4"/>
    <w:rsid w:val="008A4AFE"/>
    <w:rsid w:val="008A4D19"/>
    <w:rsid w:val="008A4FE4"/>
    <w:rsid w:val="008A5376"/>
    <w:rsid w:val="008A537C"/>
    <w:rsid w:val="008A5A35"/>
    <w:rsid w:val="008A5A7B"/>
    <w:rsid w:val="008A5C16"/>
    <w:rsid w:val="008A5DCA"/>
    <w:rsid w:val="008A6040"/>
    <w:rsid w:val="008A6404"/>
    <w:rsid w:val="008A6F17"/>
    <w:rsid w:val="008A71E5"/>
    <w:rsid w:val="008A7852"/>
    <w:rsid w:val="008B0221"/>
    <w:rsid w:val="008B026D"/>
    <w:rsid w:val="008B04B5"/>
    <w:rsid w:val="008B0AA0"/>
    <w:rsid w:val="008B0DF7"/>
    <w:rsid w:val="008B1A8C"/>
    <w:rsid w:val="008B1E83"/>
    <w:rsid w:val="008B1FDD"/>
    <w:rsid w:val="008B2467"/>
    <w:rsid w:val="008B2780"/>
    <w:rsid w:val="008B2C1B"/>
    <w:rsid w:val="008B3150"/>
    <w:rsid w:val="008B3466"/>
    <w:rsid w:val="008B379C"/>
    <w:rsid w:val="008B3D48"/>
    <w:rsid w:val="008B3DBA"/>
    <w:rsid w:val="008B3E23"/>
    <w:rsid w:val="008B3E92"/>
    <w:rsid w:val="008B40C6"/>
    <w:rsid w:val="008B41E1"/>
    <w:rsid w:val="008B422D"/>
    <w:rsid w:val="008B48F0"/>
    <w:rsid w:val="008B491E"/>
    <w:rsid w:val="008B533E"/>
    <w:rsid w:val="008B5519"/>
    <w:rsid w:val="008B59AC"/>
    <w:rsid w:val="008B5C5F"/>
    <w:rsid w:val="008B61C0"/>
    <w:rsid w:val="008B61DD"/>
    <w:rsid w:val="008B62CA"/>
    <w:rsid w:val="008B6716"/>
    <w:rsid w:val="008B68F6"/>
    <w:rsid w:val="008B69D1"/>
    <w:rsid w:val="008B6B90"/>
    <w:rsid w:val="008B6E98"/>
    <w:rsid w:val="008B7169"/>
    <w:rsid w:val="008B726B"/>
    <w:rsid w:val="008B7383"/>
    <w:rsid w:val="008B761F"/>
    <w:rsid w:val="008B7716"/>
    <w:rsid w:val="008B7E43"/>
    <w:rsid w:val="008C02A0"/>
    <w:rsid w:val="008C03B1"/>
    <w:rsid w:val="008C040B"/>
    <w:rsid w:val="008C0773"/>
    <w:rsid w:val="008C097B"/>
    <w:rsid w:val="008C0B9F"/>
    <w:rsid w:val="008C0DB0"/>
    <w:rsid w:val="008C0FED"/>
    <w:rsid w:val="008C108B"/>
    <w:rsid w:val="008C117F"/>
    <w:rsid w:val="008C13A8"/>
    <w:rsid w:val="008C1ABB"/>
    <w:rsid w:val="008C1FD5"/>
    <w:rsid w:val="008C2500"/>
    <w:rsid w:val="008C284A"/>
    <w:rsid w:val="008C2FF8"/>
    <w:rsid w:val="008C3088"/>
    <w:rsid w:val="008C3318"/>
    <w:rsid w:val="008C389A"/>
    <w:rsid w:val="008C3D94"/>
    <w:rsid w:val="008C4198"/>
    <w:rsid w:val="008C4CBB"/>
    <w:rsid w:val="008C4FD1"/>
    <w:rsid w:val="008C51D0"/>
    <w:rsid w:val="008C5451"/>
    <w:rsid w:val="008C55D4"/>
    <w:rsid w:val="008C55FB"/>
    <w:rsid w:val="008C5AD7"/>
    <w:rsid w:val="008C5ADD"/>
    <w:rsid w:val="008C5B6E"/>
    <w:rsid w:val="008C5BE3"/>
    <w:rsid w:val="008C5D91"/>
    <w:rsid w:val="008C5F79"/>
    <w:rsid w:val="008C6202"/>
    <w:rsid w:val="008C6269"/>
    <w:rsid w:val="008C6569"/>
    <w:rsid w:val="008C6682"/>
    <w:rsid w:val="008C69C0"/>
    <w:rsid w:val="008C69E8"/>
    <w:rsid w:val="008C6C09"/>
    <w:rsid w:val="008C700D"/>
    <w:rsid w:val="008C7212"/>
    <w:rsid w:val="008C7354"/>
    <w:rsid w:val="008C73C6"/>
    <w:rsid w:val="008C73E4"/>
    <w:rsid w:val="008C7471"/>
    <w:rsid w:val="008C74B8"/>
    <w:rsid w:val="008C74C8"/>
    <w:rsid w:val="008C75ED"/>
    <w:rsid w:val="008C7BA4"/>
    <w:rsid w:val="008C7E55"/>
    <w:rsid w:val="008C7EB5"/>
    <w:rsid w:val="008D0345"/>
    <w:rsid w:val="008D083E"/>
    <w:rsid w:val="008D08B4"/>
    <w:rsid w:val="008D0AEB"/>
    <w:rsid w:val="008D0B56"/>
    <w:rsid w:val="008D0C3E"/>
    <w:rsid w:val="008D0C6B"/>
    <w:rsid w:val="008D0EF1"/>
    <w:rsid w:val="008D0FF8"/>
    <w:rsid w:val="008D1142"/>
    <w:rsid w:val="008D138B"/>
    <w:rsid w:val="008D1F5B"/>
    <w:rsid w:val="008D2131"/>
    <w:rsid w:val="008D264A"/>
    <w:rsid w:val="008D27BC"/>
    <w:rsid w:val="008D28BB"/>
    <w:rsid w:val="008D2B60"/>
    <w:rsid w:val="008D33D3"/>
    <w:rsid w:val="008D3537"/>
    <w:rsid w:val="008D3692"/>
    <w:rsid w:val="008D376D"/>
    <w:rsid w:val="008D3811"/>
    <w:rsid w:val="008D3D58"/>
    <w:rsid w:val="008D411E"/>
    <w:rsid w:val="008D43B4"/>
    <w:rsid w:val="008D4625"/>
    <w:rsid w:val="008D4D7D"/>
    <w:rsid w:val="008D4E03"/>
    <w:rsid w:val="008D54C6"/>
    <w:rsid w:val="008D57E4"/>
    <w:rsid w:val="008D5B7F"/>
    <w:rsid w:val="008D5C74"/>
    <w:rsid w:val="008D5D7E"/>
    <w:rsid w:val="008D5F3A"/>
    <w:rsid w:val="008D5F95"/>
    <w:rsid w:val="008D629F"/>
    <w:rsid w:val="008D6A86"/>
    <w:rsid w:val="008D6F93"/>
    <w:rsid w:val="008D71BA"/>
    <w:rsid w:val="008D71C2"/>
    <w:rsid w:val="008D75ED"/>
    <w:rsid w:val="008D7659"/>
    <w:rsid w:val="008D766C"/>
    <w:rsid w:val="008D792F"/>
    <w:rsid w:val="008D7979"/>
    <w:rsid w:val="008D7BD6"/>
    <w:rsid w:val="008D7D07"/>
    <w:rsid w:val="008D7D5F"/>
    <w:rsid w:val="008D7E13"/>
    <w:rsid w:val="008E0038"/>
    <w:rsid w:val="008E016D"/>
    <w:rsid w:val="008E0CB4"/>
    <w:rsid w:val="008E1124"/>
    <w:rsid w:val="008E1396"/>
    <w:rsid w:val="008E1472"/>
    <w:rsid w:val="008E14EF"/>
    <w:rsid w:val="008E18E1"/>
    <w:rsid w:val="008E2A29"/>
    <w:rsid w:val="008E33B8"/>
    <w:rsid w:val="008E33CE"/>
    <w:rsid w:val="008E369B"/>
    <w:rsid w:val="008E36D2"/>
    <w:rsid w:val="008E3932"/>
    <w:rsid w:val="008E39E5"/>
    <w:rsid w:val="008E3A79"/>
    <w:rsid w:val="008E3B31"/>
    <w:rsid w:val="008E3FAF"/>
    <w:rsid w:val="008E4296"/>
    <w:rsid w:val="008E45CF"/>
    <w:rsid w:val="008E4BA3"/>
    <w:rsid w:val="008E4C99"/>
    <w:rsid w:val="008E4D33"/>
    <w:rsid w:val="008E5B4E"/>
    <w:rsid w:val="008E5F9F"/>
    <w:rsid w:val="008E60FC"/>
    <w:rsid w:val="008E6762"/>
    <w:rsid w:val="008E69B0"/>
    <w:rsid w:val="008E6A0C"/>
    <w:rsid w:val="008E6A4E"/>
    <w:rsid w:val="008E6AEE"/>
    <w:rsid w:val="008E6CDC"/>
    <w:rsid w:val="008E7659"/>
    <w:rsid w:val="008E7666"/>
    <w:rsid w:val="008E77B7"/>
    <w:rsid w:val="008E7BF7"/>
    <w:rsid w:val="008E7EC4"/>
    <w:rsid w:val="008E7F39"/>
    <w:rsid w:val="008E7FAF"/>
    <w:rsid w:val="008F0086"/>
    <w:rsid w:val="008F01F8"/>
    <w:rsid w:val="008F0CCB"/>
    <w:rsid w:val="008F0E18"/>
    <w:rsid w:val="008F0F91"/>
    <w:rsid w:val="008F1596"/>
    <w:rsid w:val="008F1727"/>
    <w:rsid w:val="008F1D46"/>
    <w:rsid w:val="008F2351"/>
    <w:rsid w:val="008F2800"/>
    <w:rsid w:val="008F299C"/>
    <w:rsid w:val="008F2DB5"/>
    <w:rsid w:val="008F3110"/>
    <w:rsid w:val="008F320C"/>
    <w:rsid w:val="008F327C"/>
    <w:rsid w:val="008F3335"/>
    <w:rsid w:val="008F3C6C"/>
    <w:rsid w:val="008F3C74"/>
    <w:rsid w:val="008F3F6D"/>
    <w:rsid w:val="008F44D8"/>
    <w:rsid w:val="008F45A2"/>
    <w:rsid w:val="008F46CA"/>
    <w:rsid w:val="008F4B49"/>
    <w:rsid w:val="008F4C97"/>
    <w:rsid w:val="008F4E91"/>
    <w:rsid w:val="008F5050"/>
    <w:rsid w:val="008F5095"/>
    <w:rsid w:val="008F510A"/>
    <w:rsid w:val="008F5660"/>
    <w:rsid w:val="008F5963"/>
    <w:rsid w:val="008F5B54"/>
    <w:rsid w:val="008F5D0F"/>
    <w:rsid w:val="008F5E5E"/>
    <w:rsid w:val="008F5EB9"/>
    <w:rsid w:val="008F6037"/>
    <w:rsid w:val="008F616A"/>
    <w:rsid w:val="008F6490"/>
    <w:rsid w:val="008F65DD"/>
    <w:rsid w:val="008F6A59"/>
    <w:rsid w:val="008F6D04"/>
    <w:rsid w:val="008F731A"/>
    <w:rsid w:val="008F740D"/>
    <w:rsid w:val="008F749E"/>
    <w:rsid w:val="008F7506"/>
    <w:rsid w:val="008F7662"/>
    <w:rsid w:val="008F79D4"/>
    <w:rsid w:val="008F7A86"/>
    <w:rsid w:val="008F7D6C"/>
    <w:rsid w:val="008F7DC2"/>
    <w:rsid w:val="008F7EC4"/>
    <w:rsid w:val="008F7ECD"/>
    <w:rsid w:val="008F7F7B"/>
    <w:rsid w:val="009006B1"/>
    <w:rsid w:val="00900896"/>
    <w:rsid w:val="009008CE"/>
    <w:rsid w:val="00900A97"/>
    <w:rsid w:val="00900AA1"/>
    <w:rsid w:val="00900BE0"/>
    <w:rsid w:val="0090148D"/>
    <w:rsid w:val="009016E2"/>
    <w:rsid w:val="00901C42"/>
    <w:rsid w:val="00901CC8"/>
    <w:rsid w:val="00901E68"/>
    <w:rsid w:val="00902D33"/>
    <w:rsid w:val="00902D6D"/>
    <w:rsid w:val="00902FE4"/>
    <w:rsid w:val="00903266"/>
    <w:rsid w:val="00903703"/>
    <w:rsid w:val="00903794"/>
    <w:rsid w:val="00903836"/>
    <w:rsid w:val="00903B4B"/>
    <w:rsid w:val="00903D7B"/>
    <w:rsid w:val="009040C9"/>
    <w:rsid w:val="00904188"/>
    <w:rsid w:val="009041A4"/>
    <w:rsid w:val="00904821"/>
    <w:rsid w:val="00904DAA"/>
    <w:rsid w:val="00904E22"/>
    <w:rsid w:val="0090513E"/>
    <w:rsid w:val="00905232"/>
    <w:rsid w:val="00905267"/>
    <w:rsid w:val="00905306"/>
    <w:rsid w:val="00905357"/>
    <w:rsid w:val="009054AE"/>
    <w:rsid w:val="00905856"/>
    <w:rsid w:val="00905B62"/>
    <w:rsid w:val="00905BE4"/>
    <w:rsid w:val="00905DC6"/>
    <w:rsid w:val="00906887"/>
    <w:rsid w:val="00906B69"/>
    <w:rsid w:val="00907007"/>
    <w:rsid w:val="00907017"/>
    <w:rsid w:val="009072F6"/>
    <w:rsid w:val="009076AF"/>
    <w:rsid w:val="0090776B"/>
    <w:rsid w:val="00907C79"/>
    <w:rsid w:val="00907D0E"/>
    <w:rsid w:val="00910083"/>
    <w:rsid w:val="009102A1"/>
    <w:rsid w:val="00910F1B"/>
    <w:rsid w:val="00911554"/>
    <w:rsid w:val="00911585"/>
    <w:rsid w:val="009118B8"/>
    <w:rsid w:val="00911950"/>
    <w:rsid w:val="0091198D"/>
    <w:rsid w:val="00911AF0"/>
    <w:rsid w:val="00911D3B"/>
    <w:rsid w:val="00911F86"/>
    <w:rsid w:val="009121D7"/>
    <w:rsid w:val="00912548"/>
    <w:rsid w:val="009127D4"/>
    <w:rsid w:val="00912A0E"/>
    <w:rsid w:val="00912A9E"/>
    <w:rsid w:val="00912D81"/>
    <w:rsid w:val="00913277"/>
    <w:rsid w:val="009132B7"/>
    <w:rsid w:val="0091395F"/>
    <w:rsid w:val="00913B96"/>
    <w:rsid w:val="00913BEC"/>
    <w:rsid w:val="00913C4F"/>
    <w:rsid w:val="009141D2"/>
    <w:rsid w:val="00914348"/>
    <w:rsid w:val="00914431"/>
    <w:rsid w:val="00914813"/>
    <w:rsid w:val="0091493A"/>
    <w:rsid w:val="00914A32"/>
    <w:rsid w:val="00914B52"/>
    <w:rsid w:val="00915381"/>
    <w:rsid w:val="0091551C"/>
    <w:rsid w:val="00915552"/>
    <w:rsid w:val="009156F2"/>
    <w:rsid w:val="00915770"/>
    <w:rsid w:val="00915909"/>
    <w:rsid w:val="00915CD4"/>
    <w:rsid w:val="009160CB"/>
    <w:rsid w:val="00916162"/>
    <w:rsid w:val="00916341"/>
    <w:rsid w:val="0091640E"/>
    <w:rsid w:val="0091673C"/>
    <w:rsid w:val="0091679F"/>
    <w:rsid w:val="00916A68"/>
    <w:rsid w:val="0091741D"/>
    <w:rsid w:val="009177C8"/>
    <w:rsid w:val="00917846"/>
    <w:rsid w:val="00917CD8"/>
    <w:rsid w:val="009201ED"/>
    <w:rsid w:val="00920358"/>
    <w:rsid w:val="00920C4B"/>
    <w:rsid w:val="00920EAC"/>
    <w:rsid w:val="00920EF4"/>
    <w:rsid w:val="00921122"/>
    <w:rsid w:val="009211C6"/>
    <w:rsid w:val="00921448"/>
    <w:rsid w:val="009218D7"/>
    <w:rsid w:val="00921B01"/>
    <w:rsid w:val="00921C83"/>
    <w:rsid w:val="00921E2D"/>
    <w:rsid w:val="00921FB4"/>
    <w:rsid w:val="009220DB"/>
    <w:rsid w:val="00922656"/>
    <w:rsid w:val="009228D4"/>
    <w:rsid w:val="00922B52"/>
    <w:rsid w:val="00922BA0"/>
    <w:rsid w:val="00922CE1"/>
    <w:rsid w:val="00922EE4"/>
    <w:rsid w:val="00922FE6"/>
    <w:rsid w:val="00923452"/>
    <w:rsid w:val="00923A5A"/>
    <w:rsid w:val="00923BBE"/>
    <w:rsid w:val="00923D53"/>
    <w:rsid w:val="0092514D"/>
    <w:rsid w:val="009252D0"/>
    <w:rsid w:val="00925319"/>
    <w:rsid w:val="00925485"/>
    <w:rsid w:val="00925808"/>
    <w:rsid w:val="00925D77"/>
    <w:rsid w:val="00925F18"/>
    <w:rsid w:val="00925F1A"/>
    <w:rsid w:val="0092621D"/>
    <w:rsid w:val="00926409"/>
    <w:rsid w:val="0092677C"/>
    <w:rsid w:val="009267C4"/>
    <w:rsid w:val="00926875"/>
    <w:rsid w:val="009268A5"/>
    <w:rsid w:val="009270E8"/>
    <w:rsid w:val="0092776B"/>
    <w:rsid w:val="00927D6D"/>
    <w:rsid w:val="00927E29"/>
    <w:rsid w:val="00927F33"/>
    <w:rsid w:val="00930164"/>
    <w:rsid w:val="00930967"/>
    <w:rsid w:val="00930ADE"/>
    <w:rsid w:val="00930CD5"/>
    <w:rsid w:val="009310DF"/>
    <w:rsid w:val="009311C5"/>
    <w:rsid w:val="00931275"/>
    <w:rsid w:val="009312EE"/>
    <w:rsid w:val="0093140C"/>
    <w:rsid w:val="0093171D"/>
    <w:rsid w:val="00931F9E"/>
    <w:rsid w:val="00931FFE"/>
    <w:rsid w:val="00932518"/>
    <w:rsid w:val="0093262E"/>
    <w:rsid w:val="00932867"/>
    <w:rsid w:val="00932A15"/>
    <w:rsid w:val="00932AF7"/>
    <w:rsid w:val="00932C34"/>
    <w:rsid w:val="00932DEF"/>
    <w:rsid w:val="009332C1"/>
    <w:rsid w:val="00933785"/>
    <w:rsid w:val="00933805"/>
    <w:rsid w:val="009339A9"/>
    <w:rsid w:val="00933C67"/>
    <w:rsid w:val="00933CAC"/>
    <w:rsid w:val="00933F5E"/>
    <w:rsid w:val="00933FBE"/>
    <w:rsid w:val="009341EB"/>
    <w:rsid w:val="00934309"/>
    <w:rsid w:val="009344C3"/>
    <w:rsid w:val="00934652"/>
    <w:rsid w:val="00934864"/>
    <w:rsid w:val="009349ED"/>
    <w:rsid w:val="0093519D"/>
    <w:rsid w:val="009352DE"/>
    <w:rsid w:val="00935506"/>
    <w:rsid w:val="0093550B"/>
    <w:rsid w:val="009359CE"/>
    <w:rsid w:val="00935F67"/>
    <w:rsid w:val="00935F7D"/>
    <w:rsid w:val="0093651D"/>
    <w:rsid w:val="0093654A"/>
    <w:rsid w:val="009368CA"/>
    <w:rsid w:val="009369FE"/>
    <w:rsid w:val="00936D50"/>
    <w:rsid w:val="00937082"/>
    <w:rsid w:val="00937096"/>
    <w:rsid w:val="009370D1"/>
    <w:rsid w:val="00937264"/>
    <w:rsid w:val="009373A6"/>
    <w:rsid w:val="0093745A"/>
    <w:rsid w:val="00937555"/>
    <w:rsid w:val="0093792F"/>
    <w:rsid w:val="00937D2F"/>
    <w:rsid w:val="00937E5E"/>
    <w:rsid w:val="009409CD"/>
    <w:rsid w:val="00940BF6"/>
    <w:rsid w:val="00941258"/>
    <w:rsid w:val="00941293"/>
    <w:rsid w:val="00941934"/>
    <w:rsid w:val="00941B23"/>
    <w:rsid w:val="00941C6A"/>
    <w:rsid w:val="00941D5D"/>
    <w:rsid w:val="00942368"/>
    <w:rsid w:val="0094258C"/>
    <w:rsid w:val="0094283F"/>
    <w:rsid w:val="00942A7A"/>
    <w:rsid w:val="00942DC2"/>
    <w:rsid w:val="00942FBB"/>
    <w:rsid w:val="0094306B"/>
    <w:rsid w:val="00943076"/>
    <w:rsid w:val="0094333B"/>
    <w:rsid w:val="0094338F"/>
    <w:rsid w:val="009439EC"/>
    <w:rsid w:val="00944052"/>
    <w:rsid w:val="009442FD"/>
    <w:rsid w:val="0094431E"/>
    <w:rsid w:val="009446A4"/>
    <w:rsid w:val="009449AC"/>
    <w:rsid w:val="00944A4B"/>
    <w:rsid w:val="00944B1F"/>
    <w:rsid w:val="00944D4E"/>
    <w:rsid w:val="00945E93"/>
    <w:rsid w:val="00946674"/>
    <w:rsid w:val="0094688B"/>
    <w:rsid w:val="00946A1C"/>
    <w:rsid w:val="00946A44"/>
    <w:rsid w:val="00946A63"/>
    <w:rsid w:val="00946B00"/>
    <w:rsid w:val="00946D00"/>
    <w:rsid w:val="0094712C"/>
    <w:rsid w:val="00947298"/>
    <w:rsid w:val="00947315"/>
    <w:rsid w:val="009474B4"/>
    <w:rsid w:val="00947A73"/>
    <w:rsid w:val="009505D5"/>
    <w:rsid w:val="009505FC"/>
    <w:rsid w:val="00950921"/>
    <w:rsid w:val="00950BD7"/>
    <w:rsid w:val="00950C50"/>
    <w:rsid w:val="0095103D"/>
    <w:rsid w:val="0095104F"/>
    <w:rsid w:val="00951116"/>
    <w:rsid w:val="0095128F"/>
    <w:rsid w:val="00951629"/>
    <w:rsid w:val="0095186B"/>
    <w:rsid w:val="00951BBC"/>
    <w:rsid w:val="00951F3B"/>
    <w:rsid w:val="00951F96"/>
    <w:rsid w:val="00952282"/>
    <w:rsid w:val="0095265A"/>
    <w:rsid w:val="0095280C"/>
    <w:rsid w:val="00952933"/>
    <w:rsid w:val="00952B2F"/>
    <w:rsid w:val="00952E78"/>
    <w:rsid w:val="0095308B"/>
    <w:rsid w:val="00953278"/>
    <w:rsid w:val="0095332F"/>
    <w:rsid w:val="00953480"/>
    <w:rsid w:val="009534DF"/>
    <w:rsid w:val="009536DB"/>
    <w:rsid w:val="0095391E"/>
    <w:rsid w:val="00953E28"/>
    <w:rsid w:val="00953E52"/>
    <w:rsid w:val="00953E7B"/>
    <w:rsid w:val="00954526"/>
    <w:rsid w:val="00954AB5"/>
    <w:rsid w:val="00954D84"/>
    <w:rsid w:val="00954F0E"/>
    <w:rsid w:val="009551D4"/>
    <w:rsid w:val="009551FC"/>
    <w:rsid w:val="00955242"/>
    <w:rsid w:val="00955247"/>
    <w:rsid w:val="009554D8"/>
    <w:rsid w:val="00955D2D"/>
    <w:rsid w:val="00955F6B"/>
    <w:rsid w:val="00955F9F"/>
    <w:rsid w:val="0095610D"/>
    <w:rsid w:val="00956278"/>
    <w:rsid w:val="00956361"/>
    <w:rsid w:val="009563B7"/>
    <w:rsid w:val="00956443"/>
    <w:rsid w:val="00956543"/>
    <w:rsid w:val="00956708"/>
    <w:rsid w:val="0095671C"/>
    <w:rsid w:val="0095681E"/>
    <w:rsid w:val="00956CDE"/>
    <w:rsid w:val="009572DF"/>
    <w:rsid w:val="0095765A"/>
    <w:rsid w:val="00957CAC"/>
    <w:rsid w:val="00957E5A"/>
    <w:rsid w:val="009604A6"/>
    <w:rsid w:val="009608E8"/>
    <w:rsid w:val="00960A2E"/>
    <w:rsid w:val="00961087"/>
    <w:rsid w:val="0096139D"/>
    <w:rsid w:val="0096141D"/>
    <w:rsid w:val="00961C71"/>
    <w:rsid w:val="00961D52"/>
    <w:rsid w:val="00961D75"/>
    <w:rsid w:val="00961F27"/>
    <w:rsid w:val="009621F0"/>
    <w:rsid w:val="00962236"/>
    <w:rsid w:val="009622B5"/>
    <w:rsid w:val="0096233F"/>
    <w:rsid w:val="0096270E"/>
    <w:rsid w:val="0096283F"/>
    <w:rsid w:val="009628BB"/>
    <w:rsid w:val="00962ACB"/>
    <w:rsid w:val="00962C34"/>
    <w:rsid w:val="00962DC7"/>
    <w:rsid w:val="0096304D"/>
    <w:rsid w:val="0096319F"/>
    <w:rsid w:val="00963300"/>
    <w:rsid w:val="00963350"/>
    <w:rsid w:val="009633E2"/>
    <w:rsid w:val="009634DE"/>
    <w:rsid w:val="009637D6"/>
    <w:rsid w:val="0096393B"/>
    <w:rsid w:val="00964315"/>
    <w:rsid w:val="009643A4"/>
    <w:rsid w:val="0096440D"/>
    <w:rsid w:val="00964744"/>
    <w:rsid w:val="00964760"/>
    <w:rsid w:val="00964BD3"/>
    <w:rsid w:val="00964D13"/>
    <w:rsid w:val="00964D65"/>
    <w:rsid w:val="00965049"/>
    <w:rsid w:val="0096518F"/>
    <w:rsid w:val="009651DC"/>
    <w:rsid w:val="0096538D"/>
    <w:rsid w:val="0096569D"/>
    <w:rsid w:val="00965757"/>
    <w:rsid w:val="009658F4"/>
    <w:rsid w:val="00965A5A"/>
    <w:rsid w:val="00965E1A"/>
    <w:rsid w:val="00965E84"/>
    <w:rsid w:val="009661A8"/>
    <w:rsid w:val="009661F5"/>
    <w:rsid w:val="009662BA"/>
    <w:rsid w:val="009664B6"/>
    <w:rsid w:val="00966D11"/>
    <w:rsid w:val="00966E3B"/>
    <w:rsid w:val="00966FD0"/>
    <w:rsid w:val="009671BB"/>
    <w:rsid w:val="009672C9"/>
    <w:rsid w:val="009674D0"/>
    <w:rsid w:val="009675A4"/>
    <w:rsid w:val="009678A6"/>
    <w:rsid w:val="00967BF7"/>
    <w:rsid w:val="00967C58"/>
    <w:rsid w:val="00967C67"/>
    <w:rsid w:val="00967DF3"/>
    <w:rsid w:val="00970075"/>
    <w:rsid w:val="009702D1"/>
    <w:rsid w:val="00970A57"/>
    <w:rsid w:val="00970C81"/>
    <w:rsid w:val="0097144B"/>
    <w:rsid w:val="00971C85"/>
    <w:rsid w:val="00971C9C"/>
    <w:rsid w:val="00971D2E"/>
    <w:rsid w:val="0097207C"/>
    <w:rsid w:val="00972150"/>
    <w:rsid w:val="0097216E"/>
    <w:rsid w:val="009722C7"/>
    <w:rsid w:val="009724CE"/>
    <w:rsid w:val="00972C0C"/>
    <w:rsid w:val="00972C35"/>
    <w:rsid w:val="00972FF0"/>
    <w:rsid w:val="00973948"/>
    <w:rsid w:val="00973E13"/>
    <w:rsid w:val="00974734"/>
    <w:rsid w:val="0097479E"/>
    <w:rsid w:val="009747A9"/>
    <w:rsid w:val="00974991"/>
    <w:rsid w:val="00974F2D"/>
    <w:rsid w:val="00974FC5"/>
    <w:rsid w:val="00975079"/>
    <w:rsid w:val="009750DA"/>
    <w:rsid w:val="009755A5"/>
    <w:rsid w:val="00976257"/>
    <w:rsid w:val="00976C78"/>
    <w:rsid w:val="009779B4"/>
    <w:rsid w:val="00977BF8"/>
    <w:rsid w:val="00977E6A"/>
    <w:rsid w:val="00977F3C"/>
    <w:rsid w:val="00980178"/>
    <w:rsid w:val="009801D9"/>
    <w:rsid w:val="00980386"/>
    <w:rsid w:val="009803DF"/>
    <w:rsid w:val="009806AA"/>
    <w:rsid w:val="00980841"/>
    <w:rsid w:val="00980ACA"/>
    <w:rsid w:val="009810BD"/>
    <w:rsid w:val="009813C0"/>
    <w:rsid w:val="009815E7"/>
    <w:rsid w:val="00981784"/>
    <w:rsid w:val="00981966"/>
    <w:rsid w:val="0098206B"/>
    <w:rsid w:val="00982194"/>
    <w:rsid w:val="0098260C"/>
    <w:rsid w:val="0098290A"/>
    <w:rsid w:val="0098290D"/>
    <w:rsid w:val="00982923"/>
    <w:rsid w:val="00982A9A"/>
    <w:rsid w:val="00982ABE"/>
    <w:rsid w:val="00982D53"/>
    <w:rsid w:val="00983167"/>
    <w:rsid w:val="00983184"/>
    <w:rsid w:val="009831B3"/>
    <w:rsid w:val="0098357B"/>
    <w:rsid w:val="0098361D"/>
    <w:rsid w:val="00983980"/>
    <w:rsid w:val="00983A8E"/>
    <w:rsid w:val="00983C95"/>
    <w:rsid w:val="00983D40"/>
    <w:rsid w:val="00983EF0"/>
    <w:rsid w:val="00984078"/>
    <w:rsid w:val="0098430D"/>
    <w:rsid w:val="00984448"/>
    <w:rsid w:val="009845A5"/>
    <w:rsid w:val="0098467B"/>
    <w:rsid w:val="0098477D"/>
    <w:rsid w:val="00984C55"/>
    <w:rsid w:val="00984D7C"/>
    <w:rsid w:val="00984FD6"/>
    <w:rsid w:val="00985346"/>
    <w:rsid w:val="00985D27"/>
    <w:rsid w:val="00985E0D"/>
    <w:rsid w:val="00985EDF"/>
    <w:rsid w:val="0098608E"/>
    <w:rsid w:val="009863C4"/>
    <w:rsid w:val="009865D1"/>
    <w:rsid w:val="0098678F"/>
    <w:rsid w:val="009867E6"/>
    <w:rsid w:val="00986883"/>
    <w:rsid w:val="00986C95"/>
    <w:rsid w:val="00987186"/>
    <w:rsid w:val="009871AF"/>
    <w:rsid w:val="009871DC"/>
    <w:rsid w:val="0098771B"/>
    <w:rsid w:val="00987ABD"/>
    <w:rsid w:val="00987DB0"/>
    <w:rsid w:val="0099002C"/>
    <w:rsid w:val="009902CD"/>
    <w:rsid w:val="009903E7"/>
    <w:rsid w:val="00990921"/>
    <w:rsid w:val="00990E8B"/>
    <w:rsid w:val="00990ECD"/>
    <w:rsid w:val="0099137B"/>
    <w:rsid w:val="00991553"/>
    <w:rsid w:val="00991ADC"/>
    <w:rsid w:val="00991AE9"/>
    <w:rsid w:val="00991B00"/>
    <w:rsid w:val="00991DA6"/>
    <w:rsid w:val="009923A1"/>
    <w:rsid w:val="0099256A"/>
    <w:rsid w:val="0099266A"/>
    <w:rsid w:val="00992677"/>
    <w:rsid w:val="009926A7"/>
    <w:rsid w:val="0099283F"/>
    <w:rsid w:val="00992A14"/>
    <w:rsid w:val="00992D1B"/>
    <w:rsid w:val="00992E02"/>
    <w:rsid w:val="0099309F"/>
    <w:rsid w:val="00993441"/>
    <w:rsid w:val="0099353B"/>
    <w:rsid w:val="009935CC"/>
    <w:rsid w:val="009939B4"/>
    <w:rsid w:val="00993A89"/>
    <w:rsid w:val="00993AB7"/>
    <w:rsid w:val="009940C8"/>
    <w:rsid w:val="00994300"/>
    <w:rsid w:val="009948D3"/>
    <w:rsid w:val="009949E5"/>
    <w:rsid w:val="00994AE6"/>
    <w:rsid w:val="00994D80"/>
    <w:rsid w:val="00995269"/>
    <w:rsid w:val="009953C4"/>
    <w:rsid w:val="0099596A"/>
    <w:rsid w:val="00995A70"/>
    <w:rsid w:val="00995D7F"/>
    <w:rsid w:val="009964F6"/>
    <w:rsid w:val="00996530"/>
    <w:rsid w:val="00996569"/>
    <w:rsid w:val="00996763"/>
    <w:rsid w:val="009967A2"/>
    <w:rsid w:val="009969B2"/>
    <w:rsid w:val="00996AC0"/>
    <w:rsid w:val="00996B4E"/>
    <w:rsid w:val="009973E4"/>
    <w:rsid w:val="0099796A"/>
    <w:rsid w:val="00997AE8"/>
    <w:rsid w:val="00997B0B"/>
    <w:rsid w:val="00997B11"/>
    <w:rsid w:val="00997BD7"/>
    <w:rsid w:val="00997C35"/>
    <w:rsid w:val="009A0222"/>
    <w:rsid w:val="009A062A"/>
    <w:rsid w:val="009A0715"/>
    <w:rsid w:val="009A0BE5"/>
    <w:rsid w:val="009A0EED"/>
    <w:rsid w:val="009A111A"/>
    <w:rsid w:val="009A11E8"/>
    <w:rsid w:val="009A122C"/>
    <w:rsid w:val="009A1426"/>
    <w:rsid w:val="009A1553"/>
    <w:rsid w:val="009A15C8"/>
    <w:rsid w:val="009A1746"/>
    <w:rsid w:val="009A187C"/>
    <w:rsid w:val="009A18FD"/>
    <w:rsid w:val="009A1ED0"/>
    <w:rsid w:val="009A1F5A"/>
    <w:rsid w:val="009A257C"/>
    <w:rsid w:val="009A27FA"/>
    <w:rsid w:val="009A29D0"/>
    <w:rsid w:val="009A364C"/>
    <w:rsid w:val="009A39A4"/>
    <w:rsid w:val="009A3AA7"/>
    <w:rsid w:val="009A45EB"/>
    <w:rsid w:val="009A4DA2"/>
    <w:rsid w:val="009A5023"/>
    <w:rsid w:val="009A5317"/>
    <w:rsid w:val="009A5556"/>
    <w:rsid w:val="009A56DC"/>
    <w:rsid w:val="009A57E5"/>
    <w:rsid w:val="009A5CC1"/>
    <w:rsid w:val="009A606D"/>
    <w:rsid w:val="009A60A1"/>
    <w:rsid w:val="009A6A64"/>
    <w:rsid w:val="009A6AD4"/>
    <w:rsid w:val="009A72F6"/>
    <w:rsid w:val="009A7361"/>
    <w:rsid w:val="009A738E"/>
    <w:rsid w:val="009A7482"/>
    <w:rsid w:val="009A7871"/>
    <w:rsid w:val="009A79A5"/>
    <w:rsid w:val="009B0554"/>
    <w:rsid w:val="009B09D6"/>
    <w:rsid w:val="009B0D88"/>
    <w:rsid w:val="009B0F3D"/>
    <w:rsid w:val="009B0F7C"/>
    <w:rsid w:val="009B1034"/>
    <w:rsid w:val="009B103D"/>
    <w:rsid w:val="009B1222"/>
    <w:rsid w:val="009B12D4"/>
    <w:rsid w:val="009B1320"/>
    <w:rsid w:val="009B1323"/>
    <w:rsid w:val="009B1443"/>
    <w:rsid w:val="009B1D2C"/>
    <w:rsid w:val="009B1EEA"/>
    <w:rsid w:val="009B203A"/>
    <w:rsid w:val="009B24E4"/>
    <w:rsid w:val="009B24EB"/>
    <w:rsid w:val="009B2570"/>
    <w:rsid w:val="009B270D"/>
    <w:rsid w:val="009B296A"/>
    <w:rsid w:val="009B2AE7"/>
    <w:rsid w:val="009B2FE9"/>
    <w:rsid w:val="009B3D10"/>
    <w:rsid w:val="009B433E"/>
    <w:rsid w:val="009B471B"/>
    <w:rsid w:val="009B4899"/>
    <w:rsid w:val="009B4AA6"/>
    <w:rsid w:val="009B4C40"/>
    <w:rsid w:val="009B4D35"/>
    <w:rsid w:val="009B50FF"/>
    <w:rsid w:val="009B5482"/>
    <w:rsid w:val="009B550B"/>
    <w:rsid w:val="009B5583"/>
    <w:rsid w:val="009B5A94"/>
    <w:rsid w:val="009B5D90"/>
    <w:rsid w:val="009B5DBC"/>
    <w:rsid w:val="009B5E35"/>
    <w:rsid w:val="009B5EEF"/>
    <w:rsid w:val="009B603E"/>
    <w:rsid w:val="009B65FE"/>
    <w:rsid w:val="009B6804"/>
    <w:rsid w:val="009B6817"/>
    <w:rsid w:val="009B691B"/>
    <w:rsid w:val="009B6B98"/>
    <w:rsid w:val="009B6FC8"/>
    <w:rsid w:val="009B7098"/>
    <w:rsid w:val="009B7183"/>
    <w:rsid w:val="009B7275"/>
    <w:rsid w:val="009B7469"/>
    <w:rsid w:val="009B75E3"/>
    <w:rsid w:val="009B781F"/>
    <w:rsid w:val="009B790E"/>
    <w:rsid w:val="009B7AB5"/>
    <w:rsid w:val="009B7B8F"/>
    <w:rsid w:val="009B7CF1"/>
    <w:rsid w:val="009B7E2D"/>
    <w:rsid w:val="009C018A"/>
    <w:rsid w:val="009C0346"/>
    <w:rsid w:val="009C0648"/>
    <w:rsid w:val="009C0BAB"/>
    <w:rsid w:val="009C16B0"/>
    <w:rsid w:val="009C1A13"/>
    <w:rsid w:val="009C1A1F"/>
    <w:rsid w:val="009C1B92"/>
    <w:rsid w:val="009C1BFD"/>
    <w:rsid w:val="009C1E18"/>
    <w:rsid w:val="009C2330"/>
    <w:rsid w:val="009C2480"/>
    <w:rsid w:val="009C2702"/>
    <w:rsid w:val="009C28E5"/>
    <w:rsid w:val="009C2A5F"/>
    <w:rsid w:val="009C2CD2"/>
    <w:rsid w:val="009C2E84"/>
    <w:rsid w:val="009C34AB"/>
    <w:rsid w:val="009C396D"/>
    <w:rsid w:val="009C3972"/>
    <w:rsid w:val="009C3CBB"/>
    <w:rsid w:val="009C3CF0"/>
    <w:rsid w:val="009C3D04"/>
    <w:rsid w:val="009C3E79"/>
    <w:rsid w:val="009C4257"/>
    <w:rsid w:val="009C44A4"/>
    <w:rsid w:val="009C5545"/>
    <w:rsid w:val="009C5689"/>
    <w:rsid w:val="009C5E07"/>
    <w:rsid w:val="009C5EEE"/>
    <w:rsid w:val="009C6332"/>
    <w:rsid w:val="009C6715"/>
    <w:rsid w:val="009C683F"/>
    <w:rsid w:val="009C6A4A"/>
    <w:rsid w:val="009C6B0E"/>
    <w:rsid w:val="009C6B58"/>
    <w:rsid w:val="009C6DA0"/>
    <w:rsid w:val="009C6F1A"/>
    <w:rsid w:val="009C707E"/>
    <w:rsid w:val="009C70FF"/>
    <w:rsid w:val="009C78E7"/>
    <w:rsid w:val="009C7E10"/>
    <w:rsid w:val="009C7E5D"/>
    <w:rsid w:val="009D0082"/>
    <w:rsid w:val="009D0583"/>
    <w:rsid w:val="009D06D4"/>
    <w:rsid w:val="009D0E9D"/>
    <w:rsid w:val="009D0F8D"/>
    <w:rsid w:val="009D1061"/>
    <w:rsid w:val="009D10C2"/>
    <w:rsid w:val="009D1101"/>
    <w:rsid w:val="009D123B"/>
    <w:rsid w:val="009D1310"/>
    <w:rsid w:val="009D132C"/>
    <w:rsid w:val="009D17C8"/>
    <w:rsid w:val="009D199B"/>
    <w:rsid w:val="009D1B1D"/>
    <w:rsid w:val="009D1D12"/>
    <w:rsid w:val="009D1D17"/>
    <w:rsid w:val="009D1E39"/>
    <w:rsid w:val="009D2228"/>
    <w:rsid w:val="009D222E"/>
    <w:rsid w:val="009D23B9"/>
    <w:rsid w:val="009D24B7"/>
    <w:rsid w:val="009D2974"/>
    <w:rsid w:val="009D2DB8"/>
    <w:rsid w:val="009D2DF8"/>
    <w:rsid w:val="009D35E1"/>
    <w:rsid w:val="009D36DE"/>
    <w:rsid w:val="009D3801"/>
    <w:rsid w:val="009D3FA6"/>
    <w:rsid w:val="009D43EC"/>
    <w:rsid w:val="009D45F6"/>
    <w:rsid w:val="009D464A"/>
    <w:rsid w:val="009D4A4F"/>
    <w:rsid w:val="009D4B6F"/>
    <w:rsid w:val="009D4BEC"/>
    <w:rsid w:val="009D5210"/>
    <w:rsid w:val="009D55A9"/>
    <w:rsid w:val="009D5727"/>
    <w:rsid w:val="009D5B1F"/>
    <w:rsid w:val="009D60CF"/>
    <w:rsid w:val="009D62DC"/>
    <w:rsid w:val="009D6D2B"/>
    <w:rsid w:val="009D6DEF"/>
    <w:rsid w:val="009D727D"/>
    <w:rsid w:val="009D7349"/>
    <w:rsid w:val="009D74E4"/>
    <w:rsid w:val="009D7636"/>
    <w:rsid w:val="009D7BC0"/>
    <w:rsid w:val="009D7C51"/>
    <w:rsid w:val="009D7FA5"/>
    <w:rsid w:val="009E01BC"/>
    <w:rsid w:val="009E04E2"/>
    <w:rsid w:val="009E0875"/>
    <w:rsid w:val="009E099F"/>
    <w:rsid w:val="009E1062"/>
    <w:rsid w:val="009E19F2"/>
    <w:rsid w:val="009E1B6F"/>
    <w:rsid w:val="009E1BB1"/>
    <w:rsid w:val="009E1CA0"/>
    <w:rsid w:val="009E1D5C"/>
    <w:rsid w:val="009E1F88"/>
    <w:rsid w:val="009E21AA"/>
    <w:rsid w:val="009E282D"/>
    <w:rsid w:val="009E29CD"/>
    <w:rsid w:val="009E2AE7"/>
    <w:rsid w:val="009E2D7C"/>
    <w:rsid w:val="009E3759"/>
    <w:rsid w:val="009E3AAD"/>
    <w:rsid w:val="009E40AB"/>
    <w:rsid w:val="009E4779"/>
    <w:rsid w:val="009E48AD"/>
    <w:rsid w:val="009E491A"/>
    <w:rsid w:val="009E4BC3"/>
    <w:rsid w:val="009E4C3A"/>
    <w:rsid w:val="009E518C"/>
    <w:rsid w:val="009E5221"/>
    <w:rsid w:val="009E55FB"/>
    <w:rsid w:val="009E60D9"/>
    <w:rsid w:val="009E6172"/>
    <w:rsid w:val="009E66E7"/>
    <w:rsid w:val="009E6E24"/>
    <w:rsid w:val="009E7099"/>
    <w:rsid w:val="009E7121"/>
    <w:rsid w:val="009E7311"/>
    <w:rsid w:val="009E7458"/>
    <w:rsid w:val="009E758E"/>
    <w:rsid w:val="009E760F"/>
    <w:rsid w:val="009E788D"/>
    <w:rsid w:val="009E7BD0"/>
    <w:rsid w:val="009E7D8F"/>
    <w:rsid w:val="009E7FD8"/>
    <w:rsid w:val="009F038D"/>
    <w:rsid w:val="009F05BA"/>
    <w:rsid w:val="009F09B4"/>
    <w:rsid w:val="009F1117"/>
    <w:rsid w:val="009F12E6"/>
    <w:rsid w:val="009F165A"/>
    <w:rsid w:val="009F1B70"/>
    <w:rsid w:val="009F1BC1"/>
    <w:rsid w:val="009F1C1A"/>
    <w:rsid w:val="009F1CC8"/>
    <w:rsid w:val="009F1FBD"/>
    <w:rsid w:val="009F2110"/>
    <w:rsid w:val="009F27A3"/>
    <w:rsid w:val="009F27FD"/>
    <w:rsid w:val="009F28BE"/>
    <w:rsid w:val="009F290E"/>
    <w:rsid w:val="009F2ADC"/>
    <w:rsid w:val="009F2E79"/>
    <w:rsid w:val="009F2FC2"/>
    <w:rsid w:val="009F3390"/>
    <w:rsid w:val="009F3487"/>
    <w:rsid w:val="009F35C0"/>
    <w:rsid w:val="009F35EC"/>
    <w:rsid w:val="009F3824"/>
    <w:rsid w:val="009F39F0"/>
    <w:rsid w:val="009F3B8E"/>
    <w:rsid w:val="009F3F53"/>
    <w:rsid w:val="009F407F"/>
    <w:rsid w:val="009F4279"/>
    <w:rsid w:val="009F43AD"/>
    <w:rsid w:val="009F4504"/>
    <w:rsid w:val="009F4BBC"/>
    <w:rsid w:val="009F4BCB"/>
    <w:rsid w:val="009F5650"/>
    <w:rsid w:val="009F5B93"/>
    <w:rsid w:val="009F5EA9"/>
    <w:rsid w:val="009F5F42"/>
    <w:rsid w:val="009F61EF"/>
    <w:rsid w:val="009F64E9"/>
    <w:rsid w:val="009F66A1"/>
    <w:rsid w:val="009F6803"/>
    <w:rsid w:val="009F6CBD"/>
    <w:rsid w:val="009F7411"/>
    <w:rsid w:val="009F76D8"/>
    <w:rsid w:val="009F7A08"/>
    <w:rsid w:val="009F7FDC"/>
    <w:rsid w:val="00A00311"/>
    <w:rsid w:val="00A00922"/>
    <w:rsid w:val="00A00CD0"/>
    <w:rsid w:val="00A0110D"/>
    <w:rsid w:val="00A0122A"/>
    <w:rsid w:val="00A01256"/>
    <w:rsid w:val="00A015A1"/>
    <w:rsid w:val="00A016DA"/>
    <w:rsid w:val="00A016F2"/>
    <w:rsid w:val="00A0228B"/>
    <w:rsid w:val="00A02596"/>
    <w:rsid w:val="00A02B3D"/>
    <w:rsid w:val="00A02CB8"/>
    <w:rsid w:val="00A0307C"/>
    <w:rsid w:val="00A03123"/>
    <w:rsid w:val="00A03B9F"/>
    <w:rsid w:val="00A03C1B"/>
    <w:rsid w:val="00A0400B"/>
    <w:rsid w:val="00A0411B"/>
    <w:rsid w:val="00A046FE"/>
    <w:rsid w:val="00A0493B"/>
    <w:rsid w:val="00A04B09"/>
    <w:rsid w:val="00A04BC4"/>
    <w:rsid w:val="00A04E2A"/>
    <w:rsid w:val="00A050AB"/>
    <w:rsid w:val="00A051B1"/>
    <w:rsid w:val="00A0525D"/>
    <w:rsid w:val="00A05290"/>
    <w:rsid w:val="00A053B1"/>
    <w:rsid w:val="00A0592A"/>
    <w:rsid w:val="00A05AD5"/>
    <w:rsid w:val="00A05F10"/>
    <w:rsid w:val="00A062C6"/>
    <w:rsid w:val="00A06390"/>
    <w:rsid w:val="00A06671"/>
    <w:rsid w:val="00A069FD"/>
    <w:rsid w:val="00A06A3E"/>
    <w:rsid w:val="00A06A50"/>
    <w:rsid w:val="00A06DBF"/>
    <w:rsid w:val="00A06ED5"/>
    <w:rsid w:val="00A070E1"/>
    <w:rsid w:val="00A0764C"/>
    <w:rsid w:val="00A07CD1"/>
    <w:rsid w:val="00A07EB1"/>
    <w:rsid w:val="00A1078C"/>
    <w:rsid w:val="00A10BD7"/>
    <w:rsid w:val="00A10DCB"/>
    <w:rsid w:val="00A10E81"/>
    <w:rsid w:val="00A11301"/>
    <w:rsid w:val="00A11CBF"/>
    <w:rsid w:val="00A1217B"/>
    <w:rsid w:val="00A12AB4"/>
    <w:rsid w:val="00A12BC7"/>
    <w:rsid w:val="00A12EDE"/>
    <w:rsid w:val="00A1373E"/>
    <w:rsid w:val="00A13B0A"/>
    <w:rsid w:val="00A14003"/>
    <w:rsid w:val="00A14744"/>
    <w:rsid w:val="00A14746"/>
    <w:rsid w:val="00A14B0B"/>
    <w:rsid w:val="00A14D2A"/>
    <w:rsid w:val="00A15392"/>
    <w:rsid w:val="00A15546"/>
    <w:rsid w:val="00A155BB"/>
    <w:rsid w:val="00A15A8F"/>
    <w:rsid w:val="00A15E64"/>
    <w:rsid w:val="00A1601C"/>
    <w:rsid w:val="00A1622E"/>
    <w:rsid w:val="00A1646B"/>
    <w:rsid w:val="00A1652C"/>
    <w:rsid w:val="00A16609"/>
    <w:rsid w:val="00A1672E"/>
    <w:rsid w:val="00A1698E"/>
    <w:rsid w:val="00A16AC8"/>
    <w:rsid w:val="00A16B88"/>
    <w:rsid w:val="00A16BCB"/>
    <w:rsid w:val="00A16F8E"/>
    <w:rsid w:val="00A17506"/>
    <w:rsid w:val="00A17769"/>
    <w:rsid w:val="00A17843"/>
    <w:rsid w:val="00A17B08"/>
    <w:rsid w:val="00A17C99"/>
    <w:rsid w:val="00A17D92"/>
    <w:rsid w:val="00A17FFD"/>
    <w:rsid w:val="00A2002D"/>
    <w:rsid w:val="00A20639"/>
    <w:rsid w:val="00A20731"/>
    <w:rsid w:val="00A20844"/>
    <w:rsid w:val="00A20B02"/>
    <w:rsid w:val="00A20C86"/>
    <w:rsid w:val="00A211B3"/>
    <w:rsid w:val="00A21859"/>
    <w:rsid w:val="00A2194A"/>
    <w:rsid w:val="00A21CBE"/>
    <w:rsid w:val="00A21D17"/>
    <w:rsid w:val="00A21E24"/>
    <w:rsid w:val="00A21FCB"/>
    <w:rsid w:val="00A2245B"/>
    <w:rsid w:val="00A2268D"/>
    <w:rsid w:val="00A22708"/>
    <w:rsid w:val="00A227EA"/>
    <w:rsid w:val="00A2288B"/>
    <w:rsid w:val="00A2288E"/>
    <w:rsid w:val="00A228A8"/>
    <w:rsid w:val="00A22929"/>
    <w:rsid w:val="00A22D11"/>
    <w:rsid w:val="00A22D61"/>
    <w:rsid w:val="00A22FC7"/>
    <w:rsid w:val="00A23941"/>
    <w:rsid w:val="00A23B9D"/>
    <w:rsid w:val="00A23BD1"/>
    <w:rsid w:val="00A23FBC"/>
    <w:rsid w:val="00A2445C"/>
    <w:rsid w:val="00A245F4"/>
    <w:rsid w:val="00A24C9B"/>
    <w:rsid w:val="00A24E25"/>
    <w:rsid w:val="00A24EBC"/>
    <w:rsid w:val="00A24F8C"/>
    <w:rsid w:val="00A25028"/>
    <w:rsid w:val="00A25922"/>
    <w:rsid w:val="00A25B34"/>
    <w:rsid w:val="00A25DF3"/>
    <w:rsid w:val="00A25EA2"/>
    <w:rsid w:val="00A261C7"/>
    <w:rsid w:val="00A26324"/>
    <w:rsid w:val="00A26662"/>
    <w:rsid w:val="00A2670A"/>
    <w:rsid w:val="00A26983"/>
    <w:rsid w:val="00A26A7D"/>
    <w:rsid w:val="00A26B32"/>
    <w:rsid w:val="00A26D5D"/>
    <w:rsid w:val="00A274AE"/>
    <w:rsid w:val="00A2776C"/>
    <w:rsid w:val="00A278A3"/>
    <w:rsid w:val="00A27C80"/>
    <w:rsid w:val="00A30330"/>
    <w:rsid w:val="00A3053E"/>
    <w:rsid w:val="00A30627"/>
    <w:rsid w:val="00A30988"/>
    <w:rsid w:val="00A30998"/>
    <w:rsid w:val="00A309EA"/>
    <w:rsid w:val="00A30A18"/>
    <w:rsid w:val="00A30DCB"/>
    <w:rsid w:val="00A31120"/>
    <w:rsid w:val="00A3163B"/>
    <w:rsid w:val="00A31658"/>
    <w:rsid w:val="00A31F3D"/>
    <w:rsid w:val="00A32551"/>
    <w:rsid w:val="00A32AB0"/>
    <w:rsid w:val="00A32CC1"/>
    <w:rsid w:val="00A32CD6"/>
    <w:rsid w:val="00A3371A"/>
    <w:rsid w:val="00A33C5C"/>
    <w:rsid w:val="00A3462B"/>
    <w:rsid w:val="00A346F8"/>
    <w:rsid w:val="00A349FC"/>
    <w:rsid w:val="00A34E02"/>
    <w:rsid w:val="00A34E4A"/>
    <w:rsid w:val="00A34F87"/>
    <w:rsid w:val="00A352C3"/>
    <w:rsid w:val="00A35311"/>
    <w:rsid w:val="00A357F1"/>
    <w:rsid w:val="00A35AB7"/>
    <w:rsid w:val="00A35CA2"/>
    <w:rsid w:val="00A35CCE"/>
    <w:rsid w:val="00A35DFF"/>
    <w:rsid w:val="00A364F8"/>
    <w:rsid w:val="00A36E88"/>
    <w:rsid w:val="00A371EE"/>
    <w:rsid w:val="00A37B1F"/>
    <w:rsid w:val="00A37E18"/>
    <w:rsid w:val="00A40320"/>
    <w:rsid w:val="00A4071E"/>
    <w:rsid w:val="00A40AA6"/>
    <w:rsid w:val="00A40AB6"/>
    <w:rsid w:val="00A40C9E"/>
    <w:rsid w:val="00A40D97"/>
    <w:rsid w:val="00A40E33"/>
    <w:rsid w:val="00A4182C"/>
    <w:rsid w:val="00A418FE"/>
    <w:rsid w:val="00A41A28"/>
    <w:rsid w:val="00A41AF5"/>
    <w:rsid w:val="00A41E6F"/>
    <w:rsid w:val="00A42009"/>
    <w:rsid w:val="00A423E3"/>
    <w:rsid w:val="00A42A80"/>
    <w:rsid w:val="00A42F66"/>
    <w:rsid w:val="00A43487"/>
    <w:rsid w:val="00A436F6"/>
    <w:rsid w:val="00A43D6A"/>
    <w:rsid w:val="00A44A59"/>
    <w:rsid w:val="00A44ED3"/>
    <w:rsid w:val="00A44EFD"/>
    <w:rsid w:val="00A45459"/>
    <w:rsid w:val="00A4548C"/>
    <w:rsid w:val="00A45518"/>
    <w:rsid w:val="00A45682"/>
    <w:rsid w:val="00A45AB8"/>
    <w:rsid w:val="00A46224"/>
    <w:rsid w:val="00A463EF"/>
    <w:rsid w:val="00A46895"/>
    <w:rsid w:val="00A46B95"/>
    <w:rsid w:val="00A46D1D"/>
    <w:rsid w:val="00A46F8A"/>
    <w:rsid w:val="00A470DB"/>
    <w:rsid w:val="00A4718D"/>
    <w:rsid w:val="00A4752E"/>
    <w:rsid w:val="00A475DB"/>
    <w:rsid w:val="00A476DF"/>
    <w:rsid w:val="00A47967"/>
    <w:rsid w:val="00A47DC1"/>
    <w:rsid w:val="00A50495"/>
    <w:rsid w:val="00A50735"/>
    <w:rsid w:val="00A50CE8"/>
    <w:rsid w:val="00A50DB9"/>
    <w:rsid w:val="00A510B7"/>
    <w:rsid w:val="00A51316"/>
    <w:rsid w:val="00A51D9F"/>
    <w:rsid w:val="00A51E34"/>
    <w:rsid w:val="00A51EF8"/>
    <w:rsid w:val="00A52067"/>
    <w:rsid w:val="00A5221F"/>
    <w:rsid w:val="00A52371"/>
    <w:rsid w:val="00A5290F"/>
    <w:rsid w:val="00A52A04"/>
    <w:rsid w:val="00A52A0F"/>
    <w:rsid w:val="00A52BF3"/>
    <w:rsid w:val="00A52CA2"/>
    <w:rsid w:val="00A52D1F"/>
    <w:rsid w:val="00A52E73"/>
    <w:rsid w:val="00A531F3"/>
    <w:rsid w:val="00A5322A"/>
    <w:rsid w:val="00A53308"/>
    <w:rsid w:val="00A5398B"/>
    <w:rsid w:val="00A53B34"/>
    <w:rsid w:val="00A543E2"/>
    <w:rsid w:val="00A54542"/>
    <w:rsid w:val="00A54962"/>
    <w:rsid w:val="00A54CD5"/>
    <w:rsid w:val="00A54F40"/>
    <w:rsid w:val="00A5504C"/>
    <w:rsid w:val="00A551D7"/>
    <w:rsid w:val="00A552B4"/>
    <w:rsid w:val="00A55584"/>
    <w:rsid w:val="00A55BB1"/>
    <w:rsid w:val="00A55C2F"/>
    <w:rsid w:val="00A55FFE"/>
    <w:rsid w:val="00A5654E"/>
    <w:rsid w:val="00A56611"/>
    <w:rsid w:val="00A568DA"/>
    <w:rsid w:val="00A56C62"/>
    <w:rsid w:val="00A56F85"/>
    <w:rsid w:val="00A574DD"/>
    <w:rsid w:val="00A57B9A"/>
    <w:rsid w:val="00A57E3F"/>
    <w:rsid w:val="00A60010"/>
    <w:rsid w:val="00A60237"/>
    <w:rsid w:val="00A604DE"/>
    <w:rsid w:val="00A60681"/>
    <w:rsid w:val="00A606DB"/>
    <w:rsid w:val="00A60AD0"/>
    <w:rsid w:val="00A60B74"/>
    <w:rsid w:val="00A60F2B"/>
    <w:rsid w:val="00A61B4A"/>
    <w:rsid w:val="00A61B95"/>
    <w:rsid w:val="00A61D3E"/>
    <w:rsid w:val="00A61DA3"/>
    <w:rsid w:val="00A62117"/>
    <w:rsid w:val="00A62198"/>
    <w:rsid w:val="00A62705"/>
    <w:rsid w:val="00A627A4"/>
    <w:rsid w:val="00A62A15"/>
    <w:rsid w:val="00A62A33"/>
    <w:rsid w:val="00A62A76"/>
    <w:rsid w:val="00A62B74"/>
    <w:rsid w:val="00A62E2C"/>
    <w:rsid w:val="00A635A4"/>
    <w:rsid w:val="00A63768"/>
    <w:rsid w:val="00A639EA"/>
    <w:rsid w:val="00A64D67"/>
    <w:rsid w:val="00A64E29"/>
    <w:rsid w:val="00A64E74"/>
    <w:rsid w:val="00A65771"/>
    <w:rsid w:val="00A6610E"/>
    <w:rsid w:val="00A66170"/>
    <w:rsid w:val="00A66190"/>
    <w:rsid w:val="00A66397"/>
    <w:rsid w:val="00A6654F"/>
    <w:rsid w:val="00A66BDB"/>
    <w:rsid w:val="00A66EFB"/>
    <w:rsid w:val="00A67013"/>
    <w:rsid w:val="00A671C7"/>
    <w:rsid w:val="00A67BC7"/>
    <w:rsid w:val="00A702E9"/>
    <w:rsid w:val="00A70316"/>
    <w:rsid w:val="00A704BF"/>
    <w:rsid w:val="00A70911"/>
    <w:rsid w:val="00A70B2F"/>
    <w:rsid w:val="00A70F14"/>
    <w:rsid w:val="00A7147C"/>
    <w:rsid w:val="00A71BED"/>
    <w:rsid w:val="00A71C11"/>
    <w:rsid w:val="00A72015"/>
    <w:rsid w:val="00A7204E"/>
    <w:rsid w:val="00A722C2"/>
    <w:rsid w:val="00A725DA"/>
    <w:rsid w:val="00A726B1"/>
    <w:rsid w:val="00A72784"/>
    <w:rsid w:val="00A7286E"/>
    <w:rsid w:val="00A72DAC"/>
    <w:rsid w:val="00A73343"/>
    <w:rsid w:val="00A73550"/>
    <w:rsid w:val="00A73D06"/>
    <w:rsid w:val="00A73D95"/>
    <w:rsid w:val="00A73EF4"/>
    <w:rsid w:val="00A74425"/>
    <w:rsid w:val="00A746EC"/>
    <w:rsid w:val="00A74909"/>
    <w:rsid w:val="00A74B29"/>
    <w:rsid w:val="00A7554A"/>
    <w:rsid w:val="00A75633"/>
    <w:rsid w:val="00A75712"/>
    <w:rsid w:val="00A7574F"/>
    <w:rsid w:val="00A7582B"/>
    <w:rsid w:val="00A75A04"/>
    <w:rsid w:val="00A76436"/>
    <w:rsid w:val="00A76811"/>
    <w:rsid w:val="00A76922"/>
    <w:rsid w:val="00A769EF"/>
    <w:rsid w:val="00A76A86"/>
    <w:rsid w:val="00A76B4E"/>
    <w:rsid w:val="00A76D92"/>
    <w:rsid w:val="00A76DB8"/>
    <w:rsid w:val="00A76E1E"/>
    <w:rsid w:val="00A77323"/>
    <w:rsid w:val="00A7782F"/>
    <w:rsid w:val="00A7788A"/>
    <w:rsid w:val="00A7798B"/>
    <w:rsid w:val="00A77B58"/>
    <w:rsid w:val="00A77C4D"/>
    <w:rsid w:val="00A77C91"/>
    <w:rsid w:val="00A77DA7"/>
    <w:rsid w:val="00A80009"/>
    <w:rsid w:val="00A80717"/>
    <w:rsid w:val="00A808AD"/>
    <w:rsid w:val="00A80A92"/>
    <w:rsid w:val="00A80B39"/>
    <w:rsid w:val="00A80B5C"/>
    <w:rsid w:val="00A80DD3"/>
    <w:rsid w:val="00A80F60"/>
    <w:rsid w:val="00A8104D"/>
    <w:rsid w:val="00A8133B"/>
    <w:rsid w:val="00A815F3"/>
    <w:rsid w:val="00A81A82"/>
    <w:rsid w:val="00A81FD4"/>
    <w:rsid w:val="00A823BD"/>
    <w:rsid w:val="00A823D8"/>
    <w:rsid w:val="00A825D4"/>
    <w:rsid w:val="00A8272D"/>
    <w:rsid w:val="00A82978"/>
    <w:rsid w:val="00A82AD2"/>
    <w:rsid w:val="00A82AD3"/>
    <w:rsid w:val="00A82BED"/>
    <w:rsid w:val="00A82DF5"/>
    <w:rsid w:val="00A82EA5"/>
    <w:rsid w:val="00A83191"/>
    <w:rsid w:val="00A83792"/>
    <w:rsid w:val="00A83D5C"/>
    <w:rsid w:val="00A83EF5"/>
    <w:rsid w:val="00A84016"/>
    <w:rsid w:val="00A84074"/>
    <w:rsid w:val="00A840BE"/>
    <w:rsid w:val="00A84605"/>
    <w:rsid w:val="00A84665"/>
    <w:rsid w:val="00A847B3"/>
    <w:rsid w:val="00A85035"/>
    <w:rsid w:val="00A85074"/>
    <w:rsid w:val="00A858E2"/>
    <w:rsid w:val="00A85A87"/>
    <w:rsid w:val="00A85E13"/>
    <w:rsid w:val="00A85FCE"/>
    <w:rsid w:val="00A86177"/>
    <w:rsid w:val="00A86330"/>
    <w:rsid w:val="00A86526"/>
    <w:rsid w:val="00A86857"/>
    <w:rsid w:val="00A86C65"/>
    <w:rsid w:val="00A871F7"/>
    <w:rsid w:val="00A87584"/>
    <w:rsid w:val="00A875C8"/>
    <w:rsid w:val="00A87ACA"/>
    <w:rsid w:val="00A87F08"/>
    <w:rsid w:val="00A9012A"/>
    <w:rsid w:val="00A90145"/>
    <w:rsid w:val="00A907D4"/>
    <w:rsid w:val="00A91329"/>
    <w:rsid w:val="00A91513"/>
    <w:rsid w:val="00A91529"/>
    <w:rsid w:val="00A915BB"/>
    <w:rsid w:val="00A9162A"/>
    <w:rsid w:val="00A916C6"/>
    <w:rsid w:val="00A91A2D"/>
    <w:rsid w:val="00A91B76"/>
    <w:rsid w:val="00A91BE8"/>
    <w:rsid w:val="00A91C5E"/>
    <w:rsid w:val="00A92052"/>
    <w:rsid w:val="00A92B3C"/>
    <w:rsid w:val="00A92C25"/>
    <w:rsid w:val="00A92D5A"/>
    <w:rsid w:val="00A92FE7"/>
    <w:rsid w:val="00A93098"/>
    <w:rsid w:val="00A933A5"/>
    <w:rsid w:val="00A93498"/>
    <w:rsid w:val="00A93718"/>
    <w:rsid w:val="00A93736"/>
    <w:rsid w:val="00A93812"/>
    <w:rsid w:val="00A938B4"/>
    <w:rsid w:val="00A939A4"/>
    <w:rsid w:val="00A93C66"/>
    <w:rsid w:val="00A93CD9"/>
    <w:rsid w:val="00A93E84"/>
    <w:rsid w:val="00A93E95"/>
    <w:rsid w:val="00A941B2"/>
    <w:rsid w:val="00A946F5"/>
    <w:rsid w:val="00A9477A"/>
    <w:rsid w:val="00A947F3"/>
    <w:rsid w:val="00A94A02"/>
    <w:rsid w:val="00A94D33"/>
    <w:rsid w:val="00A94D54"/>
    <w:rsid w:val="00A951E8"/>
    <w:rsid w:val="00A954FB"/>
    <w:rsid w:val="00A954FC"/>
    <w:rsid w:val="00A95678"/>
    <w:rsid w:val="00A95911"/>
    <w:rsid w:val="00A961D4"/>
    <w:rsid w:val="00A968E7"/>
    <w:rsid w:val="00A96973"/>
    <w:rsid w:val="00A96B25"/>
    <w:rsid w:val="00A96B80"/>
    <w:rsid w:val="00A96B86"/>
    <w:rsid w:val="00A96C85"/>
    <w:rsid w:val="00A96DC6"/>
    <w:rsid w:val="00A96EC8"/>
    <w:rsid w:val="00A970F6"/>
    <w:rsid w:val="00A971F1"/>
    <w:rsid w:val="00A974F4"/>
    <w:rsid w:val="00A97DE5"/>
    <w:rsid w:val="00AA0287"/>
    <w:rsid w:val="00AA02C7"/>
    <w:rsid w:val="00AA0657"/>
    <w:rsid w:val="00AA0680"/>
    <w:rsid w:val="00AA0900"/>
    <w:rsid w:val="00AA0C3D"/>
    <w:rsid w:val="00AA1351"/>
    <w:rsid w:val="00AA17DF"/>
    <w:rsid w:val="00AA18FC"/>
    <w:rsid w:val="00AA210F"/>
    <w:rsid w:val="00AA22DB"/>
    <w:rsid w:val="00AA25A7"/>
    <w:rsid w:val="00AA2B16"/>
    <w:rsid w:val="00AA2B30"/>
    <w:rsid w:val="00AA2D92"/>
    <w:rsid w:val="00AA2F7F"/>
    <w:rsid w:val="00AA2FE9"/>
    <w:rsid w:val="00AA3374"/>
    <w:rsid w:val="00AA3398"/>
    <w:rsid w:val="00AA33A4"/>
    <w:rsid w:val="00AA35DB"/>
    <w:rsid w:val="00AA370A"/>
    <w:rsid w:val="00AA3889"/>
    <w:rsid w:val="00AA40A4"/>
    <w:rsid w:val="00AA422E"/>
    <w:rsid w:val="00AA467C"/>
    <w:rsid w:val="00AA4CC6"/>
    <w:rsid w:val="00AA4F07"/>
    <w:rsid w:val="00AA5149"/>
    <w:rsid w:val="00AA5C29"/>
    <w:rsid w:val="00AA6207"/>
    <w:rsid w:val="00AA62EF"/>
    <w:rsid w:val="00AA6A94"/>
    <w:rsid w:val="00AA6B67"/>
    <w:rsid w:val="00AA6EC9"/>
    <w:rsid w:val="00AA714A"/>
    <w:rsid w:val="00AA71F3"/>
    <w:rsid w:val="00AA78B5"/>
    <w:rsid w:val="00AA7B97"/>
    <w:rsid w:val="00AA7BDB"/>
    <w:rsid w:val="00AB033A"/>
    <w:rsid w:val="00AB069D"/>
    <w:rsid w:val="00AB0978"/>
    <w:rsid w:val="00AB0A2A"/>
    <w:rsid w:val="00AB0EC3"/>
    <w:rsid w:val="00AB0EF7"/>
    <w:rsid w:val="00AB188D"/>
    <w:rsid w:val="00AB1CC2"/>
    <w:rsid w:val="00AB22A6"/>
    <w:rsid w:val="00AB253C"/>
    <w:rsid w:val="00AB26EC"/>
    <w:rsid w:val="00AB28CA"/>
    <w:rsid w:val="00AB2AEF"/>
    <w:rsid w:val="00AB2C01"/>
    <w:rsid w:val="00AB2FA0"/>
    <w:rsid w:val="00AB3142"/>
    <w:rsid w:val="00AB32CE"/>
    <w:rsid w:val="00AB331A"/>
    <w:rsid w:val="00AB3671"/>
    <w:rsid w:val="00AB393F"/>
    <w:rsid w:val="00AB3E6C"/>
    <w:rsid w:val="00AB4181"/>
    <w:rsid w:val="00AB4231"/>
    <w:rsid w:val="00AB4990"/>
    <w:rsid w:val="00AB49BF"/>
    <w:rsid w:val="00AB4F0C"/>
    <w:rsid w:val="00AB4F23"/>
    <w:rsid w:val="00AB5231"/>
    <w:rsid w:val="00AB523C"/>
    <w:rsid w:val="00AB5637"/>
    <w:rsid w:val="00AB5694"/>
    <w:rsid w:val="00AB5A7A"/>
    <w:rsid w:val="00AB5FF4"/>
    <w:rsid w:val="00AB6016"/>
    <w:rsid w:val="00AB62DC"/>
    <w:rsid w:val="00AB65DA"/>
    <w:rsid w:val="00AB68D3"/>
    <w:rsid w:val="00AB6A6F"/>
    <w:rsid w:val="00AB6CAE"/>
    <w:rsid w:val="00AB709C"/>
    <w:rsid w:val="00AB713D"/>
    <w:rsid w:val="00AB7221"/>
    <w:rsid w:val="00AB724A"/>
    <w:rsid w:val="00AB7489"/>
    <w:rsid w:val="00AB76D9"/>
    <w:rsid w:val="00AB7745"/>
    <w:rsid w:val="00AB789C"/>
    <w:rsid w:val="00AB7AF3"/>
    <w:rsid w:val="00AB7C77"/>
    <w:rsid w:val="00AC022D"/>
    <w:rsid w:val="00AC056A"/>
    <w:rsid w:val="00AC0EE1"/>
    <w:rsid w:val="00AC105E"/>
    <w:rsid w:val="00AC10EF"/>
    <w:rsid w:val="00AC112A"/>
    <w:rsid w:val="00AC11D5"/>
    <w:rsid w:val="00AC13CE"/>
    <w:rsid w:val="00AC270E"/>
    <w:rsid w:val="00AC2A8D"/>
    <w:rsid w:val="00AC2CFF"/>
    <w:rsid w:val="00AC2D1C"/>
    <w:rsid w:val="00AC2EF4"/>
    <w:rsid w:val="00AC300B"/>
    <w:rsid w:val="00AC30CF"/>
    <w:rsid w:val="00AC36ED"/>
    <w:rsid w:val="00AC3ACC"/>
    <w:rsid w:val="00AC3B69"/>
    <w:rsid w:val="00AC3CEB"/>
    <w:rsid w:val="00AC422D"/>
    <w:rsid w:val="00AC4568"/>
    <w:rsid w:val="00AC48FF"/>
    <w:rsid w:val="00AC51FF"/>
    <w:rsid w:val="00AC5247"/>
    <w:rsid w:val="00AC55CC"/>
    <w:rsid w:val="00AC55FD"/>
    <w:rsid w:val="00AC5A7F"/>
    <w:rsid w:val="00AC5AAE"/>
    <w:rsid w:val="00AC5FD1"/>
    <w:rsid w:val="00AC5FDA"/>
    <w:rsid w:val="00AC6026"/>
    <w:rsid w:val="00AC6246"/>
    <w:rsid w:val="00AC65DA"/>
    <w:rsid w:val="00AC6A61"/>
    <w:rsid w:val="00AC6B08"/>
    <w:rsid w:val="00AC6EEC"/>
    <w:rsid w:val="00AC72AA"/>
    <w:rsid w:val="00AC7322"/>
    <w:rsid w:val="00AC760C"/>
    <w:rsid w:val="00AC77D4"/>
    <w:rsid w:val="00AC792E"/>
    <w:rsid w:val="00AC7939"/>
    <w:rsid w:val="00AC7EF7"/>
    <w:rsid w:val="00AD0044"/>
    <w:rsid w:val="00AD0346"/>
    <w:rsid w:val="00AD07C1"/>
    <w:rsid w:val="00AD0BC3"/>
    <w:rsid w:val="00AD0C48"/>
    <w:rsid w:val="00AD1550"/>
    <w:rsid w:val="00AD18E9"/>
    <w:rsid w:val="00AD1ABD"/>
    <w:rsid w:val="00AD1C93"/>
    <w:rsid w:val="00AD1D0B"/>
    <w:rsid w:val="00AD1D41"/>
    <w:rsid w:val="00AD1E5B"/>
    <w:rsid w:val="00AD24D2"/>
    <w:rsid w:val="00AD286A"/>
    <w:rsid w:val="00AD286E"/>
    <w:rsid w:val="00AD28BF"/>
    <w:rsid w:val="00AD2B89"/>
    <w:rsid w:val="00AD2D75"/>
    <w:rsid w:val="00AD2ECD"/>
    <w:rsid w:val="00AD2F4B"/>
    <w:rsid w:val="00AD30C3"/>
    <w:rsid w:val="00AD325B"/>
    <w:rsid w:val="00AD386B"/>
    <w:rsid w:val="00AD3DD7"/>
    <w:rsid w:val="00AD3F19"/>
    <w:rsid w:val="00AD40B6"/>
    <w:rsid w:val="00AD4176"/>
    <w:rsid w:val="00AD42E1"/>
    <w:rsid w:val="00AD45F3"/>
    <w:rsid w:val="00AD49B3"/>
    <w:rsid w:val="00AD4ADB"/>
    <w:rsid w:val="00AD4D3E"/>
    <w:rsid w:val="00AD4F29"/>
    <w:rsid w:val="00AD50C6"/>
    <w:rsid w:val="00AD5275"/>
    <w:rsid w:val="00AD54EA"/>
    <w:rsid w:val="00AD59DB"/>
    <w:rsid w:val="00AD5A48"/>
    <w:rsid w:val="00AD5DE1"/>
    <w:rsid w:val="00AD5F9B"/>
    <w:rsid w:val="00AD618D"/>
    <w:rsid w:val="00AD6388"/>
    <w:rsid w:val="00AD645E"/>
    <w:rsid w:val="00AD6DE2"/>
    <w:rsid w:val="00AD7842"/>
    <w:rsid w:val="00AD7A7A"/>
    <w:rsid w:val="00AD7AAF"/>
    <w:rsid w:val="00AD7D8D"/>
    <w:rsid w:val="00AE0108"/>
    <w:rsid w:val="00AE0973"/>
    <w:rsid w:val="00AE0B22"/>
    <w:rsid w:val="00AE0C0B"/>
    <w:rsid w:val="00AE0C72"/>
    <w:rsid w:val="00AE0DAD"/>
    <w:rsid w:val="00AE1148"/>
    <w:rsid w:val="00AE1246"/>
    <w:rsid w:val="00AE12D5"/>
    <w:rsid w:val="00AE194B"/>
    <w:rsid w:val="00AE199A"/>
    <w:rsid w:val="00AE1EE4"/>
    <w:rsid w:val="00AE2066"/>
    <w:rsid w:val="00AE23FF"/>
    <w:rsid w:val="00AE2DBA"/>
    <w:rsid w:val="00AE2EC3"/>
    <w:rsid w:val="00AE3051"/>
    <w:rsid w:val="00AE3255"/>
    <w:rsid w:val="00AE36F3"/>
    <w:rsid w:val="00AE39AB"/>
    <w:rsid w:val="00AE3D07"/>
    <w:rsid w:val="00AE3DF9"/>
    <w:rsid w:val="00AE3F2F"/>
    <w:rsid w:val="00AE438F"/>
    <w:rsid w:val="00AE5304"/>
    <w:rsid w:val="00AE54C3"/>
    <w:rsid w:val="00AE5647"/>
    <w:rsid w:val="00AE5779"/>
    <w:rsid w:val="00AE592A"/>
    <w:rsid w:val="00AE596E"/>
    <w:rsid w:val="00AE5B35"/>
    <w:rsid w:val="00AE5D7F"/>
    <w:rsid w:val="00AE60FD"/>
    <w:rsid w:val="00AE6163"/>
    <w:rsid w:val="00AE628C"/>
    <w:rsid w:val="00AE6790"/>
    <w:rsid w:val="00AE6EE0"/>
    <w:rsid w:val="00AE73C4"/>
    <w:rsid w:val="00AE7421"/>
    <w:rsid w:val="00AE7445"/>
    <w:rsid w:val="00AE762A"/>
    <w:rsid w:val="00AE7649"/>
    <w:rsid w:val="00AE788C"/>
    <w:rsid w:val="00AE7B59"/>
    <w:rsid w:val="00AE7B6F"/>
    <w:rsid w:val="00AE7B87"/>
    <w:rsid w:val="00AE7E46"/>
    <w:rsid w:val="00AF0146"/>
    <w:rsid w:val="00AF022B"/>
    <w:rsid w:val="00AF054C"/>
    <w:rsid w:val="00AF0820"/>
    <w:rsid w:val="00AF0A0F"/>
    <w:rsid w:val="00AF0DA6"/>
    <w:rsid w:val="00AF1485"/>
    <w:rsid w:val="00AF14E9"/>
    <w:rsid w:val="00AF1815"/>
    <w:rsid w:val="00AF18A9"/>
    <w:rsid w:val="00AF22B4"/>
    <w:rsid w:val="00AF238B"/>
    <w:rsid w:val="00AF29F5"/>
    <w:rsid w:val="00AF2BCD"/>
    <w:rsid w:val="00AF2CDA"/>
    <w:rsid w:val="00AF2F57"/>
    <w:rsid w:val="00AF3045"/>
    <w:rsid w:val="00AF3266"/>
    <w:rsid w:val="00AF32AD"/>
    <w:rsid w:val="00AF32CA"/>
    <w:rsid w:val="00AF357E"/>
    <w:rsid w:val="00AF3602"/>
    <w:rsid w:val="00AF3931"/>
    <w:rsid w:val="00AF3DFC"/>
    <w:rsid w:val="00AF4404"/>
    <w:rsid w:val="00AF4841"/>
    <w:rsid w:val="00AF4909"/>
    <w:rsid w:val="00AF4B06"/>
    <w:rsid w:val="00AF4CD7"/>
    <w:rsid w:val="00AF4FC3"/>
    <w:rsid w:val="00AF539E"/>
    <w:rsid w:val="00AF591E"/>
    <w:rsid w:val="00AF5E7C"/>
    <w:rsid w:val="00AF62A8"/>
    <w:rsid w:val="00AF6F4D"/>
    <w:rsid w:val="00AF728F"/>
    <w:rsid w:val="00AF7C58"/>
    <w:rsid w:val="00B0022E"/>
    <w:rsid w:val="00B00B35"/>
    <w:rsid w:val="00B00C15"/>
    <w:rsid w:val="00B00C7E"/>
    <w:rsid w:val="00B00CBE"/>
    <w:rsid w:val="00B018A6"/>
    <w:rsid w:val="00B019EB"/>
    <w:rsid w:val="00B01B6D"/>
    <w:rsid w:val="00B02268"/>
    <w:rsid w:val="00B0266D"/>
    <w:rsid w:val="00B026CE"/>
    <w:rsid w:val="00B03387"/>
    <w:rsid w:val="00B034C3"/>
    <w:rsid w:val="00B03699"/>
    <w:rsid w:val="00B036E4"/>
    <w:rsid w:val="00B03981"/>
    <w:rsid w:val="00B03C82"/>
    <w:rsid w:val="00B03DF7"/>
    <w:rsid w:val="00B03E01"/>
    <w:rsid w:val="00B03F32"/>
    <w:rsid w:val="00B0410D"/>
    <w:rsid w:val="00B04504"/>
    <w:rsid w:val="00B04737"/>
    <w:rsid w:val="00B04E09"/>
    <w:rsid w:val="00B04F73"/>
    <w:rsid w:val="00B051FF"/>
    <w:rsid w:val="00B057E1"/>
    <w:rsid w:val="00B05845"/>
    <w:rsid w:val="00B0593D"/>
    <w:rsid w:val="00B05987"/>
    <w:rsid w:val="00B05DB7"/>
    <w:rsid w:val="00B05F2B"/>
    <w:rsid w:val="00B05FA1"/>
    <w:rsid w:val="00B06463"/>
    <w:rsid w:val="00B06799"/>
    <w:rsid w:val="00B06F85"/>
    <w:rsid w:val="00B075ED"/>
    <w:rsid w:val="00B077DB"/>
    <w:rsid w:val="00B07948"/>
    <w:rsid w:val="00B079C7"/>
    <w:rsid w:val="00B079E3"/>
    <w:rsid w:val="00B07FE4"/>
    <w:rsid w:val="00B107D8"/>
    <w:rsid w:val="00B108C3"/>
    <w:rsid w:val="00B10962"/>
    <w:rsid w:val="00B109EC"/>
    <w:rsid w:val="00B10C74"/>
    <w:rsid w:val="00B10CC5"/>
    <w:rsid w:val="00B10FBA"/>
    <w:rsid w:val="00B11475"/>
    <w:rsid w:val="00B114A0"/>
    <w:rsid w:val="00B11719"/>
    <w:rsid w:val="00B11992"/>
    <w:rsid w:val="00B11CEC"/>
    <w:rsid w:val="00B11D7F"/>
    <w:rsid w:val="00B11DF4"/>
    <w:rsid w:val="00B12053"/>
    <w:rsid w:val="00B12184"/>
    <w:rsid w:val="00B1235D"/>
    <w:rsid w:val="00B12393"/>
    <w:rsid w:val="00B12481"/>
    <w:rsid w:val="00B1266C"/>
    <w:rsid w:val="00B1288B"/>
    <w:rsid w:val="00B12A0C"/>
    <w:rsid w:val="00B12AAF"/>
    <w:rsid w:val="00B12B18"/>
    <w:rsid w:val="00B12DCE"/>
    <w:rsid w:val="00B12EC2"/>
    <w:rsid w:val="00B1346A"/>
    <w:rsid w:val="00B13A84"/>
    <w:rsid w:val="00B13BD4"/>
    <w:rsid w:val="00B13BD9"/>
    <w:rsid w:val="00B13E60"/>
    <w:rsid w:val="00B13F64"/>
    <w:rsid w:val="00B14353"/>
    <w:rsid w:val="00B143A1"/>
    <w:rsid w:val="00B146DD"/>
    <w:rsid w:val="00B14E31"/>
    <w:rsid w:val="00B14EAE"/>
    <w:rsid w:val="00B151A7"/>
    <w:rsid w:val="00B15262"/>
    <w:rsid w:val="00B15478"/>
    <w:rsid w:val="00B15524"/>
    <w:rsid w:val="00B15582"/>
    <w:rsid w:val="00B15A81"/>
    <w:rsid w:val="00B15E55"/>
    <w:rsid w:val="00B15F2C"/>
    <w:rsid w:val="00B16380"/>
    <w:rsid w:val="00B16971"/>
    <w:rsid w:val="00B16B00"/>
    <w:rsid w:val="00B16C5F"/>
    <w:rsid w:val="00B16CC4"/>
    <w:rsid w:val="00B16E0E"/>
    <w:rsid w:val="00B170CC"/>
    <w:rsid w:val="00B17172"/>
    <w:rsid w:val="00B174D4"/>
    <w:rsid w:val="00B176C3"/>
    <w:rsid w:val="00B177CE"/>
    <w:rsid w:val="00B17837"/>
    <w:rsid w:val="00B1794B"/>
    <w:rsid w:val="00B17F22"/>
    <w:rsid w:val="00B2010F"/>
    <w:rsid w:val="00B2018B"/>
    <w:rsid w:val="00B2023D"/>
    <w:rsid w:val="00B202FF"/>
    <w:rsid w:val="00B20353"/>
    <w:rsid w:val="00B20429"/>
    <w:rsid w:val="00B205B2"/>
    <w:rsid w:val="00B208D6"/>
    <w:rsid w:val="00B20931"/>
    <w:rsid w:val="00B20A2B"/>
    <w:rsid w:val="00B20A7B"/>
    <w:rsid w:val="00B20BAF"/>
    <w:rsid w:val="00B20C24"/>
    <w:rsid w:val="00B20C38"/>
    <w:rsid w:val="00B20D45"/>
    <w:rsid w:val="00B20EBC"/>
    <w:rsid w:val="00B21183"/>
    <w:rsid w:val="00B217C5"/>
    <w:rsid w:val="00B2181F"/>
    <w:rsid w:val="00B21E37"/>
    <w:rsid w:val="00B21EED"/>
    <w:rsid w:val="00B21F61"/>
    <w:rsid w:val="00B2202B"/>
    <w:rsid w:val="00B2232A"/>
    <w:rsid w:val="00B2239C"/>
    <w:rsid w:val="00B22461"/>
    <w:rsid w:val="00B225E7"/>
    <w:rsid w:val="00B2266F"/>
    <w:rsid w:val="00B226B7"/>
    <w:rsid w:val="00B22E29"/>
    <w:rsid w:val="00B22F67"/>
    <w:rsid w:val="00B23138"/>
    <w:rsid w:val="00B232DA"/>
    <w:rsid w:val="00B2354A"/>
    <w:rsid w:val="00B2359C"/>
    <w:rsid w:val="00B23C47"/>
    <w:rsid w:val="00B24113"/>
    <w:rsid w:val="00B24B48"/>
    <w:rsid w:val="00B24D4D"/>
    <w:rsid w:val="00B24E0F"/>
    <w:rsid w:val="00B24EB6"/>
    <w:rsid w:val="00B24EFC"/>
    <w:rsid w:val="00B255CE"/>
    <w:rsid w:val="00B259EA"/>
    <w:rsid w:val="00B25B89"/>
    <w:rsid w:val="00B25F21"/>
    <w:rsid w:val="00B26840"/>
    <w:rsid w:val="00B26E4A"/>
    <w:rsid w:val="00B27936"/>
    <w:rsid w:val="00B27CB0"/>
    <w:rsid w:val="00B30096"/>
    <w:rsid w:val="00B303E7"/>
    <w:rsid w:val="00B3080A"/>
    <w:rsid w:val="00B309EA"/>
    <w:rsid w:val="00B30E87"/>
    <w:rsid w:val="00B314F6"/>
    <w:rsid w:val="00B31FF5"/>
    <w:rsid w:val="00B3204E"/>
    <w:rsid w:val="00B321F6"/>
    <w:rsid w:val="00B3271E"/>
    <w:rsid w:val="00B3287E"/>
    <w:rsid w:val="00B328D1"/>
    <w:rsid w:val="00B32ADD"/>
    <w:rsid w:val="00B32B46"/>
    <w:rsid w:val="00B33383"/>
    <w:rsid w:val="00B33973"/>
    <w:rsid w:val="00B33ADB"/>
    <w:rsid w:val="00B33FD6"/>
    <w:rsid w:val="00B34036"/>
    <w:rsid w:val="00B340CA"/>
    <w:rsid w:val="00B34300"/>
    <w:rsid w:val="00B3445D"/>
    <w:rsid w:val="00B34900"/>
    <w:rsid w:val="00B34B24"/>
    <w:rsid w:val="00B34BF3"/>
    <w:rsid w:val="00B34F2B"/>
    <w:rsid w:val="00B35C4B"/>
    <w:rsid w:val="00B35D9C"/>
    <w:rsid w:val="00B360B1"/>
    <w:rsid w:val="00B3614F"/>
    <w:rsid w:val="00B36568"/>
    <w:rsid w:val="00B36680"/>
    <w:rsid w:val="00B36B34"/>
    <w:rsid w:val="00B373A0"/>
    <w:rsid w:val="00B374AE"/>
    <w:rsid w:val="00B37A41"/>
    <w:rsid w:val="00B37CA7"/>
    <w:rsid w:val="00B37D9E"/>
    <w:rsid w:val="00B40025"/>
    <w:rsid w:val="00B402A7"/>
    <w:rsid w:val="00B4076D"/>
    <w:rsid w:val="00B40C94"/>
    <w:rsid w:val="00B40D00"/>
    <w:rsid w:val="00B40D35"/>
    <w:rsid w:val="00B40E54"/>
    <w:rsid w:val="00B40F67"/>
    <w:rsid w:val="00B41053"/>
    <w:rsid w:val="00B4151C"/>
    <w:rsid w:val="00B41667"/>
    <w:rsid w:val="00B41DD2"/>
    <w:rsid w:val="00B42070"/>
    <w:rsid w:val="00B422F7"/>
    <w:rsid w:val="00B42AC8"/>
    <w:rsid w:val="00B4327B"/>
    <w:rsid w:val="00B4416C"/>
    <w:rsid w:val="00B44445"/>
    <w:rsid w:val="00B44583"/>
    <w:rsid w:val="00B44F07"/>
    <w:rsid w:val="00B453F7"/>
    <w:rsid w:val="00B45593"/>
    <w:rsid w:val="00B4571D"/>
    <w:rsid w:val="00B45C8B"/>
    <w:rsid w:val="00B45DD6"/>
    <w:rsid w:val="00B4619D"/>
    <w:rsid w:val="00B465C7"/>
    <w:rsid w:val="00B469AA"/>
    <w:rsid w:val="00B46D33"/>
    <w:rsid w:val="00B46DFF"/>
    <w:rsid w:val="00B46EB6"/>
    <w:rsid w:val="00B46F88"/>
    <w:rsid w:val="00B46FD6"/>
    <w:rsid w:val="00B470A5"/>
    <w:rsid w:val="00B470AF"/>
    <w:rsid w:val="00B4719D"/>
    <w:rsid w:val="00B47477"/>
    <w:rsid w:val="00B477C3"/>
    <w:rsid w:val="00B47B7F"/>
    <w:rsid w:val="00B50047"/>
    <w:rsid w:val="00B503C8"/>
    <w:rsid w:val="00B50949"/>
    <w:rsid w:val="00B50C19"/>
    <w:rsid w:val="00B510A1"/>
    <w:rsid w:val="00B5118E"/>
    <w:rsid w:val="00B5119A"/>
    <w:rsid w:val="00B511B4"/>
    <w:rsid w:val="00B511E1"/>
    <w:rsid w:val="00B51391"/>
    <w:rsid w:val="00B51BE5"/>
    <w:rsid w:val="00B51F49"/>
    <w:rsid w:val="00B5212A"/>
    <w:rsid w:val="00B524A4"/>
    <w:rsid w:val="00B529E2"/>
    <w:rsid w:val="00B52D25"/>
    <w:rsid w:val="00B53028"/>
    <w:rsid w:val="00B5311E"/>
    <w:rsid w:val="00B5313B"/>
    <w:rsid w:val="00B5366D"/>
    <w:rsid w:val="00B538AE"/>
    <w:rsid w:val="00B53A70"/>
    <w:rsid w:val="00B53BDC"/>
    <w:rsid w:val="00B53C7A"/>
    <w:rsid w:val="00B54021"/>
    <w:rsid w:val="00B54220"/>
    <w:rsid w:val="00B54530"/>
    <w:rsid w:val="00B546CE"/>
    <w:rsid w:val="00B5495E"/>
    <w:rsid w:val="00B54F44"/>
    <w:rsid w:val="00B551AE"/>
    <w:rsid w:val="00B55481"/>
    <w:rsid w:val="00B559DD"/>
    <w:rsid w:val="00B55D33"/>
    <w:rsid w:val="00B55DA9"/>
    <w:rsid w:val="00B56065"/>
    <w:rsid w:val="00B56A18"/>
    <w:rsid w:val="00B5726D"/>
    <w:rsid w:val="00B57576"/>
    <w:rsid w:val="00B5779D"/>
    <w:rsid w:val="00B579DE"/>
    <w:rsid w:val="00B57A36"/>
    <w:rsid w:val="00B57D9E"/>
    <w:rsid w:val="00B6044C"/>
    <w:rsid w:val="00B60482"/>
    <w:rsid w:val="00B606E2"/>
    <w:rsid w:val="00B609A2"/>
    <w:rsid w:val="00B60C5C"/>
    <w:rsid w:val="00B60DBD"/>
    <w:rsid w:val="00B61176"/>
    <w:rsid w:val="00B61207"/>
    <w:rsid w:val="00B616ED"/>
    <w:rsid w:val="00B61765"/>
    <w:rsid w:val="00B61853"/>
    <w:rsid w:val="00B61B03"/>
    <w:rsid w:val="00B61BE9"/>
    <w:rsid w:val="00B61C67"/>
    <w:rsid w:val="00B61D51"/>
    <w:rsid w:val="00B61D5D"/>
    <w:rsid w:val="00B61DF6"/>
    <w:rsid w:val="00B61F2A"/>
    <w:rsid w:val="00B62243"/>
    <w:rsid w:val="00B625E7"/>
    <w:rsid w:val="00B62990"/>
    <w:rsid w:val="00B62BF6"/>
    <w:rsid w:val="00B62BFD"/>
    <w:rsid w:val="00B62C30"/>
    <w:rsid w:val="00B62D62"/>
    <w:rsid w:val="00B62E43"/>
    <w:rsid w:val="00B63009"/>
    <w:rsid w:val="00B631A2"/>
    <w:rsid w:val="00B6363F"/>
    <w:rsid w:val="00B638B4"/>
    <w:rsid w:val="00B63930"/>
    <w:rsid w:val="00B63992"/>
    <w:rsid w:val="00B639C6"/>
    <w:rsid w:val="00B63A3C"/>
    <w:rsid w:val="00B63C9F"/>
    <w:rsid w:val="00B63EED"/>
    <w:rsid w:val="00B640F9"/>
    <w:rsid w:val="00B64447"/>
    <w:rsid w:val="00B647D1"/>
    <w:rsid w:val="00B65270"/>
    <w:rsid w:val="00B65A63"/>
    <w:rsid w:val="00B65C44"/>
    <w:rsid w:val="00B65EF0"/>
    <w:rsid w:val="00B66195"/>
    <w:rsid w:val="00B66346"/>
    <w:rsid w:val="00B663A1"/>
    <w:rsid w:val="00B66433"/>
    <w:rsid w:val="00B665B8"/>
    <w:rsid w:val="00B66651"/>
    <w:rsid w:val="00B666A2"/>
    <w:rsid w:val="00B66777"/>
    <w:rsid w:val="00B66CD0"/>
    <w:rsid w:val="00B66E9D"/>
    <w:rsid w:val="00B67086"/>
    <w:rsid w:val="00B670FE"/>
    <w:rsid w:val="00B673DB"/>
    <w:rsid w:val="00B6745F"/>
    <w:rsid w:val="00B67664"/>
    <w:rsid w:val="00B6781E"/>
    <w:rsid w:val="00B67C61"/>
    <w:rsid w:val="00B67C64"/>
    <w:rsid w:val="00B67D12"/>
    <w:rsid w:val="00B700E0"/>
    <w:rsid w:val="00B701A6"/>
    <w:rsid w:val="00B70CF1"/>
    <w:rsid w:val="00B70D33"/>
    <w:rsid w:val="00B710B7"/>
    <w:rsid w:val="00B711ED"/>
    <w:rsid w:val="00B71306"/>
    <w:rsid w:val="00B715F7"/>
    <w:rsid w:val="00B71803"/>
    <w:rsid w:val="00B71D08"/>
    <w:rsid w:val="00B71D1C"/>
    <w:rsid w:val="00B7208C"/>
    <w:rsid w:val="00B7237B"/>
    <w:rsid w:val="00B7244C"/>
    <w:rsid w:val="00B72502"/>
    <w:rsid w:val="00B725EB"/>
    <w:rsid w:val="00B728B6"/>
    <w:rsid w:val="00B72D66"/>
    <w:rsid w:val="00B72D91"/>
    <w:rsid w:val="00B72F27"/>
    <w:rsid w:val="00B730FC"/>
    <w:rsid w:val="00B738B5"/>
    <w:rsid w:val="00B73DB3"/>
    <w:rsid w:val="00B7402B"/>
    <w:rsid w:val="00B74052"/>
    <w:rsid w:val="00B7434A"/>
    <w:rsid w:val="00B743CB"/>
    <w:rsid w:val="00B746A4"/>
    <w:rsid w:val="00B746AA"/>
    <w:rsid w:val="00B74B4C"/>
    <w:rsid w:val="00B74F07"/>
    <w:rsid w:val="00B752BA"/>
    <w:rsid w:val="00B75883"/>
    <w:rsid w:val="00B75959"/>
    <w:rsid w:val="00B75C06"/>
    <w:rsid w:val="00B75D3C"/>
    <w:rsid w:val="00B761AA"/>
    <w:rsid w:val="00B761BB"/>
    <w:rsid w:val="00B76255"/>
    <w:rsid w:val="00B7634A"/>
    <w:rsid w:val="00B76531"/>
    <w:rsid w:val="00B768BC"/>
    <w:rsid w:val="00B76DD3"/>
    <w:rsid w:val="00B76E01"/>
    <w:rsid w:val="00B772CA"/>
    <w:rsid w:val="00B776CA"/>
    <w:rsid w:val="00B77B31"/>
    <w:rsid w:val="00B77C4F"/>
    <w:rsid w:val="00B77DCB"/>
    <w:rsid w:val="00B77FD4"/>
    <w:rsid w:val="00B80069"/>
    <w:rsid w:val="00B80399"/>
    <w:rsid w:val="00B80AC5"/>
    <w:rsid w:val="00B810BD"/>
    <w:rsid w:val="00B814A1"/>
    <w:rsid w:val="00B817A8"/>
    <w:rsid w:val="00B81EA8"/>
    <w:rsid w:val="00B81F4B"/>
    <w:rsid w:val="00B821B9"/>
    <w:rsid w:val="00B822F0"/>
    <w:rsid w:val="00B824BB"/>
    <w:rsid w:val="00B82B57"/>
    <w:rsid w:val="00B82D50"/>
    <w:rsid w:val="00B831C2"/>
    <w:rsid w:val="00B83292"/>
    <w:rsid w:val="00B83405"/>
    <w:rsid w:val="00B83436"/>
    <w:rsid w:val="00B83C3A"/>
    <w:rsid w:val="00B84A04"/>
    <w:rsid w:val="00B84C14"/>
    <w:rsid w:val="00B859E6"/>
    <w:rsid w:val="00B85A85"/>
    <w:rsid w:val="00B85AC5"/>
    <w:rsid w:val="00B85E0A"/>
    <w:rsid w:val="00B85E1B"/>
    <w:rsid w:val="00B85E93"/>
    <w:rsid w:val="00B862AE"/>
    <w:rsid w:val="00B8643C"/>
    <w:rsid w:val="00B865A7"/>
    <w:rsid w:val="00B86731"/>
    <w:rsid w:val="00B86C1E"/>
    <w:rsid w:val="00B86F8E"/>
    <w:rsid w:val="00B8732C"/>
    <w:rsid w:val="00B87544"/>
    <w:rsid w:val="00B879AF"/>
    <w:rsid w:val="00B87B3E"/>
    <w:rsid w:val="00B87E56"/>
    <w:rsid w:val="00B9016C"/>
    <w:rsid w:val="00B90767"/>
    <w:rsid w:val="00B90C15"/>
    <w:rsid w:val="00B90EE4"/>
    <w:rsid w:val="00B91221"/>
    <w:rsid w:val="00B9148B"/>
    <w:rsid w:val="00B91787"/>
    <w:rsid w:val="00B9187D"/>
    <w:rsid w:val="00B9199A"/>
    <w:rsid w:val="00B91BD5"/>
    <w:rsid w:val="00B91E6D"/>
    <w:rsid w:val="00B91EB3"/>
    <w:rsid w:val="00B91FBE"/>
    <w:rsid w:val="00B920C4"/>
    <w:rsid w:val="00B922B4"/>
    <w:rsid w:val="00B922E4"/>
    <w:rsid w:val="00B92517"/>
    <w:rsid w:val="00B927ED"/>
    <w:rsid w:val="00B9364C"/>
    <w:rsid w:val="00B9377C"/>
    <w:rsid w:val="00B93CEA"/>
    <w:rsid w:val="00B93F33"/>
    <w:rsid w:val="00B940AF"/>
    <w:rsid w:val="00B94F91"/>
    <w:rsid w:val="00B95CDB"/>
    <w:rsid w:val="00B96295"/>
    <w:rsid w:val="00B965D6"/>
    <w:rsid w:val="00B968A7"/>
    <w:rsid w:val="00B96C5A"/>
    <w:rsid w:val="00B96D78"/>
    <w:rsid w:val="00B9772D"/>
    <w:rsid w:val="00B977C7"/>
    <w:rsid w:val="00B97873"/>
    <w:rsid w:val="00BA0119"/>
    <w:rsid w:val="00BA012C"/>
    <w:rsid w:val="00BA0154"/>
    <w:rsid w:val="00BA02B7"/>
    <w:rsid w:val="00BA04C3"/>
    <w:rsid w:val="00BA078F"/>
    <w:rsid w:val="00BA0902"/>
    <w:rsid w:val="00BA098E"/>
    <w:rsid w:val="00BA0B44"/>
    <w:rsid w:val="00BA0D6B"/>
    <w:rsid w:val="00BA0E71"/>
    <w:rsid w:val="00BA1380"/>
    <w:rsid w:val="00BA1542"/>
    <w:rsid w:val="00BA1B20"/>
    <w:rsid w:val="00BA1F66"/>
    <w:rsid w:val="00BA23AC"/>
    <w:rsid w:val="00BA251B"/>
    <w:rsid w:val="00BA2733"/>
    <w:rsid w:val="00BA27DE"/>
    <w:rsid w:val="00BA2AA9"/>
    <w:rsid w:val="00BA2B78"/>
    <w:rsid w:val="00BA2BED"/>
    <w:rsid w:val="00BA2E96"/>
    <w:rsid w:val="00BA2F45"/>
    <w:rsid w:val="00BA315B"/>
    <w:rsid w:val="00BA3208"/>
    <w:rsid w:val="00BA353C"/>
    <w:rsid w:val="00BA3C16"/>
    <w:rsid w:val="00BA5923"/>
    <w:rsid w:val="00BA5BD6"/>
    <w:rsid w:val="00BA6085"/>
    <w:rsid w:val="00BA6369"/>
    <w:rsid w:val="00BA65BF"/>
    <w:rsid w:val="00BA688C"/>
    <w:rsid w:val="00BA68C4"/>
    <w:rsid w:val="00BA6C52"/>
    <w:rsid w:val="00BA6D3E"/>
    <w:rsid w:val="00BA74D5"/>
    <w:rsid w:val="00BA757E"/>
    <w:rsid w:val="00BA77C6"/>
    <w:rsid w:val="00BA7813"/>
    <w:rsid w:val="00BA7861"/>
    <w:rsid w:val="00BA7C13"/>
    <w:rsid w:val="00BA7F5F"/>
    <w:rsid w:val="00BA7FC0"/>
    <w:rsid w:val="00BB00A5"/>
    <w:rsid w:val="00BB0669"/>
    <w:rsid w:val="00BB0A3D"/>
    <w:rsid w:val="00BB0C34"/>
    <w:rsid w:val="00BB0D98"/>
    <w:rsid w:val="00BB0FA3"/>
    <w:rsid w:val="00BB1082"/>
    <w:rsid w:val="00BB11BB"/>
    <w:rsid w:val="00BB11E1"/>
    <w:rsid w:val="00BB127B"/>
    <w:rsid w:val="00BB162D"/>
    <w:rsid w:val="00BB1A5B"/>
    <w:rsid w:val="00BB1BCC"/>
    <w:rsid w:val="00BB21EB"/>
    <w:rsid w:val="00BB275E"/>
    <w:rsid w:val="00BB2B97"/>
    <w:rsid w:val="00BB3632"/>
    <w:rsid w:val="00BB3846"/>
    <w:rsid w:val="00BB3858"/>
    <w:rsid w:val="00BB3879"/>
    <w:rsid w:val="00BB3A64"/>
    <w:rsid w:val="00BB3C1F"/>
    <w:rsid w:val="00BB3D55"/>
    <w:rsid w:val="00BB3F53"/>
    <w:rsid w:val="00BB4278"/>
    <w:rsid w:val="00BB43A3"/>
    <w:rsid w:val="00BB4BC0"/>
    <w:rsid w:val="00BB4C4A"/>
    <w:rsid w:val="00BB5368"/>
    <w:rsid w:val="00BB539D"/>
    <w:rsid w:val="00BB5586"/>
    <w:rsid w:val="00BB57A3"/>
    <w:rsid w:val="00BB5836"/>
    <w:rsid w:val="00BB5B94"/>
    <w:rsid w:val="00BB5EF4"/>
    <w:rsid w:val="00BB60C9"/>
    <w:rsid w:val="00BB65AA"/>
    <w:rsid w:val="00BB6708"/>
    <w:rsid w:val="00BB685F"/>
    <w:rsid w:val="00BB6E30"/>
    <w:rsid w:val="00BB6FF8"/>
    <w:rsid w:val="00BB7081"/>
    <w:rsid w:val="00BB7193"/>
    <w:rsid w:val="00BB7760"/>
    <w:rsid w:val="00BB788B"/>
    <w:rsid w:val="00BB790E"/>
    <w:rsid w:val="00BB7A6E"/>
    <w:rsid w:val="00BB7A9B"/>
    <w:rsid w:val="00BB7D56"/>
    <w:rsid w:val="00BB7FFC"/>
    <w:rsid w:val="00BC0B72"/>
    <w:rsid w:val="00BC0C07"/>
    <w:rsid w:val="00BC1082"/>
    <w:rsid w:val="00BC14ED"/>
    <w:rsid w:val="00BC16D8"/>
    <w:rsid w:val="00BC187D"/>
    <w:rsid w:val="00BC1B7B"/>
    <w:rsid w:val="00BC23D3"/>
    <w:rsid w:val="00BC2454"/>
    <w:rsid w:val="00BC2761"/>
    <w:rsid w:val="00BC2D13"/>
    <w:rsid w:val="00BC2FA7"/>
    <w:rsid w:val="00BC30F3"/>
    <w:rsid w:val="00BC34B5"/>
    <w:rsid w:val="00BC3683"/>
    <w:rsid w:val="00BC3724"/>
    <w:rsid w:val="00BC3A45"/>
    <w:rsid w:val="00BC3D99"/>
    <w:rsid w:val="00BC43B2"/>
    <w:rsid w:val="00BC43D9"/>
    <w:rsid w:val="00BC479F"/>
    <w:rsid w:val="00BC4812"/>
    <w:rsid w:val="00BC488F"/>
    <w:rsid w:val="00BC49A1"/>
    <w:rsid w:val="00BC4C82"/>
    <w:rsid w:val="00BC4F1F"/>
    <w:rsid w:val="00BC50B2"/>
    <w:rsid w:val="00BC579C"/>
    <w:rsid w:val="00BC589E"/>
    <w:rsid w:val="00BC5A89"/>
    <w:rsid w:val="00BC5B9A"/>
    <w:rsid w:val="00BC62C1"/>
    <w:rsid w:val="00BC64CF"/>
    <w:rsid w:val="00BC66E6"/>
    <w:rsid w:val="00BC6869"/>
    <w:rsid w:val="00BC6AEB"/>
    <w:rsid w:val="00BC6B76"/>
    <w:rsid w:val="00BC7234"/>
    <w:rsid w:val="00BC7242"/>
    <w:rsid w:val="00BC7704"/>
    <w:rsid w:val="00BC7A1F"/>
    <w:rsid w:val="00BC7A30"/>
    <w:rsid w:val="00BC7A64"/>
    <w:rsid w:val="00BC7E29"/>
    <w:rsid w:val="00BD027F"/>
    <w:rsid w:val="00BD075C"/>
    <w:rsid w:val="00BD09A6"/>
    <w:rsid w:val="00BD09C9"/>
    <w:rsid w:val="00BD0A7A"/>
    <w:rsid w:val="00BD0AAD"/>
    <w:rsid w:val="00BD0AC6"/>
    <w:rsid w:val="00BD0E0D"/>
    <w:rsid w:val="00BD0F9A"/>
    <w:rsid w:val="00BD1B5E"/>
    <w:rsid w:val="00BD1D1C"/>
    <w:rsid w:val="00BD1D8B"/>
    <w:rsid w:val="00BD1E19"/>
    <w:rsid w:val="00BD1EC1"/>
    <w:rsid w:val="00BD234C"/>
    <w:rsid w:val="00BD27AB"/>
    <w:rsid w:val="00BD28F0"/>
    <w:rsid w:val="00BD296F"/>
    <w:rsid w:val="00BD29AD"/>
    <w:rsid w:val="00BD3541"/>
    <w:rsid w:val="00BD35C0"/>
    <w:rsid w:val="00BD4016"/>
    <w:rsid w:val="00BD428B"/>
    <w:rsid w:val="00BD4551"/>
    <w:rsid w:val="00BD4664"/>
    <w:rsid w:val="00BD4A0A"/>
    <w:rsid w:val="00BD4C9E"/>
    <w:rsid w:val="00BD5007"/>
    <w:rsid w:val="00BD5E2C"/>
    <w:rsid w:val="00BD5E56"/>
    <w:rsid w:val="00BD5F27"/>
    <w:rsid w:val="00BD601B"/>
    <w:rsid w:val="00BD625E"/>
    <w:rsid w:val="00BD647B"/>
    <w:rsid w:val="00BD65CD"/>
    <w:rsid w:val="00BD71C7"/>
    <w:rsid w:val="00BD74F1"/>
    <w:rsid w:val="00BD774A"/>
    <w:rsid w:val="00BD7A1B"/>
    <w:rsid w:val="00BD7A74"/>
    <w:rsid w:val="00BD7BB1"/>
    <w:rsid w:val="00BD7FAD"/>
    <w:rsid w:val="00BE0702"/>
    <w:rsid w:val="00BE0708"/>
    <w:rsid w:val="00BE0BCA"/>
    <w:rsid w:val="00BE1407"/>
    <w:rsid w:val="00BE1573"/>
    <w:rsid w:val="00BE1959"/>
    <w:rsid w:val="00BE19B3"/>
    <w:rsid w:val="00BE1BDB"/>
    <w:rsid w:val="00BE1E1A"/>
    <w:rsid w:val="00BE1E6B"/>
    <w:rsid w:val="00BE1EB0"/>
    <w:rsid w:val="00BE1F36"/>
    <w:rsid w:val="00BE2085"/>
    <w:rsid w:val="00BE214A"/>
    <w:rsid w:val="00BE2183"/>
    <w:rsid w:val="00BE2550"/>
    <w:rsid w:val="00BE2766"/>
    <w:rsid w:val="00BE2CC2"/>
    <w:rsid w:val="00BE30EA"/>
    <w:rsid w:val="00BE325E"/>
    <w:rsid w:val="00BE3298"/>
    <w:rsid w:val="00BE376B"/>
    <w:rsid w:val="00BE3BC8"/>
    <w:rsid w:val="00BE3C8F"/>
    <w:rsid w:val="00BE4279"/>
    <w:rsid w:val="00BE42DC"/>
    <w:rsid w:val="00BE4CE8"/>
    <w:rsid w:val="00BE4F07"/>
    <w:rsid w:val="00BE52BC"/>
    <w:rsid w:val="00BE573B"/>
    <w:rsid w:val="00BE5785"/>
    <w:rsid w:val="00BE57BA"/>
    <w:rsid w:val="00BE64CA"/>
    <w:rsid w:val="00BE65B7"/>
    <w:rsid w:val="00BE662F"/>
    <w:rsid w:val="00BE6680"/>
    <w:rsid w:val="00BE6A59"/>
    <w:rsid w:val="00BE6DC7"/>
    <w:rsid w:val="00BE6EA0"/>
    <w:rsid w:val="00BE6F60"/>
    <w:rsid w:val="00BE7153"/>
    <w:rsid w:val="00BE73B4"/>
    <w:rsid w:val="00BE7577"/>
    <w:rsid w:val="00BE78A0"/>
    <w:rsid w:val="00BE7932"/>
    <w:rsid w:val="00BE7C36"/>
    <w:rsid w:val="00BE7EFE"/>
    <w:rsid w:val="00BF0825"/>
    <w:rsid w:val="00BF0DFE"/>
    <w:rsid w:val="00BF1405"/>
    <w:rsid w:val="00BF18CC"/>
    <w:rsid w:val="00BF2350"/>
    <w:rsid w:val="00BF24B8"/>
    <w:rsid w:val="00BF259A"/>
    <w:rsid w:val="00BF268F"/>
    <w:rsid w:val="00BF27A5"/>
    <w:rsid w:val="00BF2D55"/>
    <w:rsid w:val="00BF2D92"/>
    <w:rsid w:val="00BF2E21"/>
    <w:rsid w:val="00BF2FC2"/>
    <w:rsid w:val="00BF2FD9"/>
    <w:rsid w:val="00BF314D"/>
    <w:rsid w:val="00BF3251"/>
    <w:rsid w:val="00BF397C"/>
    <w:rsid w:val="00BF3B0F"/>
    <w:rsid w:val="00BF3C68"/>
    <w:rsid w:val="00BF432D"/>
    <w:rsid w:val="00BF4474"/>
    <w:rsid w:val="00BF44A6"/>
    <w:rsid w:val="00BF51AB"/>
    <w:rsid w:val="00BF5654"/>
    <w:rsid w:val="00BF5B00"/>
    <w:rsid w:val="00BF5B0C"/>
    <w:rsid w:val="00BF5C14"/>
    <w:rsid w:val="00BF63AF"/>
    <w:rsid w:val="00BF6557"/>
    <w:rsid w:val="00BF65D0"/>
    <w:rsid w:val="00BF6604"/>
    <w:rsid w:val="00BF68BB"/>
    <w:rsid w:val="00BF6A2C"/>
    <w:rsid w:val="00BF6B77"/>
    <w:rsid w:val="00BF6F80"/>
    <w:rsid w:val="00BF6FC4"/>
    <w:rsid w:val="00BF72BE"/>
    <w:rsid w:val="00BF7452"/>
    <w:rsid w:val="00BF7953"/>
    <w:rsid w:val="00BF79C1"/>
    <w:rsid w:val="00C00694"/>
    <w:rsid w:val="00C006D8"/>
    <w:rsid w:val="00C00717"/>
    <w:rsid w:val="00C00954"/>
    <w:rsid w:val="00C00CA3"/>
    <w:rsid w:val="00C0104B"/>
    <w:rsid w:val="00C010F2"/>
    <w:rsid w:val="00C014D1"/>
    <w:rsid w:val="00C0163C"/>
    <w:rsid w:val="00C0167B"/>
    <w:rsid w:val="00C016FF"/>
    <w:rsid w:val="00C01916"/>
    <w:rsid w:val="00C01F39"/>
    <w:rsid w:val="00C0213A"/>
    <w:rsid w:val="00C02C04"/>
    <w:rsid w:val="00C02F37"/>
    <w:rsid w:val="00C030B7"/>
    <w:rsid w:val="00C03215"/>
    <w:rsid w:val="00C03225"/>
    <w:rsid w:val="00C0360C"/>
    <w:rsid w:val="00C03CB8"/>
    <w:rsid w:val="00C04146"/>
    <w:rsid w:val="00C0431D"/>
    <w:rsid w:val="00C04789"/>
    <w:rsid w:val="00C04B17"/>
    <w:rsid w:val="00C04EE2"/>
    <w:rsid w:val="00C0505F"/>
    <w:rsid w:val="00C05F63"/>
    <w:rsid w:val="00C0608C"/>
    <w:rsid w:val="00C06296"/>
    <w:rsid w:val="00C063F5"/>
    <w:rsid w:val="00C066A3"/>
    <w:rsid w:val="00C0690F"/>
    <w:rsid w:val="00C069CF"/>
    <w:rsid w:val="00C06A98"/>
    <w:rsid w:val="00C076D6"/>
    <w:rsid w:val="00C07C35"/>
    <w:rsid w:val="00C07C6D"/>
    <w:rsid w:val="00C07E6D"/>
    <w:rsid w:val="00C07EFF"/>
    <w:rsid w:val="00C10000"/>
    <w:rsid w:val="00C10170"/>
    <w:rsid w:val="00C10233"/>
    <w:rsid w:val="00C10311"/>
    <w:rsid w:val="00C10490"/>
    <w:rsid w:val="00C10511"/>
    <w:rsid w:val="00C1062B"/>
    <w:rsid w:val="00C108D1"/>
    <w:rsid w:val="00C10941"/>
    <w:rsid w:val="00C11108"/>
    <w:rsid w:val="00C11122"/>
    <w:rsid w:val="00C1112C"/>
    <w:rsid w:val="00C11153"/>
    <w:rsid w:val="00C11757"/>
    <w:rsid w:val="00C11CD6"/>
    <w:rsid w:val="00C11F18"/>
    <w:rsid w:val="00C1266B"/>
    <w:rsid w:val="00C12747"/>
    <w:rsid w:val="00C12B6A"/>
    <w:rsid w:val="00C12BCB"/>
    <w:rsid w:val="00C12D97"/>
    <w:rsid w:val="00C12FF2"/>
    <w:rsid w:val="00C13418"/>
    <w:rsid w:val="00C136F0"/>
    <w:rsid w:val="00C13BDC"/>
    <w:rsid w:val="00C13FB1"/>
    <w:rsid w:val="00C14B78"/>
    <w:rsid w:val="00C14D42"/>
    <w:rsid w:val="00C14DB6"/>
    <w:rsid w:val="00C14E4F"/>
    <w:rsid w:val="00C14FC2"/>
    <w:rsid w:val="00C15225"/>
    <w:rsid w:val="00C15435"/>
    <w:rsid w:val="00C157DA"/>
    <w:rsid w:val="00C15B82"/>
    <w:rsid w:val="00C15F4A"/>
    <w:rsid w:val="00C16406"/>
    <w:rsid w:val="00C16530"/>
    <w:rsid w:val="00C16E53"/>
    <w:rsid w:val="00C17327"/>
    <w:rsid w:val="00C174E4"/>
    <w:rsid w:val="00C179E9"/>
    <w:rsid w:val="00C17B35"/>
    <w:rsid w:val="00C17BF4"/>
    <w:rsid w:val="00C17E8B"/>
    <w:rsid w:val="00C17EBA"/>
    <w:rsid w:val="00C20180"/>
    <w:rsid w:val="00C20347"/>
    <w:rsid w:val="00C2055F"/>
    <w:rsid w:val="00C205ED"/>
    <w:rsid w:val="00C20999"/>
    <w:rsid w:val="00C20EB8"/>
    <w:rsid w:val="00C21398"/>
    <w:rsid w:val="00C2139A"/>
    <w:rsid w:val="00C213A1"/>
    <w:rsid w:val="00C2162F"/>
    <w:rsid w:val="00C2183D"/>
    <w:rsid w:val="00C21ADB"/>
    <w:rsid w:val="00C21C69"/>
    <w:rsid w:val="00C21CB8"/>
    <w:rsid w:val="00C21EE4"/>
    <w:rsid w:val="00C221E1"/>
    <w:rsid w:val="00C22435"/>
    <w:rsid w:val="00C225AD"/>
    <w:rsid w:val="00C225AF"/>
    <w:rsid w:val="00C227AC"/>
    <w:rsid w:val="00C22AA9"/>
    <w:rsid w:val="00C22B8C"/>
    <w:rsid w:val="00C22C82"/>
    <w:rsid w:val="00C22D81"/>
    <w:rsid w:val="00C23078"/>
    <w:rsid w:val="00C231AA"/>
    <w:rsid w:val="00C2328C"/>
    <w:rsid w:val="00C232B4"/>
    <w:rsid w:val="00C234C4"/>
    <w:rsid w:val="00C236D6"/>
    <w:rsid w:val="00C237DC"/>
    <w:rsid w:val="00C2386B"/>
    <w:rsid w:val="00C23905"/>
    <w:rsid w:val="00C239FA"/>
    <w:rsid w:val="00C2402B"/>
    <w:rsid w:val="00C24075"/>
    <w:rsid w:val="00C24361"/>
    <w:rsid w:val="00C24402"/>
    <w:rsid w:val="00C2456C"/>
    <w:rsid w:val="00C24B61"/>
    <w:rsid w:val="00C24E00"/>
    <w:rsid w:val="00C24E42"/>
    <w:rsid w:val="00C250D1"/>
    <w:rsid w:val="00C25127"/>
    <w:rsid w:val="00C2515F"/>
    <w:rsid w:val="00C255B5"/>
    <w:rsid w:val="00C259B5"/>
    <w:rsid w:val="00C25D55"/>
    <w:rsid w:val="00C25E9B"/>
    <w:rsid w:val="00C26077"/>
    <w:rsid w:val="00C260A2"/>
    <w:rsid w:val="00C26243"/>
    <w:rsid w:val="00C265F0"/>
    <w:rsid w:val="00C26907"/>
    <w:rsid w:val="00C269C6"/>
    <w:rsid w:val="00C26B25"/>
    <w:rsid w:val="00C26DFB"/>
    <w:rsid w:val="00C26E7B"/>
    <w:rsid w:val="00C2713E"/>
    <w:rsid w:val="00C273BA"/>
    <w:rsid w:val="00C27BD2"/>
    <w:rsid w:val="00C27F12"/>
    <w:rsid w:val="00C30384"/>
    <w:rsid w:val="00C30AA6"/>
    <w:rsid w:val="00C30B08"/>
    <w:rsid w:val="00C30C1B"/>
    <w:rsid w:val="00C30D93"/>
    <w:rsid w:val="00C3131D"/>
    <w:rsid w:val="00C3168A"/>
    <w:rsid w:val="00C31771"/>
    <w:rsid w:val="00C31D46"/>
    <w:rsid w:val="00C32264"/>
    <w:rsid w:val="00C32817"/>
    <w:rsid w:val="00C32826"/>
    <w:rsid w:val="00C32928"/>
    <w:rsid w:val="00C32F4E"/>
    <w:rsid w:val="00C33038"/>
    <w:rsid w:val="00C33258"/>
    <w:rsid w:val="00C33588"/>
    <w:rsid w:val="00C33707"/>
    <w:rsid w:val="00C33B26"/>
    <w:rsid w:val="00C33C13"/>
    <w:rsid w:val="00C33C21"/>
    <w:rsid w:val="00C34008"/>
    <w:rsid w:val="00C3416E"/>
    <w:rsid w:val="00C3429A"/>
    <w:rsid w:val="00C34633"/>
    <w:rsid w:val="00C348B5"/>
    <w:rsid w:val="00C35299"/>
    <w:rsid w:val="00C35BB4"/>
    <w:rsid w:val="00C366B7"/>
    <w:rsid w:val="00C3753D"/>
    <w:rsid w:val="00C37586"/>
    <w:rsid w:val="00C376AE"/>
    <w:rsid w:val="00C37727"/>
    <w:rsid w:val="00C377C6"/>
    <w:rsid w:val="00C37ADA"/>
    <w:rsid w:val="00C4000D"/>
    <w:rsid w:val="00C401D7"/>
    <w:rsid w:val="00C40480"/>
    <w:rsid w:val="00C40623"/>
    <w:rsid w:val="00C40B4F"/>
    <w:rsid w:val="00C40B98"/>
    <w:rsid w:val="00C40CCD"/>
    <w:rsid w:val="00C41066"/>
    <w:rsid w:val="00C41216"/>
    <w:rsid w:val="00C4131D"/>
    <w:rsid w:val="00C4152B"/>
    <w:rsid w:val="00C417ED"/>
    <w:rsid w:val="00C41DED"/>
    <w:rsid w:val="00C4217B"/>
    <w:rsid w:val="00C4222C"/>
    <w:rsid w:val="00C42380"/>
    <w:rsid w:val="00C424BA"/>
    <w:rsid w:val="00C42FFD"/>
    <w:rsid w:val="00C4345C"/>
    <w:rsid w:val="00C440E5"/>
    <w:rsid w:val="00C44458"/>
    <w:rsid w:val="00C44C71"/>
    <w:rsid w:val="00C45393"/>
    <w:rsid w:val="00C4548E"/>
    <w:rsid w:val="00C456B7"/>
    <w:rsid w:val="00C457C7"/>
    <w:rsid w:val="00C4593A"/>
    <w:rsid w:val="00C45BC2"/>
    <w:rsid w:val="00C45DED"/>
    <w:rsid w:val="00C4627A"/>
    <w:rsid w:val="00C46499"/>
    <w:rsid w:val="00C46843"/>
    <w:rsid w:val="00C46AD4"/>
    <w:rsid w:val="00C46EEF"/>
    <w:rsid w:val="00C4715E"/>
    <w:rsid w:val="00C475A8"/>
    <w:rsid w:val="00C47626"/>
    <w:rsid w:val="00C476DB"/>
    <w:rsid w:val="00C47714"/>
    <w:rsid w:val="00C47743"/>
    <w:rsid w:val="00C47C30"/>
    <w:rsid w:val="00C47D00"/>
    <w:rsid w:val="00C47E10"/>
    <w:rsid w:val="00C47FBB"/>
    <w:rsid w:val="00C47FBE"/>
    <w:rsid w:val="00C50227"/>
    <w:rsid w:val="00C50592"/>
    <w:rsid w:val="00C50CEE"/>
    <w:rsid w:val="00C50F6E"/>
    <w:rsid w:val="00C510CA"/>
    <w:rsid w:val="00C512AA"/>
    <w:rsid w:val="00C51318"/>
    <w:rsid w:val="00C51A93"/>
    <w:rsid w:val="00C51A9C"/>
    <w:rsid w:val="00C51C5E"/>
    <w:rsid w:val="00C51DC2"/>
    <w:rsid w:val="00C51E5F"/>
    <w:rsid w:val="00C5265A"/>
    <w:rsid w:val="00C52936"/>
    <w:rsid w:val="00C52AD9"/>
    <w:rsid w:val="00C531DF"/>
    <w:rsid w:val="00C5371A"/>
    <w:rsid w:val="00C5389F"/>
    <w:rsid w:val="00C538C3"/>
    <w:rsid w:val="00C53AAB"/>
    <w:rsid w:val="00C53B45"/>
    <w:rsid w:val="00C54300"/>
    <w:rsid w:val="00C5435D"/>
    <w:rsid w:val="00C5452E"/>
    <w:rsid w:val="00C54A7E"/>
    <w:rsid w:val="00C55246"/>
    <w:rsid w:val="00C55503"/>
    <w:rsid w:val="00C5563C"/>
    <w:rsid w:val="00C557B5"/>
    <w:rsid w:val="00C55863"/>
    <w:rsid w:val="00C5598B"/>
    <w:rsid w:val="00C55D16"/>
    <w:rsid w:val="00C5655C"/>
    <w:rsid w:val="00C5659E"/>
    <w:rsid w:val="00C565A7"/>
    <w:rsid w:val="00C5694F"/>
    <w:rsid w:val="00C569E9"/>
    <w:rsid w:val="00C56D70"/>
    <w:rsid w:val="00C572B1"/>
    <w:rsid w:val="00C57669"/>
    <w:rsid w:val="00C57787"/>
    <w:rsid w:val="00C578AA"/>
    <w:rsid w:val="00C57B23"/>
    <w:rsid w:val="00C57CF8"/>
    <w:rsid w:val="00C602CD"/>
    <w:rsid w:val="00C60461"/>
    <w:rsid w:val="00C60B9B"/>
    <w:rsid w:val="00C60BF9"/>
    <w:rsid w:val="00C60CD9"/>
    <w:rsid w:val="00C60E18"/>
    <w:rsid w:val="00C611DF"/>
    <w:rsid w:val="00C617AB"/>
    <w:rsid w:val="00C61A9E"/>
    <w:rsid w:val="00C61B84"/>
    <w:rsid w:val="00C61C3E"/>
    <w:rsid w:val="00C61EDF"/>
    <w:rsid w:val="00C61F81"/>
    <w:rsid w:val="00C6218F"/>
    <w:rsid w:val="00C621BC"/>
    <w:rsid w:val="00C62261"/>
    <w:rsid w:val="00C62972"/>
    <w:rsid w:val="00C62B70"/>
    <w:rsid w:val="00C62EF6"/>
    <w:rsid w:val="00C6327D"/>
    <w:rsid w:val="00C633E5"/>
    <w:rsid w:val="00C633F2"/>
    <w:rsid w:val="00C6350F"/>
    <w:rsid w:val="00C6413A"/>
    <w:rsid w:val="00C642A7"/>
    <w:rsid w:val="00C6437F"/>
    <w:rsid w:val="00C64402"/>
    <w:rsid w:val="00C64424"/>
    <w:rsid w:val="00C64900"/>
    <w:rsid w:val="00C64978"/>
    <w:rsid w:val="00C64AB9"/>
    <w:rsid w:val="00C64B01"/>
    <w:rsid w:val="00C64BB0"/>
    <w:rsid w:val="00C64C44"/>
    <w:rsid w:val="00C64EF0"/>
    <w:rsid w:val="00C652EF"/>
    <w:rsid w:val="00C6558B"/>
    <w:rsid w:val="00C65ABD"/>
    <w:rsid w:val="00C664F8"/>
    <w:rsid w:val="00C66E47"/>
    <w:rsid w:val="00C66E79"/>
    <w:rsid w:val="00C671BE"/>
    <w:rsid w:val="00C67287"/>
    <w:rsid w:val="00C67374"/>
    <w:rsid w:val="00C700D8"/>
    <w:rsid w:val="00C70241"/>
    <w:rsid w:val="00C70331"/>
    <w:rsid w:val="00C704D9"/>
    <w:rsid w:val="00C708DC"/>
    <w:rsid w:val="00C708E8"/>
    <w:rsid w:val="00C70B3D"/>
    <w:rsid w:val="00C70B58"/>
    <w:rsid w:val="00C70E04"/>
    <w:rsid w:val="00C70EC6"/>
    <w:rsid w:val="00C7168E"/>
    <w:rsid w:val="00C718DB"/>
    <w:rsid w:val="00C7231B"/>
    <w:rsid w:val="00C7245A"/>
    <w:rsid w:val="00C728C3"/>
    <w:rsid w:val="00C729B8"/>
    <w:rsid w:val="00C72A68"/>
    <w:rsid w:val="00C732D0"/>
    <w:rsid w:val="00C73715"/>
    <w:rsid w:val="00C738B4"/>
    <w:rsid w:val="00C73DEF"/>
    <w:rsid w:val="00C74079"/>
    <w:rsid w:val="00C74608"/>
    <w:rsid w:val="00C746C6"/>
    <w:rsid w:val="00C748D5"/>
    <w:rsid w:val="00C74A04"/>
    <w:rsid w:val="00C74B91"/>
    <w:rsid w:val="00C74CD1"/>
    <w:rsid w:val="00C74ED7"/>
    <w:rsid w:val="00C74EE3"/>
    <w:rsid w:val="00C74FF1"/>
    <w:rsid w:val="00C753CB"/>
    <w:rsid w:val="00C754F5"/>
    <w:rsid w:val="00C75531"/>
    <w:rsid w:val="00C75821"/>
    <w:rsid w:val="00C75CFB"/>
    <w:rsid w:val="00C7611F"/>
    <w:rsid w:val="00C76177"/>
    <w:rsid w:val="00C761AD"/>
    <w:rsid w:val="00C76236"/>
    <w:rsid w:val="00C76321"/>
    <w:rsid w:val="00C76404"/>
    <w:rsid w:val="00C76456"/>
    <w:rsid w:val="00C76547"/>
    <w:rsid w:val="00C7683A"/>
    <w:rsid w:val="00C76B4E"/>
    <w:rsid w:val="00C7716F"/>
    <w:rsid w:val="00C773BD"/>
    <w:rsid w:val="00C77DFE"/>
    <w:rsid w:val="00C77F92"/>
    <w:rsid w:val="00C800C8"/>
    <w:rsid w:val="00C80212"/>
    <w:rsid w:val="00C8062C"/>
    <w:rsid w:val="00C807D1"/>
    <w:rsid w:val="00C807F3"/>
    <w:rsid w:val="00C81419"/>
    <w:rsid w:val="00C81605"/>
    <w:rsid w:val="00C81ADB"/>
    <w:rsid w:val="00C81D53"/>
    <w:rsid w:val="00C8218B"/>
    <w:rsid w:val="00C82338"/>
    <w:rsid w:val="00C82FA3"/>
    <w:rsid w:val="00C8305D"/>
    <w:rsid w:val="00C830A8"/>
    <w:rsid w:val="00C8345C"/>
    <w:rsid w:val="00C83929"/>
    <w:rsid w:val="00C83FDD"/>
    <w:rsid w:val="00C8429A"/>
    <w:rsid w:val="00C849F7"/>
    <w:rsid w:val="00C84A00"/>
    <w:rsid w:val="00C84A6C"/>
    <w:rsid w:val="00C84EEC"/>
    <w:rsid w:val="00C856C4"/>
    <w:rsid w:val="00C85A09"/>
    <w:rsid w:val="00C85B18"/>
    <w:rsid w:val="00C85E54"/>
    <w:rsid w:val="00C85F45"/>
    <w:rsid w:val="00C8631E"/>
    <w:rsid w:val="00C86532"/>
    <w:rsid w:val="00C869FA"/>
    <w:rsid w:val="00C8726B"/>
    <w:rsid w:val="00C8760C"/>
    <w:rsid w:val="00C8790B"/>
    <w:rsid w:val="00C87F76"/>
    <w:rsid w:val="00C87F8F"/>
    <w:rsid w:val="00C900DE"/>
    <w:rsid w:val="00C90260"/>
    <w:rsid w:val="00C902BB"/>
    <w:rsid w:val="00C903DB"/>
    <w:rsid w:val="00C9062E"/>
    <w:rsid w:val="00C90719"/>
    <w:rsid w:val="00C90F1E"/>
    <w:rsid w:val="00C91109"/>
    <w:rsid w:val="00C9119D"/>
    <w:rsid w:val="00C91211"/>
    <w:rsid w:val="00C912CE"/>
    <w:rsid w:val="00C91A4F"/>
    <w:rsid w:val="00C91B51"/>
    <w:rsid w:val="00C91B60"/>
    <w:rsid w:val="00C91C4A"/>
    <w:rsid w:val="00C91C91"/>
    <w:rsid w:val="00C91CA6"/>
    <w:rsid w:val="00C91D2F"/>
    <w:rsid w:val="00C91D65"/>
    <w:rsid w:val="00C920C4"/>
    <w:rsid w:val="00C9223A"/>
    <w:rsid w:val="00C92458"/>
    <w:rsid w:val="00C9250E"/>
    <w:rsid w:val="00C926BB"/>
    <w:rsid w:val="00C926C6"/>
    <w:rsid w:val="00C92775"/>
    <w:rsid w:val="00C9292C"/>
    <w:rsid w:val="00C92C4E"/>
    <w:rsid w:val="00C92CF0"/>
    <w:rsid w:val="00C92FFD"/>
    <w:rsid w:val="00C931C0"/>
    <w:rsid w:val="00C93A19"/>
    <w:rsid w:val="00C942C2"/>
    <w:rsid w:val="00C944B1"/>
    <w:rsid w:val="00C945CE"/>
    <w:rsid w:val="00C94645"/>
    <w:rsid w:val="00C9464D"/>
    <w:rsid w:val="00C94C22"/>
    <w:rsid w:val="00C94EA7"/>
    <w:rsid w:val="00C955B3"/>
    <w:rsid w:val="00C955BB"/>
    <w:rsid w:val="00C9573D"/>
    <w:rsid w:val="00C957D0"/>
    <w:rsid w:val="00C95BD3"/>
    <w:rsid w:val="00C962E6"/>
    <w:rsid w:val="00C965E3"/>
    <w:rsid w:val="00C9690B"/>
    <w:rsid w:val="00C9696E"/>
    <w:rsid w:val="00C970A7"/>
    <w:rsid w:val="00C972AE"/>
    <w:rsid w:val="00C9739D"/>
    <w:rsid w:val="00C97553"/>
    <w:rsid w:val="00C97569"/>
    <w:rsid w:val="00C97799"/>
    <w:rsid w:val="00C978CB"/>
    <w:rsid w:val="00C97C34"/>
    <w:rsid w:val="00C97F48"/>
    <w:rsid w:val="00CA020D"/>
    <w:rsid w:val="00CA024A"/>
    <w:rsid w:val="00CA03BB"/>
    <w:rsid w:val="00CA053C"/>
    <w:rsid w:val="00CA0638"/>
    <w:rsid w:val="00CA07E8"/>
    <w:rsid w:val="00CA0935"/>
    <w:rsid w:val="00CA09E3"/>
    <w:rsid w:val="00CA0DBC"/>
    <w:rsid w:val="00CA0FE3"/>
    <w:rsid w:val="00CA1139"/>
    <w:rsid w:val="00CA14A9"/>
    <w:rsid w:val="00CA153E"/>
    <w:rsid w:val="00CA1606"/>
    <w:rsid w:val="00CA177D"/>
    <w:rsid w:val="00CA18CB"/>
    <w:rsid w:val="00CA19E2"/>
    <w:rsid w:val="00CA1A9E"/>
    <w:rsid w:val="00CA1EC9"/>
    <w:rsid w:val="00CA226C"/>
    <w:rsid w:val="00CA23E7"/>
    <w:rsid w:val="00CA24EC"/>
    <w:rsid w:val="00CA26BF"/>
    <w:rsid w:val="00CA2EE6"/>
    <w:rsid w:val="00CA2FA2"/>
    <w:rsid w:val="00CA308D"/>
    <w:rsid w:val="00CA30EB"/>
    <w:rsid w:val="00CA3447"/>
    <w:rsid w:val="00CA3507"/>
    <w:rsid w:val="00CA3948"/>
    <w:rsid w:val="00CA3C85"/>
    <w:rsid w:val="00CA4063"/>
    <w:rsid w:val="00CA428D"/>
    <w:rsid w:val="00CA489E"/>
    <w:rsid w:val="00CA4D70"/>
    <w:rsid w:val="00CA4E5E"/>
    <w:rsid w:val="00CA4F67"/>
    <w:rsid w:val="00CA5127"/>
    <w:rsid w:val="00CA53B0"/>
    <w:rsid w:val="00CA5540"/>
    <w:rsid w:val="00CA57DF"/>
    <w:rsid w:val="00CA5E20"/>
    <w:rsid w:val="00CA5ECA"/>
    <w:rsid w:val="00CA6011"/>
    <w:rsid w:val="00CA6812"/>
    <w:rsid w:val="00CA6AE2"/>
    <w:rsid w:val="00CA6BA9"/>
    <w:rsid w:val="00CA6EDA"/>
    <w:rsid w:val="00CA726A"/>
    <w:rsid w:val="00CA74B2"/>
    <w:rsid w:val="00CA771E"/>
    <w:rsid w:val="00CA79B5"/>
    <w:rsid w:val="00CA7CFA"/>
    <w:rsid w:val="00CA7F5B"/>
    <w:rsid w:val="00CB0119"/>
    <w:rsid w:val="00CB01AA"/>
    <w:rsid w:val="00CB040B"/>
    <w:rsid w:val="00CB0837"/>
    <w:rsid w:val="00CB0D82"/>
    <w:rsid w:val="00CB0E78"/>
    <w:rsid w:val="00CB108D"/>
    <w:rsid w:val="00CB1435"/>
    <w:rsid w:val="00CB23B9"/>
    <w:rsid w:val="00CB23D3"/>
    <w:rsid w:val="00CB2822"/>
    <w:rsid w:val="00CB2955"/>
    <w:rsid w:val="00CB3C29"/>
    <w:rsid w:val="00CB4CA0"/>
    <w:rsid w:val="00CB4F8D"/>
    <w:rsid w:val="00CB5040"/>
    <w:rsid w:val="00CB51A6"/>
    <w:rsid w:val="00CB54A6"/>
    <w:rsid w:val="00CB5B09"/>
    <w:rsid w:val="00CB5B19"/>
    <w:rsid w:val="00CB6875"/>
    <w:rsid w:val="00CB735A"/>
    <w:rsid w:val="00CB7637"/>
    <w:rsid w:val="00CB7A42"/>
    <w:rsid w:val="00CB7EAE"/>
    <w:rsid w:val="00CB7F4F"/>
    <w:rsid w:val="00CC00D0"/>
    <w:rsid w:val="00CC014C"/>
    <w:rsid w:val="00CC01D4"/>
    <w:rsid w:val="00CC0431"/>
    <w:rsid w:val="00CC043D"/>
    <w:rsid w:val="00CC0442"/>
    <w:rsid w:val="00CC083C"/>
    <w:rsid w:val="00CC0B74"/>
    <w:rsid w:val="00CC0DAA"/>
    <w:rsid w:val="00CC0EA5"/>
    <w:rsid w:val="00CC0EF6"/>
    <w:rsid w:val="00CC11AE"/>
    <w:rsid w:val="00CC179C"/>
    <w:rsid w:val="00CC179F"/>
    <w:rsid w:val="00CC17D8"/>
    <w:rsid w:val="00CC1B2D"/>
    <w:rsid w:val="00CC1BEA"/>
    <w:rsid w:val="00CC1F9C"/>
    <w:rsid w:val="00CC267A"/>
    <w:rsid w:val="00CC297D"/>
    <w:rsid w:val="00CC2DB6"/>
    <w:rsid w:val="00CC3B10"/>
    <w:rsid w:val="00CC3B78"/>
    <w:rsid w:val="00CC3E49"/>
    <w:rsid w:val="00CC4066"/>
    <w:rsid w:val="00CC4097"/>
    <w:rsid w:val="00CC42E3"/>
    <w:rsid w:val="00CC43A3"/>
    <w:rsid w:val="00CC4591"/>
    <w:rsid w:val="00CC46F3"/>
    <w:rsid w:val="00CC4784"/>
    <w:rsid w:val="00CC47A3"/>
    <w:rsid w:val="00CC4971"/>
    <w:rsid w:val="00CC4A42"/>
    <w:rsid w:val="00CC4AFF"/>
    <w:rsid w:val="00CC4C05"/>
    <w:rsid w:val="00CC4D44"/>
    <w:rsid w:val="00CC57F3"/>
    <w:rsid w:val="00CC5AA0"/>
    <w:rsid w:val="00CC6049"/>
    <w:rsid w:val="00CC6065"/>
    <w:rsid w:val="00CC6370"/>
    <w:rsid w:val="00CC6818"/>
    <w:rsid w:val="00CC692F"/>
    <w:rsid w:val="00CC6EE4"/>
    <w:rsid w:val="00CC722B"/>
    <w:rsid w:val="00CC7563"/>
    <w:rsid w:val="00CC7904"/>
    <w:rsid w:val="00CC7970"/>
    <w:rsid w:val="00CC7DB8"/>
    <w:rsid w:val="00CC7E0D"/>
    <w:rsid w:val="00CC7FF3"/>
    <w:rsid w:val="00CD0454"/>
    <w:rsid w:val="00CD04A7"/>
    <w:rsid w:val="00CD05E5"/>
    <w:rsid w:val="00CD069A"/>
    <w:rsid w:val="00CD0995"/>
    <w:rsid w:val="00CD0BCB"/>
    <w:rsid w:val="00CD0EEF"/>
    <w:rsid w:val="00CD12FD"/>
    <w:rsid w:val="00CD1369"/>
    <w:rsid w:val="00CD1A63"/>
    <w:rsid w:val="00CD1B5D"/>
    <w:rsid w:val="00CD1DFE"/>
    <w:rsid w:val="00CD1FA2"/>
    <w:rsid w:val="00CD244A"/>
    <w:rsid w:val="00CD24C1"/>
    <w:rsid w:val="00CD250F"/>
    <w:rsid w:val="00CD2819"/>
    <w:rsid w:val="00CD2851"/>
    <w:rsid w:val="00CD289F"/>
    <w:rsid w:val="00CD28B8"/>
    <w:rsid w:val="00CD2B3B"/>
    <w:rsid w:val="00CD2C4A"/>
    <w:rsid w:val="00CD2E30"/>
    <w:rsid w:val="00CD2FE6"/>
    <w:rsid w:val="00CD3486"/>
    <w:rsid w:val="00CD35BD"/>
    <w:rsid w:val="00CD3ABF"/>
    <w:rsid w:val="00CD3D3E"/>
    <w:rsid w:val="00CD3F4E"/>
    <w:rsid w:val="00CD4890"/>
    <w:rsid w:val="00CD4D24"/>
    <w:rsid w:val="00CD4EE0"/>
    <w:rsid w:val="00CD511D"/>
    <w:rsid w:val="00CD5748"/>
    <w:rsid w:val="00CD5CC6"/>
    <w:rsid w:val="00CD5EA5"/>
    <w:rsid w:val="00CD5F1E"/>
    <w:rsid w:val="00CD5FFA"/>
    <w:rsid w:val="00CD6193"/>
    <w:rsid w:val="00CD68AE"/>
    <w:rsid w:val="00CD70C3"/>
    <w:rsid w:val="00CD7121"/>
    <w:rsid w:val="00CD7134"/>
    <w:rsid w:val="00CD7197"/>
    <w:rsid w:val="00CD75B6"/>
    <w:rsid w:val="00CD7781"/>
    <w:rsid w:val="00CD77C3"/>
    <w:rsid w:val="00CD7892"/>
    <w:rsid w:val="00CD78EF"/>
    <w:rsid w:val="00CD7949"/>
    <w:rsid w:val="00CD7BF6"/>
    <w:rsid w:val="00CD7D84"/>
    <w:rsid w:val="00CE02E9"/>
    <w:rsid w:val="00CE0549"/>
    <w:rsid w:val="00CE0787"/>
    <w:rsid w:val="00CE09FD"/>
    <w:rsid w:val="00CE0AAF"/>
    <w:rsid w:val="00CE0BEC"/>
    <w:rsid w:val="00CE0DB2"/>
    <w:rsid w:val="00CE0E48"/>
    <w:rsid w:val="00CE0E82"/>
    <w:rsid w:val="00CE0F21"/>
    <w:rsid w:val="00CE1598"/>
    <w:rsid w:val="00CE17D6"/>
    <w:rsid w:val="00CE192E"/>
    <w:rsid w:val="00CE1AD9"/>
    <w:rsid w:val="00CE1DE8"/>
    <w:rsid w:val="00CE1DEA"/>
    <w:rsid w:val="00CE25A7"/>
    <w:rsid w:val="00CE2751"/>
    <w:rsid w:val="00CE2864"/>
    <w:rsid w:val="00CE2DCC"/>
    <w:rsid w:val="00CE3386"/>
    <w:rsid w:val="00CE3494"/>
    <w:rsid w:val="00CE37CA"/>
    <w:rsid w:val="00CE38B8"/>
    <w:rsid w:val="00CE3950"/>
    <w:rsid w:val="00CE3D3E"/>
    <w:rsid w:val="00CE3D79"/>
    <w:rsid w:val="00CE40BA"/>
    <w:rsid w:val="00CE4116"/>
    <w:rsid w:val="00CE45D7"/>
    <w:rsid w:val="00CE4859"/>
    <w:rsid w:val="00CE5300"/>
    <w:rsid w:val="00CE5650"/>
    <w:rsid w:val="00CE580D"/>
    <w:rsid w:val="00CE5C46"/>
    <w:rsid w:val="00CE5EBD"/>
    <w:rsid w:val="00CE636D"/>
    <w:rsid w:val="00CE69B7"/>
    <w:rsid w:val="00CE6BB3"/>
    <w:rsid w:val="00CE6ECA"/>
    <w:rsid w:val="00CE708A"/>
    <w:rsid w:val="00CE71C5"/>
    <w:rsid w:val="00CE7803"/>
    <w:rsid w:val="00CE781B"/>
    <w:rsid w:val="00CE7A5C"/>
    <w:rsid w:val="00CE7D4C"/>
    <w:rsid w:val="00CE7DF4"/>
    <w:rsid w:val="00CF0092"/>
    <w:rsid w:val="00CF0BAD"/>
    <w:rsid w:val="00CF0CB3"/>
    <w:rsid w:val="00CF10AA"/>
    <w:rsid w:val="00CF1172"/>
    <w:rsid w:val="00CF141A"/>
    <w:rsid w:val="00CF1BD3"/>
    <w:rsid w:val="00CF1DA2"/>
    <w:rsid w:val="00CF23B4"/>
    <w:rsid w:val="00CF23B9"/>
    <w:rsid w:val="00CF23E5"/>
    <w:rsid w:val="00CF2604"/>
    <w:rsid w:val="00CF26B4"/>
    <w:rsid w:val="00CF2794"/>
    <w:rsid w:val="00CF284C"/>
    <w:rsid w:val="00CF2863"/>
    <w:rsid w:val="00CF2B3C"/>
    <w:rsid w:val="00CF322F"/>
    <w:rsid w:val="00CF3A89"/>
    <w:rsid w:val="00CF3CBD"/>
    <w:rsid w:val="00CF3CEC"/>
    <w:rsid w:val="00CF3CED"/>
    <w:rsid w:val="00CF4484"/>
    <w:rsid w:val="00CF45ED"/>
    <w:rsid w:val="00CF4CD9"/>
    <w:rsid w:val="00CF4D08"/>
    <w:rsid w:val="00CF4D7E"/>
    <w:rsid w:val="00CF4DE0"/>
    <w:rsid w:val="00CF4F87"/>
    <w:rsid w:val="00CF4FB8"/>
    <w:rsid w:val="00CF5078"/>
    <w:rsid w:val="00CF5248"/>
    <w:rsid w:val="00CF56D2"/>
    <w:rsid w:val="00CF576E"/>
    <w:rsid w:val="00CF5887"/>
    <w:rsid w:val="00CF591E"/>
    <w:rsid w:val="00CF5E44"/>
    <w:rsid w:val="00CF5FDE"/>
    <w:rsid w:val="00CF6506"/>
    <w:rsid w:val="00CF65CB"/>
    <w:rsid w:val="00CF6C1E"/>
    <w:rsid w:val="00CF71DD"/>
    <w:rsid w:val="00CF726D"/>
    <w:rsid w:val="00CF73B2"/>
    <w:rsid w:val="00CF73DA"/>
    <w:rsid w:val="00CF757A"/>
    <w:rsid w:val="00CF7A2B"/>
    <w:rsid w:val="00CF7BB5"/>
    <w:rsid w:val="00D002EE"/>
    <w:rsid w:val="00D007BB"/>
    <w:rsid w:val="00D009D5"/>
    <w:rsid w:val="00D00CD2"/>
    <w:rsid w:val="00D010B7"/>
    <w:rsid w:val="00D0135A"/>
    <w:rsid w:val="00D01376"/>
    <w:rsid w:val="00D014A5"/>
    <w:rsid w:val="00D0167F"/>
    <w:rsid w:val="00D01D6D"/>
    <w:rsid w:val="00D01F5B"/>
    <w:rsid w:val="00D02038"/>
    <w:rsid w:val="00D0204C"/>
    <w:rsid w:val="00D02566"/>
    <w:rsid w:val="00D025DF"/>
    <w:rsid w:val="00D02DF9"/>
    <w:rsid w:val="00D02FB0"/>
    <w:rsid w:val="00D030EE"/>
    <w:rsid w:val="00D032CC"/>
    <w:rsid w:val="00D034FB"/>
    <w:rsid w:val="00D03E73"/>
    <w:rsid w:val="00D03F66"/>
    <w:rsid w:val="00D04529"/>
    <w:rsid w:val="00D04BA3"/>
    <w:rsid w:val="00D04D7E"/>
    <w:rsid w:val="00D05706"/>
    <w:rsid w:val="00D05E55"/>
    <w:rsid w:val="00D05EA4"/>
    <w:rsid w:val="00D062DF"/>
    <w:rsid w:val="00D0681A"/>
    <w:rsid w:val="00D06A99"/>
    <w:rsid w:val="00D06AC0"/>
    <w:rsid w:val="00D0705E"/>
    <w:rsid w:val="00D073AD"/>
    <w:rsid w:val="00D07B1D"/>
    <w:rsid w:val="00D101BD"/>
    <w:rsid w:val="00D10294"/>
    <w:rsid w:val="00D106B1"/>
    <w:rsid w:val="00D10BA5"/>
    <w:rsid w:val="00D10E44"/>
    <w:rsid w:val="00D11084"/>
    <w:rsid w:val="00D110C9"/>
    <w:rsid w:val="00D112B3"/>
    <w:rsid w:val="00D1192B"/>
    <w:rsid w:val="00D11A8E"/>
    <w:rsid w:val="00D11F87"/>
    <w:rsid w:val="00D1225A"/>
    <w:rsid w:val="00D12496"/>
    <w:rsid w:val="00D124D0"/>
    <w:rsid w:val="00D128AD"/>
    <w:rsid w:val="00D12CA0"/>
    <w:rsid w:val="00D12CAD"/>
    <w:rsid w:val="00D12F6F"/>
    <w:rsid w:val="00D134D9"/>
    <w:rsid w:val="00D13607"/>
    <w:rsid w:val="00D1378D"/>
    <w:rsid w:val="00D13873"/>
    <w:rsid w:val="00D13E5C"/>
    <w:rsid w:val="00D142C2"/>
    <w:rsid w:val="00D14456"/>
    <w:rsid w:val="00D14977"/>
    <w:rsid w:val="00D14B42"/>
    <w:rsid w:val="00D14D14"/>
    <w:rsid w:val="00D14EBA"/>
    <w:rsid w:val="00D15145"/>
    <w:rsid w:val="00D153D2"/>
    <w:rsid w:val="00D1572D"/>
    <w:rsid w:val="00D15CDB"/>
    <w:rsid w:val="00D15EA4"/>
    <w:rsid w:val="00D164D6"/>
    <w:rsid w:val="00D166F0"/>
    <w:rsid w:val="00D169D1"/>
    <w:rsid w:val="00D17150"/>
    <w:rsid w:val="00D17258"/>
    <w:rsid w:val="00D172AD"/>
    <w:rsid w:val="00D172EE"/>
    <w:rsid w:val="00D17492"/>
    <w:rsid w:val="00D176FE"/>
    <w:rsid w:val="00D17841"/>
    <w:rsid w:val="00D17896"/>
    <w:rsid w:val="00D178DB"/>
    <w:rsid w:val="00D1796F"/>
    <w:rsid w:val="00D17977"/>
    <w:rsid w:val="00D17A33"/>
    <w:rsid w:val="00D17A90"/>
    <w:rsid w:val="00D17B19"/>
    <w:rsid w:val="00D17BBF"/>
    <w:rsid w:val="00D17E0E"/>
    <w:rsid w:val="00D203D4"/>
    <w:rsid w:val="00D2059A"/>
    <w:rsid w:val="00D2063C"/>
    <w:rsid w:val="00D2090D"/>
    <w:rsid w:val="00D20D94"/>
    <w:rsid w:val="00D20E74"/>
    <w:rsid w:val="00D20EDA"/>
    <w:rsid w:val="00D2192F"/>
    <w:rsid w:val="00D21958"/>
    <w:rsid w:val="00D2199E"/>
    <w:rsid w:val="00D219F5"/>
    <w:rsid w:val="00D21A25"/>
    <w:rsid w:val="00D21C83"/>
    <w:rsid w:val="00D22590"/>
    <w:rsid w:val="00D225BD"/>
    <w:rsid w:val="00D22736"/>
    <w:rsid w:val="00D22877"/>
    <w:rsid w:val="00D22C19"/>
    <w:rsid w:val="00D22E28"/>
    <w:rsid w:val="00D23006"/>
    <w:rsid w:val="00D23225"/>
    <w:rsid w:val="00D23792"/>
    <w:rsid w:val="00D23B28"/>
    <w:rsid w:val="00D240F7"/>
    <w:rsid w:val="00D247C2"/>
    <w:rsid w:val="00D247CD"/>
    <w:rsid w:val="00D24DC0"/>
    <w:rsid w:val="00D2525B"/>
    <w:rsid w:val="00D2540A"/>
    <w:rsid w:val="00D25535"/>
    <w:rsid w:val="00D25948"/>
    <w:rsid w:val="00D25FB0"/>
    <w:rsid w:val="00D26071"/>
    <w:rsid w:val="00D26155"/>
    <w:rsid w:val="00D2620E"/>
    <w:rsid w:val="00D2635B"/>
    <w:rsid w:val="00D267A4"/>
    <w:rsid w:val="00D2684F"/>
    <w:rsid w:val="00D268CE"/>
    <w:rsid w:val="00D26A5A"/>
    <w:rsid w:val="00D26E59"/>
    <w:rsid w:val="00D2717F"/>
    <w:rsid w:val="00D27197"/>
    <w:rsid w:val="00D27269"/>
    <w:rsid w:val="00D2736A"/>
    <w:rsid w:val="00D27707"/>
    <w:rsid w:val="00D277D6"/>
    <w:rsid w:val="00D30C8D"/>
    <w:rsid w:val="00D30D4C"/>
    <w:rsid w:val="00D30D54"/>
    <w:rsid w:val="00D30F74"/>
    <w:rsid w:val="00D310D9"/>
    <w:rsid w:val="00D311B1"/>
    <w:rsid w:val="00D317C5"/>
    <w:rsid w:val="00D318C3"/>
    <w:rsid w:val="00D31A5E"/>
    <w:rsid w:val="00D31A8D"/>
    <w:rsid w:val="00D31BD2"/>
    <w:rsid w:val="00D32037"/>
    <w:rsid w:val="00D323E1"/>
    <w:rsid w:val="00D324B8"/>
    <w:rsid w:val="00D32532"/>
    <w:rsid w:val="00D32793"/>
    <w:rsid w:val="00D32D7E"/>
    <w:rsid w:val="00D32D97"/>
    <w:rsid w:val="00D32E9A"/>
    <w:rsid w:val="00D3313B"/>
    <w:rsid w:val="00D334CB"/>
    <w:rsid w:val="00D33552"/>
    <w:rsid w:val="00D335DA"/>
    <w:rsid w:val="00D33B42"/>
    <w:rsid w:val="00D33FC8"/>
    <w:rsid w:val="00D340BD"/>
    <w:rsid w:val="00D3458A"/>
    <w:rsid w:val="00D34838"/>
    <w:rsid w:val="00D34B14"/>
    <w:rsid w:val="00D34F94"/>
    <w:rsid w:val="00D35388"/>
    <w:rsid w:val="00D35994"/>
    <w:rsid w:val="00D35C55"/>
    <w:rsid w:val="00D35F90"/>
    <w:rsid w:val="00D364DB"/>
    <w:rsid w:val="00D379B8"/>
    <w:rsid w:val="00D37F8D"/>
    <w:rsid w:val="00D400F3"/>
    <w:rsid w:val="00D408D7"/>
    <w:rsid w:val="00D40AC8"/>
    <w:rsid w:val="00D40DC6"/>
    <w:rsid w:val="00D4134F"/>
    <w:rsid w:val="00D4156B"/>
    <w:rsid w:val="00D41695"/>
    <w:rsid w:val="00D416F2"/>
    <w:rsid w:val="00D417A1"/>
    <w:rsid w:val="00D41881"/>
    <w:rsid w:val="00D41B36"/>
    <w:rsid w:val="00D4221E"/>
    <w:rsid w:val="00D42244"/>
    <w:rsid w:val="00D42341"/>
    <w:rsid w:val="00D42461"/>
    <w:rsid w:val="00D42496"/>
    <w:rsid w:val="00D425C0"/>
    <w:rsid w:val="00D42B9E"/>
    <w:rsid w:val="00D42C53"/>
    <w:rsid w:val="00D42E23"/>
    <w:rsid w:val="00D43280"/>
    <w:rsid w:val="00D43AED"/>
    <w:rsid w:val="00D43D5A"/>
    <w:rsid w:val="00D43F17"/>
    <w:rsid w:val="00D44351"/>
    <w:rsid w:val="00D44591"/>
    <w:rsid w:val="00D44943"/>
    <w:rsid w:val="00D449C7"/>
    <w:rsid w:val="00D44A82"/>
    <w:rsid w:val="00D4503B"/>
    <w:rsid w:val="00D4505D"/>
    <w:rsid w:val="00D45968"/>
    <w:rsid w:val="00D45AB5"/>
    <w:rsid w:val="00D45CFB"/>
    <w:rsid w:val="00D4654D"/>
    <w:rsid w:val="00D465CD"/>
    <w:rsid w:val="00D4660D"/>
    <w:rsid w:val="00D46623"/>
    <w:rsid w:val="00D46723"/>
    <w:rsid w:val="00D469C2"/>
    <w:rsid w:val="00D469C5"/>
    <w:rsid w:val="00D46D52"/>
    <w:rsid w:val="00D46F22"/>
    <w:rsid w:val="00D476BE"/>
    <w:rsid w:val="00D478AF"/>
    <w:rsid w:val="00D47B0C"/>
    <w:rsid w:val="00D50169"/>
    <w:rsid w:val="00D5059B"/>
    <w:rsid w:val="00D507A5"/>
    <w:rsid w:val="00D50A8D"/>
    <w:rsid w:val="00D50B77"/>
    <w:rsid w:val="00D50F79"/>
    <w:rsid w:val="00D50FA2"/>
    <w:rsid w:val="00D5101F"/>
    <w:rsid w:val="00D510E3"/>
    <w:rsid w:val="00D51170"/>
    <w:rsid w:val="00D513C0"/>
    <w:rsid w:val="00D5186B"/>
    <w:rsid w:val="00D51AC4"/>
    <w:rsid w:val="00D51B41"/>
    <w:rsid w:val="00D522D9"/>
    <w:rsid w:val="00D52426"/>
    <w:rsid w:val="00D52606"/>
    <w:rsid w:val="00D52C16"/>
    <w:rsid w:val="00D52D4B"/>
    <w:rsid w:val="00D52D70"/>
    <w:rsid w:val="00D53EDD"/>
    <w:rsid w:val="00D54292"/>
    <w:rsid w:val="00D542B0"/>
    <w:rsid w:val="00D54376"/>
    <w:rsid w:val="00D5443F"/>
    <w:rsid w:val="00D545D8"/>
    <w:rsid w:val="00D546F9"/>
    <w:rsid w:val="00D54C80"/>
    <w:rsid w:val="00D54D12"/>
    <w:rsid w:val="00D55374"/>
    <w:rsid w:val="00D55474"/>
    <w:rsid w:val="00D55482"/>
    <w:rsid w:val="00D55672"/>
    <w:rsid w:val="00D55726"/>
    <w:rsid w:val="00D55E15"/>
    <w:rsid w:val="00D55ED2"/>
    <w:rsid w:val="00D5616F"/>
    <w:rsid w:val="00D56236"/>
    <w:rsid w:val="00D56711"/>
    <w:rsid w:val="00D56A45"/>
    <w:rsid w:val="00D56CF1"/>
    <w:rsid w:val="00D56D13"/>
    <w:rsid w:val="00D56E82"/>
    <w:rsid w:val="00D57001"/>
    <w:rsid w:val="00D570CC"/>
    <w:rsid w:val="00D574D9"/>
    <w:rsid w:val="00D575FF"/>
    <w:rsid w:val="00D57638"/>
    <w:rsid w:val="00D576F9"/>
    <w:rsid w:val="00D57E2A"/>
    <w:rsid w:val="00D57EF7"/>
    <w:rsid w:val="00D601A6"/>
    <w:rsid w:val="00D60305"/>
    <w:rsid w:val="00D605AB"/>
    <w:rsid w:val="00D60AF0"/>
    <w:rsid w:val="00D60E4D"/>
    <w:rsid w:val="00D60E7B"/>
    <w:rsid w:val="00D60F2A"/>
    <w:rsid w:val="00D6102E"/>
    <w:rsid w:val="00D611A5"/>
    <w:rsid w:val="00D61270"/>
    <w:rsid w:val="00D6130C"/>
    <w:rsid w:val="00D615A8"/>
    <w:rsid w:val="00D61A49"/>
    <w:rsid w:val="00D61C78"/>
    <w:rsid w:val="00D61FA3"/>
    <w:rsid w:val="00D62261"/>
    <w:rsid w:val="00D622C9"/>
    <w:rsid w:val="00D62527"/>
    <w:rsid w:val="00D6270E"/>
    <w:rsid w:val="00D62B8C"/>
    <w:rsid w:val="00D62C4A"/>
    <w:rsid w:val="00D62C71"/>
    <w:rsid w:val="00D62CB1"/>
    <w:rsid w:val="00D62DD6"/>
    <w:rsid w:val="00D62F76"/>
    <w:rsid w:val="00D6341C"/>
    <w:rsid w:val="00D634DC"/>
    <w:rsid w:val="00D63B46"/>
    <w:rsid w:val="00D63B93"/>
    <w:rsid w:val="00D64E87"/>
    <w:rsid w:val="00D64EBF"/>
    <w:rsid w:val="00D65124"/>
    <w:rsid w:val="00D65B6D"/>
    <w:rsid w:val="00D65F02"/>
    <w:rsid w:val="00D65FE5"/>
    <w:rsid w:val="00D665ED"/>
    <w:rsid w:val="00D668AE"/>
    <w:rsid w:val="00D66DEB"/>
    <w:rsid w:val="00D66FF1"/>
    <w:rsid w:val="00D67460"/>
    <w:rsid w:val="00D67640"/>
    <w:rsid w:val="00D67766"/>
    <w:rsid w:val="00D67D05"/>
    <w:rsid w:val="00D67DD7"/>
    <w:rsid w:val="00D67DF3"/>
    <w:rsid w:val="00D70431"/>
    <w:rsid w:val="00D7085C"/>
    <w:rsid w:val="00D70916"/>
    <w:rsid w:val="00D709B4"/>
    <w:rsid w:val="00D70D07"/>
    <w:rsid w:val="00D711AA"/>
    <w:rsid w:val="00D712E8"/>
    <w:rsid w:val="00D712F6"/>
    <w:rsid w:val="00D714CC"/>
    <w:rsid w:val="00D717A3"/>
    <w:rsid w:val="00D7190F"/>
    <w:rsid w:val="00D71C22"/>
    <w:rsid w:val="00D7212C"/>
    <w:rsid w:val="00D721EB"/>
    <w:rsid w:val="00D722FF"/>
    <w:rsid w:val="00D72556"/>
    <w:rsid w:val="00D72BC4"/>
    <w:rsid w:val="00D72BD6"/>
    <w:rsid w:val="00D73077"/>
    <w:rsid w:val="00D732C7"/>
    <w:rsid w:val="00D7333C"/>
    <w:rsid w:val="00D73474"/>
    <w:rsid w:val="00D734FB"/>
    <w:rsid w:val="00D735C8"/>
    <w:rsid w:val="00D74219"/>
    <w:rsid w:val="00D74427"/>
    <w:rsid w:val="00D74491"/>
    <w:rsid w:val="00D747AC"/>
    <w:rsid w:val="00D74A47"/>
    <w:rsid w:val="00D75028"/>
    <w:rsid w:val="00D75788"/>
    <w:rsid w:val="00D757EC"/>
    <w:rsid w:val="00D7590B"/>
    <w:rsid w:val="00D7596E"/>
    <w:rsid w:val="00D759CB"/>
    <w:rsid w:val="00D75DD7"/>
    <w:rsid w:val="00D760D7"/>
    <w:rsid w:val="00D76530"/>
    <w:rsid w:val="00D767AB"/>
    <w:rsid w:val="00D7694A"/>
    <w:rsid w:val="00D769D2"/>
    <w:rsid w:val="00D76BC7"/>
    <w:rsid w:val="00D76DA9"/>
    <w:rsid w:val="00D774DF"/>
    <w:rsid w:val="00D777CE"/>
    <w:rsid w:val="00D77C35"/>
    <w:rsid w:val="00D77DA0"/>
    <w:rsid w:val="00D77DE7"/>
    <w:rsid w:val="00D77EBD"/>
    <w:rsid w:val="00D80132"/>
    <w:rsid w:val="00D8037F"/>
    <w:rsid w:val="00D80474"/>
    <w:rsid w:val="00D808C7"/>
    <w:rsid w:val="00D8092B"/>
    <w:rsid w:val="00D80B31"/>
    <w:rsid w:val="00D80C31"/>
    <w:rsid w:val="00D80F83"/>
    <w:rsid w:val="00D81219"/>
    <w:rsid w:val="00D813EC"/>
    <w:rsid w:val="00D81425"/>
    <w:rsid w:val="00D81442"/>
    <w:rsid w:val="00D81680"/>
    <w:rsid w:val="00D81B2D"/>
    <w:rsid w:val="00D81EDA"/>
    <w:rsid w:val="00D81F1B"/>
    <w:rsid w:val="00D822EC"/>
    <w:rsid w:val="00D82BD2"/>
    <w:rsid w:val="00D82D3C"/>
    <w:rsid w:val="00D82EE8"/>
    <w:rsid w:val="00D830CF"/>
    <w:rsid w:val="00D8332E"/>
    <w:rsid w:val="00D83643"/>
    <w:rsid w:val="00D8372B"/>
    <w:rsid w:val="00D83FF5"/>
    <w:rsid w:val="00D8400C"/>
    <w:rsid w:val="00D846D5"/>
    <w:rsid w:val="00D84A4D"/>
    <w:rsid w:val="00D84BA5"/>
    <w:rsid w:val="00D84E4A"/>
    <w:rsid w:val="00D85017"/>
    <w:rsid w:val="00D85097"/>
    <w:rsid w:val="00D851CA"/>
    <w:rsid w:val="00D85249"/>
    <w:rsid w:val="00D8525F"/>
    <w:rsid w:val="00D8542C"/>
    <w:rsid w:val="00D8547D"/>
    <w:rsid w:val="00D856DA"/>
    <w:rsid w:val="00D8575B"/>
    <w:rsid w:val="00D858D4"/>
    <w:rsid w:val="00D85973"/>
    <w:rsid w:val="00D85A58"/>
    <w:rsid w:val="00D85B5B"/>
    <w:rsid w:val="00D85B7B"/>
    <w:rsid w:val="00D85EFF"/>
    <w:rsid w:val="00D86315"/>
    <w:rsid w:val="00D86337"/>
    <w:rsid w:val="00D86639"/>
    <w:rsid w:val="00D86897"/>
    <w:rsid w:val="00D86998"/>
    <w:rsid w:val="00D86A84"/>
    <w:rsid w:val="00D86EB7"/>
    <w:rsid w:val="00D872B0"/>
    <w:rsid w:val="00D872C0"/>
    <w:rsid w:val="00D873B6"/>
    <w:rsid w:val="00D8745B"/>
    <w:rsid w:val="00D874E4"/>
    <w:rsid w:val="00D8762B"/>
    <w:rsid w:val="00D878A9"/>
    <w:rsid w:val="00D878CF"/>
    <w:rsid w:val="00D87DCB"/>
    <w:rsid w:val="00D87DCC"/>
    <w:rsid w:val="00D87DED"/>
    <w:rsid w:val="00D90055"/>
    <w:rsid w:val="00D9069A"/>
    <w:rsid w:val="00D90780"/>
    <w:rsid w:val="00D9094F"/>
    <w:rsid w:val="00D90CF5"/>
    <w:rsid w:val="00D9138E"/>
    <w:rsid w:val="00D915E3"/>
    <w:rsid w:val="00D9187B"/>
    <w:rsid w:val="00D919D3"/>
    <w:rsid w:val="00D91A8B"/>
    <w:rsid w:val="00D91BA0"/>
    <w:rsid w:val="00D92890"/>
    <w:rsid w:val="00D929D7"/>
    <w:rsid w:val="00D93468"/>
    <w:rsid w:val="00D934AC"/>
    <w:rsid w:val="00D9352E"/>
    <w:rsid w:val="00D93709"/>
    <w:rsid w:val="00D940F4"/>
    <w:rsid w:val="00D9424C"/>
    <w:rsid w:val="00D9438C"/>
    <w:rsid w:val="00D9458E"/>
    <w:rsid w:val="00D94A27"/>
    <w:rsid w:val="00D94EB2"/>
    <w:rsid w:val="00D94FDE"/>
    <w:rsid w:val="00D9525E"/>
    <w:rsid w:val="00D95720"/>
    <w:rsid w:val="00D959DA"/>
    <w:rsid w:val="00D95C74"/>
    <w:rsid w:val="00D95D2A"/>
    <w:rsid w:val="00D95D57"/>
    <w:rsid w:val="00D95E68"/>
    <w:rsid w:val="00D95FAB"/>
    <w:rsid w:val="00D961DE"/>
    <w:rsid w:val="00D966D2"/>
    <w:rsid w:val="00D96BE7"/>
    <w:rsid w:val="00D973F9"/>
    <w:rsid w:val="00D9751A"/>
    <w:rsid w:val="00D9753C"/>
    <w:rsid w:val="00D97668"/>
    <w:rsid w:val="00D97B40"/>
    <w:rsid w:val="00DA0044"/>
    <w:rsid w:val="00DA00C2"/>
    <w:rsid w:val="00DA0102"/>
    <w:rsid w:val="00DA09C7"/>
    <w:rsid w:val="00DA0DFF"/>
    <w:rsid w:val="00DA0F06"/>
    <w:rsid w:val="00DA0F39"/>
    <w:rsid w:val="00DA1059"/>
    <w:rsid w:val="00DA10C0"/>
    <w:rsid w:val="00DA10FC"/>
    <w:rsid w:val="00DA11C9"/>
    <w:rsid w:val="00DA127D"/>
    <w:rsid w:val="00DA13F8"/>
    <w:rsid w:val="00DA1794"/>
    <w:rsid w:val="00DA1A22"/>
    <w:rsid w:val="00DA1A28"/>
    <w:rsid w:val="00DA1E45"/>
    <w:rsid w:val="00DA1F3F"/>
    <w:rsid w:val="00DA222C"/>
    <w:rsid w:val="00DA235A"/>
    <w:rsid w:val="00DA2370"/>
    <w:rsid w:val="00DA2541"/>
    <w:rsid w:val="00DA34FB"/>
    <w:rsid w:val="00DA3594"/>
    <w:rsid w:val="00DA3789"/>
    <w:rsid w:val="00DA384E"/>
    <w:rsid w:val="00DA3C9F"/>
    <w:rsid w:val="00DA3E10"/>
    <w:rsid w:val="00DA433F"/>
    <w:rsid w:val="00DA4408"/>
    <w:rsid w:val="00DA5083"/>
    <w:rsid w:val="00DA55EE"/>
    <w:rsid w:val="00DA56CF"/>
    <w:rsid w:val="00DA5796"/>
    <w:rsid w:val="00DA594B"/>
    <w:rsid w:val="00DA6078"/>
    <w:rsid w:val="00DA641E"/>
    <w:rsid w:val="00DA642B"/>
    <w:rsid w:val="00DA6730"/>
    <w:rsid w:val="00DA692E"/>
    <w:rsid w:val="00DA69ED"/>
    <w:rsid w:val="00DA6C47"/>
    <w:rsid w:val="00DB03A6"/>
    <w:rsid w:val="00DB03FB"/>
    <w:rsid w:val="00DB08C8"/>
    <w:rsid w:val="00DB0A97"/>
    <w:rsid w:val="00DB0C4A"/>
    <w:rsid w:val="00DB0FC6"/>
    <w:rsid w:val="00DB1860"/>
    <w:rsid w:val="00DB1929"/>
    <w:rsid w:val="00DB1CB2"/>
    <w:rsid w:val="00DB1CE8"/>
    <w:rsid w:val="00DB1EF0"/>
    <w:rsid w:val="00DB2396"/>
    <w:rsid w:val="00DB26AF"/>
    <w:rsid w:val="00DB27D7"/>
    <w:rsid w:val="00DB2D5E"/>
    <w:rsid w:val="00DB2F98"/>
    <w:rsid w:val="00DB310F"/>
    <w:rsid w:val="00DB337D"/>
    <w:rsid w:val="00DB3B08"/>
    <w:rsid w:val="00DB3C3A"/>
    <w:rsid w:val="00DB3CC1"/>
    <w:rsid w:val="00DB3D14"/>
    <w:rsid w:val="00DB3E86"/>
    <w:rsid w:val="00DB3F07"/>
    <w:rsid w:val="00DB49B8"/>
    <w:rsid w:val="00DB49DA"/>
    <w:rsid w:val="00DB49E3"/>
    <w:rsid w:val="00DB4BC5"/>
    <w:rsid w:val="00DB4CDE"/>
    <w:rsid w:val="00DB52E3"/>
    <w:rsid w:val="00DB5E7E"/>
    <w:rsid w:val="00DB603A"/>
    <w:rsid w:val="00DB60FE"/>
    <w:rsid w:val="00DB635D"/>
    <w:rsid w:val="00DB63CE"/>
    <w:rsid w:val="00DB6A3B"/>
    <w:rsid w:val="00DB6E63"/>
    <w:rsid w:val="00DB6E6C"/>
    <w:rsid w:val="00DB6E6E"/>
    <w:rsid w:val="00DB6EAF"/>
    <w:rsid w:val="00DB7014"/>
    <w:rsid w:val="00DB704B"/>
    <w:rsid w:val="00DB7285"/>
    <w:rsid w:val="00DB7ACB"/>
    <w:rsid w:val="00DB7E51"/>
    <w:rsid w:val="00DB7F86"/>
    <w:rsid w:val="00DC0275"/>
    <w:rsid w:val="00DC064C"/>
    <w:rsid w:val="00DC06FA"/>
    <w:rsid w:val="00DC087E"/>
    <w:rsid w:val="00DC10FF"/>
    <w:rsid w:val="00DC169D"/>
    <w:rsid w:val="00DC16B3"/>
    <w:rsid w:val="00DC1E20"/>
    <w:rsid w:val="00DC208C"/>
    <w:rsid w:val="00DC21EB"/>
    <w:rsid w:val="00DC26C5"/>
    <w:rsid w:val="00DC2702"/>
    <w:rsid w:val="00DC272B"/>
    <w:rsid w:val="00DC2E7D"/>
    <w:rsid w:val="00DC2FD0"/>
    <w:rsid w:val="00DC31D4"/>
    <w:rsid w:val="00DC36C0"/>
    <w:rsid w:val="00DC3C4F"/>
    <w:rsid w:val="00DC3D00"/>
    <w:rsid w:val="00DC46A3"/>
    <w:rsid w:val="00DC474F"/>
    <w:rsid w:val="00DC490C"/>
    <w:rsid w:val="00DC4C62"/>
    <w:rsid w:val="00DC56A7"/>
    <w:rsid w:val="00DC57D7"/>
    <w:rsid w:val="00DC5B42"/>
    <w:rsid w:val="00DC5EC3"/>
    <w:rsid w:val="00DC5F04"/>
    <w:rsid w:val="00DC5FCC"/>
    <w:rsid w:val="00DC6763"/>
    <w:rsid w:val="00DC6B24"/>
    <w:rsid w:val="00DC6CFA"/>
    <w:rsid w:val="00DC6DA7"/>
    <w:rsid w:val="00DC7229"/>
    <w:rsid w:val="00DC72D0"/>
    <w:rsid w:val="00DC7AB5"/>
    <w:rsid w:val="00DC7F0F"/>
    <w:rsid w:val="00DD06D0"/>
    <w:rsid w:val="00DD0935"/>
    <w:rsid w:val="00DD0D78"/>
    <w:rsid w:val="00DD0F0F"/>
    <w:rsid w:val="00DD10B3"/>
    <w:rsid w:val="00DD1323"/>
    <w:rsid w:val="00DD198A"/>
    <w:rsid w:val="00DD1DB6"/>
    <w:rsid w:val="00DD2457"/>
    <w:rsid w:val="00DD246E"/>
    <w:rsid w:val="00DD28AD"/>
    <w:rsid w:val="00DD2C7F"/>
    <w:rsid w:val="00DD3024"/>
    <w:rsid w:val="00DD3440"/>
    <w:rsid w:val="00DD3461"/>
    <w:rsid w:val="00DD3778"/>
    <w:rsid w:val="00DD38D2"/>
    <w:rsid w:val="00DD38DC"/>
    <w:rsid w:val="00DD3ABA"/>
    <w:rsid w:val="00DD3E7E"/>
    <w:rsid w:val="00DD3E97"/>
    <w:rsid w:val="00DD3F45"/>
    <w:rsid w:val="00DD427E"/>
    <w:rsid w:val="00DD42C6"/>
    <w:rsid w:val="00DD42DE"/>
    <w:rsid w:val="00DD45B4"/>
    <w:rsid w:val="00DD46B8"/>
    <w:rsid w:val="00DD4796"/>
    <w:rsid w:val="00DD4B61"/>
    <w:rsid w:val="00DD4E72"/>
    <w:rsid w:val="00DD53A2"/>
    <w:rsid w:val="00DD5A39"/>
    <w:rsid w:val="00DD5C91"/>
    <w:rsid w:val="00DD5EEB"/>
    <w:rsid w:val="00DD610F"/>
    <w:rsid w:val="00DD61E8"/>
    <w:rsid w:val="00DD658D"/>
    <w:rsid w:val="00DD6683"/>
    <w:rsid w:val="00DD6AAF"/>
    <w:rsid w:val="00DD738D"/>
    <w:rsid w:val="00DD73AC"/>
    <w:rsid w:val="00DD752B"/>
    <w:rsid w:val="00DD752E"/>
    <w:rsid w:val="00DD7679"/>
    <w:rsid w:val="00DD79B0"/>
    <w:rsid w:val="00DD7ED8"/>
    <w:rsid w:val="00DE025E"/>
    <w:rsid w:val="00DE0721"/>
    <w:rsid w:val="00DE08D2"/>
    <w:rsid w:val="00DE122C"/>
    <w:rsid w:val="00DE187E"/>
    <w:rsid w:val="00DE19BF"/>
    <w:rsid w:val="00DE1B8B"/>
    <w:rsid w:val="00DE1BAE"/>
    <w:rsid w:val="00DE1DEB"/>
    <w:rsid w:val="00DE1E67"/>
    <w:rsid w:val="00DE1F90"/>
    <w:rsid w:val="00DE1FDE"/>
    <w:rsid w:val="00DE22D5"/>
    <w:rsid w:val="00DE2385"/>
    <w:rsid w:val="00DE288A"/>
    <w:rsid w:val="00DE2AFA"/>
    <w:rsid w:val="00DE2AFB"/>
    <w:rsid w:val="00DE2CEF"/>
    <w:rsid w:val="00DE331F"/>
    <w:rsid w:val="00DE33F9"/>
    <w:rsid w:val="00DE3653"/>
    <w:rsid w:val="00DE37EC"/>
    <w:rsid w:val="00DE3AC0"/>
    <w:rsid w:val="00DE3CE1"/>
    <w:rsid w:val="00DE41AB"/>
    <w:rsid w:val="00DE432B"/>
    <w:rsid w:val="00DE4793"/>
    <w:rsid w:val="00DE494A"/>
    <w:rsid w:val="00DE4CCD"/>
    <w:rsid w:val="00DE4E17"/>
    <w:rsid w:val="00DE4F51"/>
    <w:rsid w:val="00DE528A"/>
    <w:rsid w:val="00DE536D"/>
    <w:rsid w:val="00DE552C"/>
    <w:rsid w:val="00DE5B5B"/>
    <w:rsid w:val="00DE5D14"/>
    <w:rsid w:val="00DE5D97"/>
    <w:rsid w:val="00DE60D3"/>
    <w:rsid w:val="00DE631E"/>
    <w:rsid w:val="00DE6428"/>
    <w:rsid w:val="00DE6BCF"/>
    <w:rsid w:val="00DE6E99"/>
    <w:rsid w:val="00DE7137"/>
    <w:rsid w:val="00DE7936"/>
    <w:rsid w:val="00DE7BFB"/>
    <w:rsid w:val="00DE7E8D"/>
    <w:rsid w:val="00DF00CA"/>
    <w:rsid w:val="00DF0119"/>
    <w:rsid w:val="00DF018C"/>
    <w:rsid w:val="00DF047B"/>
    <w:rsid w:val="00DF0DE5"/>
    <w:rsid w:val="00DF12B8"/>
    <w:rsid w:val="00DF192F"/>
    <w:rsid w:val="00DF1ACA"/>
    <w:rsid w:val="00DF1C99"/>
    <w:rsid w:val="00DF244F"/>
    <w:rsid w:val="00DF24B8"/>
    <w:rsid w:val="00DF2622"/>
    <w:rsid w:val="00DF2BA0"/>
    <w:rsid w:val="00DF2C00"/>
    <w:rsid w:val="00DF2C3D"/>
    <w:rsid w:val="00DF2CE7"/>
    <w:rsid w:val="00DF2EA4"/>
    <w:rsid w:val="00DF2F19"/>
    <w:rsid w:val="00DF30F2"/>
    <w:rsid w:val="00DF35E2"/>
    <w:rsid w:val="00DF363B"/>
    <w:rsid w:val="00DF39A1"/>
    <w:rsid w:val="00DF3A96"/>
    <w:rsid w:val="00DF3BA4"/>
    <w:rsid w:val="00DF4802"/>
    <w:rsid w:val="00DF4B11"/>
    <w:rsid w:val="00DF4F25"/>
    <w:rsid w:val="00DF507F"/>
    <w:rsid w:val="00DF50CF"/>
    <w:rsid w:val="00DF541C"/>
    <w:rsid w:val="00DF55B6"/>
    <w:rsid w:val="00DF7133"/>
    <w:rsid w:val="00DF7466"/>
    <w:rsid w:val="00DF7546"/>
    <w:rsid w:val="00DF77B1"/>
    <w:rsid w:val="00DF7861"/>
    <w:rsid w:val="00DF7C37"/>
    <w:rsid w:val="00DF7F5E"/>
    <w:rsid w:val="00E0070C"/>
    <w:rsid w:val="00E00EB4"/>
    <w:rsid w:val="00E010C1"/>
    <w:rsid w:val="00E014E6"/>
    <w:rsid w:val="00E0166A"/>
    <w:rsid w:val="00E01764"/>
    <w:rsid w:val="00E01805"/>
    <w:rsid w:val="00E019DC"/>
    <w:rsid w:val="00E01AB3"/>
    <w:rsid w:val="00E01D7B"/>
    <w:rsid w:val="00E021C3"/>
    <w:rsid w:val="00E02949"/>
    <w:rsid w:val="00E02A6F"/>
    <w:rsid w:val="00E037B9"/>
    <w:rsid w:val="00E03903"/>
    <w:rsid w:val="00E04986"/>
    <w:rsid w:val="00E04B06"/>
    <w:rsid w:val="00E0503D"/>
    <w:rsid w:val="00E05491"/>
    <w:rsid w:val="00E05AAF"/>
    <w:rsid w:val="00E05F52"/>
    <w:rsid w:val="00E06015"/>
    <w:rsid w:val="00E0627E"/>
    <w:rsid w:val="00E063FE"/>
    <w:rsid w:val="00E06421"/>
    <w:rsid w:val="00E0680B"/>
    <w:rsid w:val="00E06A16"/>
    <w:rsid w:val="00E06CEA"/>
    <w:rsid w:val="00E06DE8"/>
    <w:rsid w:val="00E0716A"/>
    <w:rsid w:val="00E0752C"/>
    <w:rsid w:val="00E0759A"/>
    <w:rsid w:val="00E0762F"/>
    <w:rsid w:val="00E07BDE"/>
    <w:rsid w:val="00E07C0D"/>
    <w:rsid w:val="00E103C5"/>
    <w:rsid w:val="00E10C0A"/>
    <w:rsid w:val="00E11BB6"/>
    <w:rsid w:val="00E11C2F"/>
    <w:rsid w:val="00E11DEE"/>
    <w:rsid w:val="00E120D8"/>
    <w:rsid w:val="00E12154"/>
    <w:rsid w:val="00E12367"/>
    <w:rsid w:val="00E12878"/>
    <w:rsid w:val="00E12898"/>
    <w:rsid w:val="00E12EAD"/>
    <w:rsid w:val="00E12F0B"/>
    <w:rsid w:val="00E12FD2"/>
    <w:rsid w:val="00E1314D"/>
    <w:rsid w:val="00E136CE"/>
    <w:rsid w:val="00E13889"/>
    <w:rsid w:val="00E13AA3"/>
    <w:rsid w:val="00E13B54"/>
    <w:rsid w:val="00E13D49"/>
    <w:rsid w:val="00E14106"/>
    <w:rsid w:val="00E1443C"/>
    <w:rsid w:val="00E14686"/>
    <w:rsid w:val="00E14A27"/>
    <w:rsid w:val="00E150DC"/>
    <w:rsid w:val="00E151E3"/>
    <w:rsid w:val="00E15D1B"/>
    <w:rsid w:val="00E15F27"/>
    <w:rsid w:val="00E15FF1"/>
    <w:rsid w:val="00E1603D"/>
    <w:rsid w:val="00E1618D"/>
    <w:rsid w:val="00E164A1"/>
    <w:rsid w:val="00E1656F"/>
    <w:rsid w:val="00E16663"/>
    <w:rsid w:val="00E167FF"/>
    <w:rsid w:val="00E168B1"/>
    <w:rsid w:val="00E16977"/>
    <w:rsid w:val="00E16ABF"/>
    <w:rsid w:val="00E171ED"/>
    <w:rsid w:val="00E173A6"/>
    <w:rsid w:val="00E173CA"/>
    <w:rsid w:val="00E1765C"/>
    <w:rsid w:val="00E178D9"/>
    <w:rsid w:val="00E17D5F"/>
    <w:rsid w:val="00E2004A"/>
    <w:rsid w:val="00E20085"/>
    <w:rsid w:val="00E204BE"/>
    <w:rsid w:val="00E20579"/>
    <w:rsid w:val="00E20824"/>
    <w:rsid w:val="00E2083B"/>
    <w:rsid w:val="00E20860"/>
    <w:rsid w:val="00E2089D"/>
    <w:rsid w:val="00E20AC8"/>
    <w:rsid w:val="00E20C8D"/>
    <w:rsid w:val="00E21352"/>
    <w:rsid w:val="00E216A1"/>
    <w:rsid w:val="00E21860"/>
    <w:rsid w:val="00E21AB7"/>
    <w:rsid w:val="00E22123"/>
    <w:rsid w:val="00E22576"/>
    <w:rsid w:val="00E229A4"/>
    <w:rsid w:val="00E22A39"/>
    <w:rsid w:val="00E22A6F"/>
    <w:rsid w:val="00E22A9B"/>
    <w:rsid w:val="00E22B0A"/>
    <w:rsid w:val="00E22CA1"/>
    <w:rsid w:val="00E233A1"/>
    <w:rsid w:val="00E23463"/>
    <w:rsid w:val="00E23507"/>
    <w:rsid w:val="00E2351B"/>
    <w:rsid w:val="00E23A69"/>
    <w:rsid w:val="00E23E2F"/>
    <w:rsid w:val="00E23FCB"/>
    <w:rsid w:val="00E23FD9"/>
    <w:rsid w:val="00E24691"/>
    <w:rsid w:val="00E250F3"/>
    <w:rsid w:val="00E252D1"/>
    <w:rsid w:val="00E2535C"/>
    <w:rsid w:val="00E2561B"/>
    <w:rsid w:val="00E25D1D"/>
    <w:rsid w:val="00E25FCC"/>
    <w:rsid w:val="00E26075"/>
    <w:rsid w:val="00E260C9"/>
    <w:rsid w:val="00E261FF"/>
    <w:rsid w:val="00E268B5"/>
    <w:rsid w:val="00E271B9"/>
    <w:rsid w:val="00E271C0"/>
    <w:rsid w:val="00E27348"/>
    <w:rsid w:val="00E27634"/>
    <w:rsid w:val="00E2763B"/>
    <w:rsid w:val="00E27798"/>
    <w:rsid w:val="00E277ED"/>
    <w:rsid w:val="00E278F1"/>
    <w:rsid w:val="00E27E00"/>
    <w:rsid w:val="00E30820"/>
    <w:rsid w:val="00E3089A"/>
    <w:rsid w:val="00E309F9"/>
    <w:rsid w:val="00E30AFB"/>
    <w:rsid w:val="00E30B09"/>
    <w:rsid w:val="00E30D08"/>
    <w:rsid w:val="00E3144F"/>
    <w:rsid w:val="00E3190D"/>
    <w:rsid w:val="00E31CFB"/>
    <w:rsid w:val="00E31D79"/>
    <w:rsid w:val="00E31DCB"/>
    <w:rsid w:val="00E3213C"/>
    <w:rsid w:val="00E32177"/>
    <w:rsid w:val="00E322E9"/>
    <w:rsid w:val="00E323E8"/>
    <w:rsid w:val="00E326DB"/>
    <w:rsid w:val="00E32BD1"/>
    <w:rsid w:val="00E32CAF"/>
    <w:rsid w:val="00E32E53"/>
    <w:rsid w:val="00E33081"/>
    <w:rsid w:val="00E33131"/>
    <w:rsid w:val="00E33636"/>
    <w:rsid w:val="00E3363B"/>
    <w:rsid w:val="00E33703"/>
    <w:rsid w:val="00E33941"/>
    <w:rsid w:val="00E33E30"/>
    <w:rsid w:val="00E34411"/>
    <w:rsid w:val="00E34635"/>
    <w:rsid w:val="00E347D4"/>
    <w:rsid w:val="00E34B13"/>
    <w:rsid w:val="00E34F21"/>
    <w:rsid w:val="00E35135"/>
    <w:rsid w:val="00E35276"/>
    <w:rsid w:val="00E35574"/>
    <w:rsid w:val="00E3576E"/>
    <w:rsid w:val="00E357B0"/>
    <w:rsid w:val="00E35DC3"/>
    <w:rsid w:val="00E35EC4"/>
    <w:rsid w:val="00E35F80"/>
    <w:rsid w:val="00E369EF"/>
    <w:rsid w:val="00E36A31"/>
    <w:rsid w:val="00E370E4"/>
    <w:rsid w:val="00E371BF"/>
    <w:rsid w:val="00E37213"/>
    <w:rsid w:val="00E375E8"/>
    <w:rsid w:val="00E37981"/>
    <w:rsid w:val="00E37A1B"/>
    <w:rsid w:val="00E37B3E"/>
    <w:rsid w:val="00E40006"/>
    <w:rsid w:val="00E40321"/>
    <w:rsid w:val="00E40485"/>
    <w:rsid w:val="00E40727"/>
    <w:rsid w:val="00E407AC"/>
    <w:rsid w:val="00E411DF"/>
    <w:rsid w:val="00E4131D"/>
    <w:rsid w:val="00E4162A"/>
    <w:rsid w:val="00E41713"/>
    <w:rsid w:val="00E41997"/>
    <w:rsid w:val="00E4226E"/>
    <w:rsid w:val="00E4247A"/>
    <w:rsid w:val="00E42698"/>
    <w:rsid w:val="00E4279A"/>
    <w:rsid w:val="00E43123"/>
    <w:rsid w:val="00E43C24"/>
    <w:rsid w:val="00E43F0A"/>
    <w:rsid w:val="00E441D9"/>
    <w:rsid w:val="00E44248"/>
    <w:rsid w:val="00E442EC"/>
    <w:rsid w:val="00E443EE"/>
    <w:rsid w:val="00E444AD"/>
    <w:rsid w:val="00E44DF9"/>
    <w:rsid w:val="00E45034"/>
    <w:rsid w:val="00E45302"/>
    <w:rsid w:val="00E4563A"/>
    <w:rsid w:val="00E456CD"/>
    <w:rsid w:val="00E45969"/>
    <w:rsid w:val="00E459CF"/>
    <w:rsid w:val="00E45E15"/>
    <w:rsid w:val="00E461B1"/>
    <w:rsid w:val="00E462CB"/>
    <w:rsid w:val="00E4657D"/>
    <w:rsid w:val="00E46781"/>
    <w:rsid w:val="00E469E9"/>
    <w:rsid w:val="00E46FD3"/>
    <w:rsid w:val="00E471A2"/>
    <w:rsid w:val="00E4731A"/>
    <w:rsid w:val="00E47673"/>
    <w:rsid w:val="00E477D0"/>
    <w:rsid w:val="00E47CB6"/>
    <w:rsid w:val="00E47CE6"/>
    <w:rsid w:val="00E47CFB"/>
    <w:rsid w:val="00E47D91"/>
    <w:rsid w:val="00E47E45"/>
    <w:rsid w:val="00E5028C"/>
    <w:rsid w:val="00E503D9"/>
    <w:rsid w:val="00E50A06"/>
    <w:rsid w:val="00E50A71"/>
    <w:rsid w:val="00E50FEF"/>
    <w:rsid w:val="00E5147C"/>
    <w:rsid w:val="00E517B9"/>
    <w:rsid w:val="00E51B9E"/>
    <w:rsid w:val="00E51EB3"/>
    <w:rsid w:val="00E520BB"/>
    <w:rsid w:val="00E5297A"/>
    <w:rsid w:val="00E53699"/>
    <w:rsid w:val="00E53840"/>
    <w:rsid w:val="00E53A6C"/>
    <w:rsid w:val="00E53AC7"/>
    <w:rsid w:val="00E53C95"/>
    <w:rsid w:val="00E53FF9"/>
    <w:rsid w:val="00E54674"/>
    <w:rsid w:val="00E54B47"/>
    <w:rsid w:val="00E54D2E"/>
    <w:rsid w:val="00E55122"/>
    <w:rsid w:val="00E551E4"/>
    <w:rsid w:val="00E555B2"/>
    <w:rsid w:val="00E5574F"/>
    <w:rsid w:val="00E55F87"/>
    <w:rsid w:val="00E56F27"/>
    <w:rsid w:val="00E5708A"/>
    <w:rsid w:val="00E570D2"/>
    <w:rsid w:val="00E5733C"/>
    <w:rsid w:val="00E5745A"/>
    <w:rsid w:val="00E57479"/>
    <w:rsid w:val="00E57A23"/>
    <w:rsid w:val="00E57A3D"/>
    <w:rsid w:val="00E57B0A"/>
    <w:rsid w:val="00E57FC9"/>
    <w:rsid w:val="00E6001B"/>
    <w:rsid w:val="00E601C8"/>
    <w:rsid w:val="00E6040E"/>
    <w:rsid w:val="00E6059A"/>
    <w:rsid w:val="00E60922"/>
    <w:rsid w:val="00E60A85"/>
    <w:rsid w:val="00E61047"/>
    <w:rsid w:val="00E613D9"/>
    <w:rsid w:val="00E61AC1"/>
    <w:rsid w:val="00E61D13"/>
    <w:rsid w:val="00E61D54"/>
    <w:rsid w:val="00E61EDE"/>
    <w:rsid w:val="00E620CD"/>
    <w:rsid w:val="00E62347"/>
    <w:rsid w:val="00E62C0E"/>
    <w:rsid w:val="00E62D7C"/>
    <w:rsid w:val="00E62DA2"/>
    <w:rsid w:val="00E6344F"/>
    <w:rsid w:val="00E634C5"/>
    <w:rsid w:val="00E637E0"/>
    <w:rsid w:val="00E638D8"/>
    <w:rsid w:val="00E638E2"/>
    <w:rsid w:val="00E63912"/>
    <w:rsid w:val="00E639DA"/>
    <w:rsid w:val="00E63AEF"/>
    <w:rsid w:val="00E6426E"/>
    <w:rsid w:val="00E642BA"/>
    <w:rsid w:val="00E642C5"/>
    <w:rsid w:val="00E644A5"/>
    <w:rsid w:val="00E644B1"/>
    <w:rsid w:val="00E64583"/>
    <w:rsid w:val="00E64E1A"/>
    <w:rsid w:val="00E64E61"/>
    <w:rsid w:val="00E64F07"/>
    <w:rsid w:val="00E65588"/>
    <w:rsid w:val="00E65711"/>
    <w:rsid w:val="00E65A3C"/>
    <w:rsid w:val="00E65A5F"/>
    <w:rsid w:val="00E65B93"/>
    <w:rsid w:val="00E65DA6"/>
    <w:rsid w:val="00E6643E"/>
    <w:rsid w:val="00E664DB"/>
    <w:rsid w:val="00E66917"/>
    <w:rsid w:val="00E66F21"/>
    <w:rsid w:val="00E67551"/>
    <w:rsid w:val="00E67B16"/>
    <w:rsid w:val="00E67CB5"/>
    <w:rsid w:val="00E67DCD"/>
    <w:rsid w:val="00E67F6A"/>
    <w:rsid w:val="00E70277"/>
    <w:rsid w:val="00E702DE"/>
    <w:rsid w:val="00E70463"/>
    <w:rsid w:val="00E7063D"/>
    <w:rsid w:val="00E70AC9"/>
    <w:rsid w:val="00E70B1F"/>
    <w:rsid w:val="00E71442"/>
    <w:rsid w:val="00E715C5"/>
    <w:rsid w:val="00E71A2D"/>
    <w:rsid w:val="00E71B72"/>
    <w:rsid w:val="00E71E45"/>
    <w:rsid w:val="00E71FB9"/>
    <w:rsid w:val="00E720F2"/>
    <w:rsid w:val="00E7225D"/>
    <w:rsid w:val="00E72282"/>
    <w:rsid w:val="00E72537"/>
    <w:rsid w:val="00E72885"/>
    <w:rsid w:val="00E72E16"/>
    <w:rsid w:val="00E7347C"/>
    <w:rsid w:val="00E7363C"/>
    <w:rsid w:val="00E73670"/>
    <w:rsid w:val="00E73878"/>
    <w:rsid w:val="00E73C91"/>
    <w:rsid w:val="00E73CBD"/>
    <w:rsid w:val="00E73D0B"/>
    <w:rsid w:val="00E73ED7"/>
    <w:rsid w:val="00E74036"/>
    <w:rsid w:val="00E7461D"/>
    <w:rsid w:val="00E7478A"/>
    <w:rsid w:val="00E74C05"/>
    <w:rsid w:val="00E74D00"/>
    <w:rsid w:val="00E75555"/>
    <w:rsid w:val="00E75953"/>
    <w:rsid w:val="00E759B0"/>
    <w:rsid w:val="00E75AD7"/>
    <w:rsid w:val="00E75BB2"/>
    <w:rsid w:val="00E75C82"/>
    <w:rsid w:val="00E76695"/>
    <w:rsid w:val="00E76717"/>
    <w:rsid w:val="00E76A41"/>
    <w:rsid w:val="00E76F50"/>
    <w:rsid w:val="00E771C3"/>
    <w:rsid w:val="00E77575"/>
    <w:rsid w:val="00E77779"/>
    <w:rsid w:val="00E8002C"/>
    <w:rsid w:val="00E80115"/>
    <w:rsid w:val="00E80217"/>
    <w:rsid w:val="00E80279"/>
    <w:rsid w:val="00E807A2"/>
    <w:rsid w:val="00E808BB"/>
    <w:rsid w:val="00E80924"/>
    <w:rsid w:val="00E80EB6"/>
    <w:rsid w:val="00E80F9F"/>
    <w:rsid w:val="00E8120D"/>
    <w:rsid w:val="00E814B0"/>
    <w:rsid w:val="00E814CE"/>
    <w:rsid w:val="00E814DA"/>
    <w:rsid w:val="00E81579"/>
    <w:rsid w:val="00E81723"/>
    <w:rsid w:val="00E8279E"/>
    <w:rsid w:val="00E82B58"/>
    <w:rsid w:val="00E83109"/>
    <w:rsid w:val="00E8321C"/>
    <w:rsid w:val="00E83266"/>
    <w:rsid w:val="00E83288"/>
    <w:rsid w:val="00E835AF"/>
    <w:rsid w:val="00E83B12"/>
    <w:rsid w:val="00E83B43"/>
    <w:rsid w:val="00E83D75"/>
    <w:rsid w:val="00E83FBD"/>
    <w:rsid w:val="00E84471"/>
    <w:rsid w:val="00E8453C"/>
    <w:rsid w:val="00E84693"/>
    <w:rsid w:val="00E8489A"/>
    <w:rsid w:val="00E84DF2"/>
    <w:rsid w:val="00E851A7"/>
    <w:rsid w:val="00E854DC"/>
    <w:rsid w:val="00E85AB7"/>
    <w:rsid w:val="00E85D7E"/>
    <w:rsid w:val="00E86024"/>
    <w:rsid w:val="00E86195"/>
    <w:rsid w:val="00E86304"/>
    <w:rsid w:val="00E86CB5"/>
    <w:rsid w:val="00E87355"/>
    <w:rsid w:val="00E87418"/>
    <w:rsid w:val="00E87524"/>
    <w:rsid w:val="00E87A84"/>
    <w:rsid w:val="00E87B5E"/>
    <w:rsid w:val="00E87D65"/>
    <w:rsid w:val="00E87F60"/>
    <w:rsid w:val="00E9002A"/>
    <w:rsid w:val="00E90A2B"/>
    <w:rsid w:val="00E90DE7"/>
    <w:rsid w:val="00E90F18"/>
    <w:rsid w:val="00E90FB8"/>
    <w:rsid w:val="00E91586"/>
    <w:rsid w:val="00E91736"/>
    <w:rsid w:val="00E917D8"/>
    <w:rsid w:val="00E91ABE"/>
    <w:rsid w:val="00E91DC0"/>
    <w:rsid w:val="00E92552"/>
    <w:rsid w:val="00E92C53"/>
    <w:rsid w:val="00E92CAB"/>
    <w:rsid w:val="00E92FB2"/>
    <w:rsid w:val="00E93140"/>
    <w:rsid w:val="00E931AB"/>
    <w:rsid w:val="00E932D9"/>
    <w:rsid w:val="00E93358"/>
    <w:rsid w:val="00E93863"/>
    <w:rsid w:val="00E93C43"/>
    <w:rsid w:val="00E93DD5"/>
    <w:rsid w:val="00E93F03"/>
    <w:rsid w:val="00E93FF7"/>
    <w:rsid w:val="00E94016"/>
    <w:rsid w:val="00E94468"/>
    <w:rsid w:val="00E94527"/>
    <w:rsid w:val="00E9471C"/>
    <w:rsid w:val="00E94789"/>
    <w:rsid w:val="00E95160"/>
    <w:rsid w:val="00E95703"/>
    <w:rsid w:val="00E959E5"/>
    <w:rsid w:val="00E95A64"/>
    <w:rsid w:val="00E96632"/>
    <w:rsid w:val="00E96714"/>
    <w:rsid w:val="00E96C3B"/>
    <w:rsid w:val="00E96D63"/>
    <w:rsid w:val="00E96F4E"/>
    <w:rsid w:val="00E9704B"/>
    <w:rsid w:val="00E970D5"/>
    <w:rsid w:val="00E972F7"/>
    <w:rsid w:val="00E97396"/>
    <w:rsid w:val="00E97CA3"/>
    <w:rsid w:val="00E97E9D"/>
    <w:rsid w:val="00E97F06"/>
    <w:rsid w:val="00EA00ED"/>
    <w:rsid w:val="00EA0632"/>
    <w:rsid w:val="00EA0682"/>
    <w:rsid w:val="00EA06CF"/>
    <w:rsid w:val="00EA0962"/>
    <w:rsid w:val="00EA0DD7"/>
    <w:rsid w:val="00EA18E7"/>
    <w:rsid w:val="00EA1B9C"/>
    <w:rsid w:val="00EA1DAA"/>
    <w:rsid w:val="00EA21D7"/>
    <w:rsid w:val="00EA2213"/>
    <w:rsid w:val="00EA22D4"/>
    <w:rsid w:val="00EA2BB3"/>
    <w:rsid w:val="00EA323B"/>
    <w:rsid w:val="00EA3305"/>
    <w:rsid w:val="00EA334D"/>
    <w:rsid w:val="00EA35DE"/>
    <w:rsid w:val="00EA3C0C"/>
    <w:rsid w:val="00EA3C52"/>
    <w:rsid w:val="00EA3CE8"/>
    <w:rsid w:val="00EA3D82"/>
    <w:rsid w:val="00EA3DE8"/>
    <w:rsid w:val="00EA3F82"/>
    <w:rsid w:val="00EA43AF"/>
    <w:rsid w:val="00EA463D"/>
    <w:rsid w:val="00EA49B6"/>
    <w:rsid w:val="00EA4A3D"/>
    <w:rsid w:val="00EA4E02"/>
    <w:rsid w:val="00EA51B0"/>
    <w:rsid w:val="00EA5291"/>
    <w:rsid w:val="00EA5A04"/>
    <w:rsid w:val="00EA60FF"/>
    <w:rsid w:val="00EA6757"/>
    <w:rsid w:val="00EA6C25"/>
    <w:rsid w:val="00EA6D60"/>
    <w:rsid w:val="00EA6FF9"/>
    <w:rsid w:val="00EA7132"/>
    <w:rsid w:val="00EA72F8"/>
    <w:rsid w:val="00EA7648"/>
    <w:rsid w:val="00EA7A96"/>
    <w:rsid w:val="00EA7B8D"/>
    <w:rsid w:val="00EA7C2E"/>
    <w:rsid w:val="00EA7C9E"/>
    <w:rsid w:val="00EA7FD8"/>
    <w:rsid w:val="00EB00D5"/>
    <w:rsid w:val="00EB00E8"/>
    <w:rsid w:val="00EB02C0"/>
    <w:rsid w:val="00EB09FA"/>
    <w:rsid w:val="00EB0C2B"/>
    <w:rsid w:val="00EB0CD4"/>
    <w:rsid w:val="00EB0FC6"/>
    <w:rsid w:val="00EB108D"/>
    <w:rsid w:val="00EB17F7"/>
    <w:rsid w:val="00EB1891"/>
    <w:rsid w:val="00EB1FA6"/>
    <w:rsid w:val="00EB1FC4"/>
    <w:rsid w:val="00EB2138"/>
    <w:rsid w:val="00EB2869"/>
    <w:rsid w:val="00EB29BE"/>
    <w:rsid w:val="00EB2E97"/>
    <w:rsid w:val="00EB30FF"/>
    <w:rsid w:val="00EB31B0"/>
    <w:rsid w:val="00EB3443"/>
    <w:rsid w:val="00EB3579"/>
    <w:rsid w:val="00EB36F1"/>
    <w:rsid w:val="00EB3958"/>
    <w:rsid w:val="00EB39D0"/>
    <w:rsid w:val="00EB3C05"/>
    <w:rsid w:val="00EB3EDB"/>
    <w:rsid w:val="00EB3FC5"/>
    <w:rsid w:val="00EB42E8"/>
    <w:rsid w:val="00EB433A"/>
    <w:rsid w:val="00EB4592"/>
    <w:rsid w:val="00EB45A9"/>
    <w:rsid w:val="00EB4794"/>
    <w:rsid w:val="00EB48E8"/>
    <w:rsid w:val="00EB4D48"/>
    <w:rsid w:val="00EB4EFD"/>
    <w:rsid w:val="00EB5234"/>
    <w:rsid w:val="00EB5351"/>
    <w:rsid w:val="00EB5379"/>
    <w:rsid w:val="00EB552E"/>
    <w:rsid w:val="00EB5658"/>
    <w:rsid w:val="00EB5723"/>
    <w:rsid w:val="00EB5DC1"/>
    <w:rsid w:val="00EB6017"/>
    <w:rsid w:val="00EB6380"/>
    <w:rsid w:val="00EB63A4"/>
    <w:rsid w:val="00EB650A"/>
    <w:rsid w:val="00EB65BA"/>
    <w:rsid w:val="00EB6617"/>
    <w:rsid w:val="00EB6A57"/>
    <w:rsid w:val="00EB6FCD"/>
    <w:rsid w:val="00EC01A0"/>
    <w:rsid w:val="00EC0244"/>
    <w:rsid w:val="00EC061B"/>
    <w:rsid w:val="00EC0C25"/>
    <w:rsid w:val="00EC10D1"/>
    <w:rsid w:val="00EC1149"/>
    <w:rsid w:val="00EC12AB"/>
    <w:rsid w:val="00EC141B"/>
    <w:rsid w:val="00EC1AD1"/>
    <w:rsid w:val="00EC1B28"/>
    <w:rsid w:val="00EC201F"/>
    <w:rsid w:val="00EC2186"/>
    <w:rsid w:val="00EC2491"/>
    <w:rsid w:val="00EC27FA"/>
    <w:rsid w:val="00EC2BCD"/>
    <w:rsid w:val="00EC2C4A"/>
    <w:rsid w:val="00EC324F"/>
    <w:rsid w:val="00EC3491"/>
    <w:rsid w:val="00EC34A9"/>
    <w:rsid w:val="00EC370D"/>
    <w:rsid w:val="00EC372B"/>
    <w:rsid w:val="00EC3BA3"/>
    <w:rsid w:val="00EC3FE4"/>
    <w:rsid w:val="00EC404D"/>
    <w:rsid w:val="00EC425D"/>
    <w:rsid w:val="00EC4309"/>
    <w:rsid w:val="00EC469B"/>
    <w:rsid w:val="00EC46C6"/>
    <w:rsid w:val="00EC4D3C"/>
    <w:rsid w:val="00EC5036"/>
    <w:rsid w:val="00EC51F7"/>
    <w:rsid w:val="00EC5398"/>
    <w:rsid w:val="00EC5587"/>
    <w:rsid w:val="00EC58BE"/>
    <w:rsid w:val="00EC59FB"/>
    <w:rsid w:val="00EC5A4C"/>
    <w:rsid w:val="00EC5AAF"/>
    <w:rsid w:val="00EC5EDE"/>
    <w:rsid w:val="00EC6455"/>
    <w:rsid w:val="00EC6563"/>
    <w:rsid w:val="00EC69E4"/>
    <w:rsid w:val="00EC6DCB"/>
    <w:rsid w:val="00EC6DEF"/>
    <w:rsid w:val="00EC6E90"/>
    <w:rsid w:val="00EC6FAE"/>
    <w:rsid w:val="00EC70A5"/>
    <w:rsid w:val="00EC7792"/>
    <w:rsid w:val="00EC7822"/>
    <w:rsid w:val="00EC7C23"/>
    <w:rsid w:val="00ED003F"/>
    <w:rsid w:val="00ED01FC"/>
    <w:rsid w:val="00ED0847"/>
    <w:rsid w:val="00ED09E8"/>
    <w:rsid w:val="00ED0A4F"/>
    <w:rsid w:val="00ED0F7F"/>
    <w:rsid w:val="00ED1249"/>
    <w:rsid w:val="00ED14F6"/>
    <w:rsid w:val="00ED1586"/>
    <w:rsid w:val="00ED16A5"/>
    <w:rsid w:val="00ED17BB"/>
    <w:rsid w:val="00ED1A22"/>
    <w:rsid w:val="00ED1A70"/>
    <w:rsid w:val="00ED1B92"/>
    <w:rsid w:val="00ED1C5D"/>
    <w:rsid w:val="00ED1D0A"/>
    <w:rsid w:val="00ED1EFD"/>
    <w:rsid w:val="00ED1FD6"/>
    <w:rsid w:val="00ED2238"/>
    <w:rsid w:val="00ED224E"/>
    <w:rsid w:val="00ED2358"/>
    <w:rsid w:val="00ED26D2"/>
    <w:rsid w:val="00ED29E8"/>
    <w:rsid w:val="00ED2A24"/>
    <w:rsid w:val="00ED2F2A"/>
    <w:rsid w:val="00ED353C"/>
    <w:rsid w:val="00ED35A6"/>
    <w:rsid w:val="00ED35BD"/>
    <w:rsid w:val="00ED3A75"/>
    <w:rsid w:val="00ED3B10"/>
    <w:rsid w:val="00ED3C26"/>
    <w:rsid w:val="00ED3C68"/>
    <w:rsid w:val="00ED3E81"/>
    <w:rsid w:val="00ED3F28"/>
    <w:rsid w:val="00ED40D8"/>
    <w:rsid w:val="00ED4213"/>
    <w:rsid w:val="00ED44C2"/>
    <w:rsid w:val="00ED46BB"/>
    <w:rsid w:val="00ED4942"/>
    <w:rsid w:val="00ED4A3F"/>
    <w:rsid w:val="00ED4FC2"/>
    <w:rsid w:val="00ED529B"/>
    <w:rsid w:val="00ED561B"/>
    <w:rsid w:val="00ED59A9"/>
    <w:rsid w:val="00ED5D4D"/>
    <w:rsid w:val="00ED5F32"/>
    <w:rsid w:val="00ED5F86"/>
    <w:rsid w:val="00ED61CD"/>
    <w:rsid w:val="00ED61E8"/>
    <w:rsid w:val="00ED6DAF"/>
    <w:rsid w:val="00ED70BA"/>
    <w:rsid w:val="00ED743F"/>
    <w:rsid w:val="00ED74D2"/>
    <w:rsid w:val="00ED75FE"/>
    <w:rsid w:val="00ED77B2"/>
    <w:rsid w:val="00ED77ED"/>
    <w:rsid w:val="00ED7800"/>
    <w:rsid w:val="00ED786B"/>
    <w:rsid w:val="00ED7CF8"/>
    <w:rsid w:val="00ED7F4D"/>
    <w:rsid w:val="00ED7FC7"/>
    <w:rsid w:val="00EE03C6"/>
    <w:rsid w:val="00EE09BB"/>
    <w:rsid w:val="00EE11A3"/>
    <w:rsid w:val="00EE11DD"/>
    <w:rsid w:val="00EE1410"/>
    <w:rsid w:val="00EE1F47"/>
    <w:rsid w:val="00EE1FED"/>
    <w:rsid w:val="00EE2235"/>
    <w:rsid w:val="00EE2400"/>
    <w:rsid w:val="00EE2783"/>
    <w:rsid w:val="00EE2B83"/>
    <w:rsid w:val="00EE2C6E"/>
    <w:rsid w:val="00EE2C80"/>
    <w:rsid w:val="00EE2D2E"/>
    <w:rsid w:val="00EE2EFF"/>
    <w:rsid w:val="00EE3142"/>
    <w:rsid w:val="00EE316A"/>
    <w:rsid w:val="00EE380C"/>
    <w:rsid w:val="00EE3ABB"/>
    <w:rsid w:val="00EE3DCC"/>
    <w:rsid w:val="00EE43BE"/>
    <w:rsid w:val="00EE4732"/>
    <w:rsid w:val="00EE4B8D"/>
    <w:rsid w:val="00EE5008"/>
    <w:rsid w:val="00EE542E"/>
    <w:rsid w:val="00EE55CD"/>
    <w:rsid w:val="00EE5D28"/>
    <w:rsid w:val="00EE5D91"/>
    <w:rsid w:val="00EE5F62"/>
    <w:rsid w:val="00EE6062"/>
    <w:rsid w:val="00EE66AE"/>
    <w:rsid w:val="00EE6868"/>
    <w:rsid w:val="00EE6CA8"/>
    <w:rsid w:val="00EF0033"/>
    <w:rsid w:val="00EF00D2"/>
    <w:rsid w:val="00EF00DE"/>
    <w:rsid w:val="00EF01CD"/>
    <w:rsid w:val="00EF0384"/>
    <w:rsid w:val="00EF041A"/>
    <w:rsid w:val="00EF05F0"/>
    <w:rsid w:val="00EF06FB"/>
    <w:rsid w:val="00EF0C2A"/>
    <w:rsid w:val="00EF0D80"/>
    <w:rsid w:val="00EF10A1"/>
    <w:rsid w:val="00EF10D8"/>
    <w:rsid w:val="00EF11B3"/>
    <w:rsid w:val="00EF12D2"/>
    <w:rsid w:val="00EF134A"/>
    <w:rsid w:val="00EF23F8"/>
    <w:rsid w:val="00EF2CEB"/>
    <w:rsid w:val="00EF2CFC"/>
    <w:rsid w:val="00EF2FA0"/>
    <w:rsid w:val="00EF3231"/>
    <w:rsid w:val="00EF326E"/>
    <w:rsid w:val="00EF37E9"/>
    <w:rsid w:val="00EF3C2C"/>
    <w:rsid w:val="00EF3CAA"/>
    <w:rsid w:val="00EF4013"/>
    <w:rsid w:val="00EF444F"/>
    <w:rsid w:val="00EF4656"/>
    <w:rsid w:val="00EF46C5"/>
    <w:rsid w:val="00EF4778"/>
    <w:rsid w:val="00EF48AA"/>
    <w:rsid w:val="00EF4B60"/>
    <w:rsid w:val="00EF4D78"/>
    <w:rsid w:val="00EF56EF"/>
    <w:rsid w:val="00EF57D1"/>
    <w:rsid w:val="00EF597C"/>
    <w:rsid w:val="00EF5E1C"/>
    <w:rsid w:val="00EF656E"/>
    <w:rsid w:val="00EF6749"/>
    <w:rsid w:val="00EF68B9"/>
    <w:rsid w:val="00EF6A40"/>
    <w:rsid w:val="00EF6BDD"/>
    <w:rsid w:val="00EF7135"/>
    <w:rsid w:val="00EF73FC"/>
    <w:rsid w:val="00EF7C73"/>
    <w:rsid w:val="00F0031E"/>
    <w:rsid w:val="00F0039E"/>
    <w:rsid w:val="00F005A3"/>
    <w:rsid w:val="00F006C1"/>
    <w:rsid w:val="00F00852"/>
    <w:rsid w:val="00F008AF"/>
    <w:rsid w:val="00F00944"/>
    <w:rsid w:val="00F009BD"/>
    <w:rsid w:val="00F00D1A"/>
    <w:rsid w:val="00F00D63"/>
    <w:rsid w:val="00F010F0"/>
    <w:rsid w:val="00F011A8"/>
    <w:rsid w:val="00F014C9"/>
    <w:rsid w:val="00F01959"/>
    <w:rsid w:val="00F01A9D"/>
    <w:rsid w:val="00F01ED1"/>
    <w:rsid w:val="00F01F29"/>
    <w:rsid w:val="00F02053"/>
    <w:rsid w:val="00F0233E"/>
    <w:rsid w:val="00F02464"/>
    <w:rsid w:val="00F02629"/>
    <w:rsid w:val="00F02859"/>
    <w:rsid w:val="00F02EF6"/>
    <w:rsid w:val="00F02F16"/>
    <w:rsid w:val="00F02FB3"/>
    <w:rsid w:val="00F037E2"/>
    <w:rsid w:val="00F03D3F"/>
    <w:rsid w:val="00F03DAA"/>
    <w:rsid w:val="00F043A1"/>
    <w:rsid w:val="00F043F2"/>
    <w:rsid w:val="00F04AD7"/>
    <w:rsid w:val="00F04DCC"/>
    <w:rsid w:val="00F0504F"/>
    <w:rsid w:val="00F05471"/>
    <w:rsid w:val="00F056B7"/>
    <w:rsid w:val="00F05771"/>
    <w:rsid w:val="00F05948"/>
    <w:rsid w:val="00F05AE0"/>
    <w:rsid w:val="00F05B4A"/>
    <w:rsid w:val="00F05BA4"/>
    <w:rsid w:val="00F0606C"/>
    <w:rsid w:val="00F06733"/>
    <w:rsid w:val="00F067E2"/>
    <w:rsid w:val="00F06918"/>
    <w:rsid w:val="00F06953"/>
    <w:rsid w:val="00F06B67"/>
    <w:rsid w:val="00F06DFB"/>
    <w:rsid w:val="00F072C9"/>
    <w:rsid w:val="00F072FB"/>
    <w:rsid w:val="00F073F8"/>
    <w:rsid w:val="00F07660"/>
    <w:rsid w:val="00F07758"/>
    <w:rsid w:val="00F07B9F"/>
    <w:rsid w:val="00F07CF9"/>
    <w:rsid w:val="00F07E05"/>
    <w:rsid w:val="00F07F4D"/>
    <w:rsid w:val="00F07FA9"/>
    <w:rsid w:val="00F100EA"/>
    <w:rsid w:val="00F105F1"/>
    <w:rsid w:val="00F11175"/>
    <w:rsid w:val="00F112F6"/>
    <w:rsid w:val="00F113A4"/>
    <w:rsid w:val="00F114BC"/>
    <w:rsid w:val="00F11874"/>
    <w:rsid w:val="00F11C21"/>
    <w:rsid w:val="00F12064"/>
    <w:rsid w:val="00F1225D"/>
    <w:rsid w:val="00F122DD"/>
    <w:rsid w:val="00F1239F"/>
    <w:rsid w:val="00F12555"/>
    <w:rsid w:val="00F12AEF"/>
    <w:rsid w:val="00F13189"/>
    <w:rsid w:val="00F13293"/>
    <w:rsid w:val="00F138FC"/>
    <w:rsid w:val="00F14106"/>
    <w:rsid w:val="00F142BB"/>
    <w:rsid w:val="00F14524"/>
    <w:rsid w:val="00F14605"/>
    <w:rsid w:val="00F146AE"/>
    <w:rsid w:val="00F147EF"/>
    <w:rsid w:val="00F1495C"/>
    <w:rsid w:val="00F14B3C"/>
    <w:rsid w:val="00F14B88"/>
    <w:rsid w:val="00F14EAD"/>
    <w:rsid w:val="00F14F0F"/>
    <w:rsid w:val="00F1528D"/>
    <w:rsid w:val="00F153C3"/>
    <w:rsid w:val="00F15C2D"/>
    <w:rsid w:val="00F15C94"/>
    <w:rsid w:val="00F15CC5"/>
    <w:rsid w:val="00F15FAA"/>
    <w:rsid w:val="00F16041"/>
    <w:rsid w:val="00F163C4"/>
    <w:rsid w:val="00F163C7"/>
    <w:rsid w:val="00F1660A"/>
    <w:rsid w:val="00F167F9"/>
    <w:rsid w:val="00F16EED"/>
    <w:rsid w:val="00F16F28"/>
    <w:rsid w:val="00F173FB"/>
    <w:rsid w:val="00F17634"/>
    <w:rsid w:val="00F17688"/>
    <w:rsid w:val="00F17C57"/>
    <w:rsid w:val="00F17CF0"/>
    <w:rsid w:val="00F17D04"/>
    <w:rsid w:val="00F17EB4"/>
    <w:rsid w:val="00F2044A"/>
    <w:rsid w:val="00F2063C"/>
    <w:rsid w:val="00F2081E"/>
    <w:rsid w:val="00F20AC3"/>
    <w:rsid w:val="00F20E5A"/>
    <w:rsid w:val="00F2129E"/>
    <w:rsid w:val="00F212DE"/>
    <w:rsid w:val="00F21CA4"/>
    <w:rsid w:val="00F21CD1"/>
    <w:rsid w:val="00F21D56"/>
    <w:rsid w:val="00F21F46"/>
    <w:rsid w:val="00F2248A"/>
    <w:rsid w:val="00F22906"/>
    <w:rsid w:val="00F22C7C"/>
    <w:rsid w:val="00F22FC1"/>
    <w:rsid w:val="00F23BC9"/>
    <w:rsid w:val="00F23E3E"/>
    <w:rsid w:val="00F23EE9"/>
    <w:rsid w:val="00F23FAC"/>
    <w:rsid w:val="00F24043"/>
    <w:rsid w:val="00F243C0"/>
    <w:rsid w:val="00F244B5"/>
    <w:rsid w:val="00F24D98"/>
    <w:rsid w:val="00F251F7"/>
    <w:rsid w:val="00F25367"/>
    <w:rsid w:val="00F259CD"/>
    <w:rsid w:val="00F25AD7"/>
    <w:rsid w:val="00F25AE2"/>
    <w:rsid w:val="00F25D1E"/>
    <w:rsid w:val="00F26047"/>
    <w:rsid w:val="00F26245"/>
    <w:rsid w:val="00F26737"/>
    <w:rsid w:val="00F26AD5"/>
    <w:rsid w:val="00F27B8A"/>
    <w:rsid w:val="00F27C7E"/>
    <w:rsid w:val="00F3025A"/>
    <w:rsid w:val="00F3047F"/>
    <w:rsid w:val="00F304DC"/>
    <w:rsid w:val="00F305FB"/>
    <w:rsid w:val="00F3074D"/>
    <w:rsid w:val="00F30B96"/>
    <w:rsid w:val="00F30C9B"/>
    <w:rsid w:val="00F30D6F"/>
    <w:rsid w:val="00F30F06"/>
    <w:rsid w:val="00F3156D"/>
    <w:rsid w:val="00F3177C"/>
    <w:rsid w:val="00F31827"/>
    <w:rsid w:val="00F318C0"/>
    <w:rsid w:val="00F31B1A"/>
    <w:rsid w:val="00F31F4E"/>
    <w:rsid w:val="00F3220A"/>
    <w:rsid w:val="00F336F8"/>
    <w:rsid w:val="00F3385D"/>
    <w:rsid w:val="00F339F0"/>
    <w:rsid w:val="00F33A71"/>
    <w:rsid w:val="00F34151"/>
    <w:rsid w:val="00F3445F"/>
    <w:rsid w:val="00F34BAD"/>
    <w:rsid w:val="00F34BCA"/>
    <w:rsid w:val="00F3547B"/>
    <w:rsid w:val="00F35A9E"/>
    <w:rsid w:val="00F35C0B"/>
    <w:rsid w:val="00F3626F"/>
    <w:rsid w:val="00F36A75"/>
    <w:rsid w:val="00F36C71"/>
    <w:rsid w:val="00F37032"/>
    <w:rsid w:val="00F37764"/>
    <w:rsid w:val="00F3778E"/>
    <w:rsid w:val="00F40103"/>
    <w:rsid w:val="00F40AD0"/>
    <w:rsid w:val="00F40C8B"/>
    <w:rsid w:val="00F40E42"/>
    <w:rsid w:val="00F40F65"/>
    <w:rsid w:val="00F41110"/>
    <w:rsid w:val="00F4116F"/>
    <w:rsid w:val="00F41754"/>
    <w:rsid w:val="00F41C97"/>
    <w:rsid w:val="00F420AC"/>
    <w:rsid w:val="00F42773"/>
    <w:rsid w:val="00F42809"/>
    <w:rsid w:val="00F42855"/>
    <w:rsid w:val="00F42B8E"/>
    <w:rsid w:val="00F42BD9"/>
    <w:rsid w:val="00F43110"/>
    <w:rsid w:val="00F4313E"/>
    <w:rsid w:val="00F43144"/>
    <w:rsid w:val="00F432CC"/>
    <w:rsid w:val="00F43D35"/>
    <w:rsid w:val="00F43D90"/>
    <w:rsid w:val="00F43D9C"/>
    <w:rsid w:val="00F43E73"/>
    <w:rsid w:val="00F43FCC"/>
    <w:rsid w:val="00F44910"/>
    <w:rsid w:val="00F44CC4"/>
    <w:rsid w:val="00F44FBF"/>
    <w:rsid w:val="00F451F8"/>
    <w:rsid w:val="00F4542B"/>
    <w:rsid w:val="00F45576"/>
    <w:rsid w:val="00F455A9"/>
    <w:rsid w:val="00F4577D"/>
    <w:rsid w:val="00F45D21"/>
    <w:rsid w:val="00F45F83"/>
    <w:rsid w:val="00F461F7"/>
    <w:rsid w:val="00F478E7"/>
    <w:rsid w:val="00F47BCC"/>
    <w:rsid w:val="00F47D48"/>
    <w:rsid w:val="00F47F70"/>
    <w:rsid w:val="00F50391"/>
    <w:rsid w:val="00F5064E"/>
    <w:rsid w:val="00F50A8A"/>
    <w:rsid w:val="00F50D28"/>
    <w:rsid w:val="00F51176"/>
    <w:rsid w:val="00F51C57"/>
    <w:rsid w:val="00F51E04"/>
    <w:rsid w:val="00F52452"/>
    <w:rsid w:val="00F524F6"/>
    <w:rsid w:val="00F528D4"/>
    <w:rsid w:val="00F52A18"/>
    <w:rsid w:val="00F52F20"/>
    <w:rsid w:val="00F52F95"/>
    <w:rsid w:val="00F53491"/>
    <w:rsid w:val="00F535A6"/>
    <w:rsid w:val="00F536ED"/>
    <w:rsid w:val="00F53ACE"/>
    <w:rsid w:val="00F54182"/>
    <w:rsid w:val="00F54785"/>
    <w:rsid w:val="00F54992"/>
    <w:rsid w:val="00F54AD2"/>
    <w:rsid w:val="00F54D56"/>
    <w:rsid w:val="00F55276"/>
    <w:rsid w:val="00F553CA"/>
    <w:rsid w:val="00F553E4"/>
    <w:rsid w:val="00F5568B"/>
    <w:rsid w:val="00F55AAF"/>
    <w:rsid w:val="00F561AD"/>
    <w:rsid w:val="00F56259"/>
    <w:rsid w:val="00F566AD"/>
    <w:rsid w:val="00F568F0"/>
    <w:rsid w:val="00F56BD7"/>
    <w:rsid w:val="00F575C2"/>
    <w:rsid w:val="00F57671"/>
    <w:rsid w:val="00F5777E"/>
    <w:rsid w:val="00F57A41"/>
    <w:rsid w:val="00F57A81"/>
    <w:rsid w:val="00F57CF7"/>
    <w:rsid w:val="00F60872"/>
    <w:rsid w:val="00F608C8"/>
    <w:rsid w:val="00F60EE3"/>
    <w:rsid w:val="00F61496"/>
    <w:rsid w:val="00F615FF"/>
    <w:rsid w:val="00F61965"/>
    <w:rsid w:val="00F61973"/>
    <w:rsid w:val="00F61983"/>
    <w:rsid w:val="00F61EB4"/>
    <w:rsid w:val="00F61EE8"/>
    <w:rsid w:val="00F61F0A"/>
    <w:rsid w:val="00F61F73"/>
    <w:rsid w:val="00F621ED"/>
    <w:rsid w:val="00F6242D"/>
    <w:rsid w:val="00F6254A"/>
    <w:rsid w:val="00F626FE"/>
    <w:rsid w:val="00F628DD"/>
    <w:rsid w:val="00F62C9D"/>
    <w:rsid w:val="00F62E93"/>
    <w:rsid w:val="00F62EBA"/>
    <w:rsid w:val="00F62F21"/>
    <w:rsid w:val="00F63472"/>
    <w:rsid w:val="00F635BA"/>
    <w:rsid w:val="00F636B3"/>
    <w:rsid w:val="00F638BF"/>
    <w:rsid w:val="00F64168"/>
    <w:rsid w:val="00F64339"/>
    <w:rsid w:val="00F64516"/>
    <w:rsid w:val="00F646C9"/>
    <w:rsid w:val="00F64F2D"/>
    <w:rsid w:val="00F650FC"/>
    <w:rsid w:val="00F65136"/>
    <w:rsid w:val="00F652F5"/>
    <w:rsid w:val="00F65481"/>
    <w:rsid w:val="00F65B4C"/>
    <w:rsid w:val="00F65C79"/>
    <w:rsid w:val="00F65CE2"/>
    <w:rsid w:val="00F65E5C"/>
    <w:rsid w:val="00F65F3C"/>
    <w:rsid w:val="00F6608A"/>
    <w:rsid w:val="00F667F0"/>
    <w:rsid w:val="00F66D01"/>
    <w:rsid w:val="00F66F27"/>
    <w:rsid w:val="00F67585"/>
    <w:rsid w:val="00F675CC"/>
    <w:rsid w:val="00F67AD1"/>
    <w:rsid w:val="00F67F40"/>
    <w:rsid w:val="00F70082"/>
    <w:rsid w:val="00F70195"/>
    <w:rsid w:val="00F70386"/>
    <w:rsid w:val="00F7047A"/>
    <w:rsid w:val="00F70548"/>
    <w:rsid w:val="00F705FA"/>
    <w:rsid w:val="00F706D4"/>
    <w:rsid w:val="00F708DA"/>
    <w:rsid w:val="00F70AB6"/>
    <w:rsid w:val="00F70AD4"/>
    <w:rsid w:val="00F70AF6"/>
    <w:rsid w:val="00F70F26"/>
    <w:rsid w:val="00F7163B"/>
    <w:rsid w:val="00F7194C"/>
    <w:rsid w:val="00F7197F"/>
    <w:rsid w:val="00F71D72"/>
    <w:rsid w:val="00F720C8"/>
    <w:rsid w:val="00F721FB"/>
    <w:rsid w:val="00F72404"/>
    <w:rsid w:val="00F72720"/>
    <w:rsid w:val="00F72BDD"/>
    <w:rsid w:val="00F72E1A"/>
    <w:rsid w:val="00F72F27"/>
    <w:rsid w:val="00F72F30"/>
    <w:rsid w:val="00F72F38"/>
    <w:rsid w:val="00F7310F"/>
    <w:rsid w:val="00F7348C"/>
    <w:rsid w:val="00F73579"/>
    <w:rsid w:val="00F73A7E"/>
    <w:rsid w:val="00F74035"/>
    <w:rsid w:val="00F74568"/>
    <w:rsid w:val="00F74843"/>
    <w:rsid w:val="00F74889"/>
    <w:rsid w:val="00F74991"/>
    <w:rsid w:val="00F74BE2"/>
    <w:rsid w:val="00F7540B"/>
    <w:rsid w:val="00F75519"/>
    <w:rsid w:val="00F755BE"/>
    <w:rsid w:val="00F7581A"/>
    <w:rsid w:val="00F75BA2"/>
    <w:rsid w:val="00F75EE9"/>
    <w:rsid w:val="00F76487"/>
    <w:rsid w:val="00F765DF"/>
    <w:rsid w:val="00F767B7"/>
    <w:rsid w:val="00F768E6"/>
    <w:rsid w:val="00F76918"/>
    <w:rsid w:val="00F76E48"/>
    <w:rsid w:val="00F76E5A"/>
    <w:rsid w:val="00F770F0"/>
    <w:rsid w:val="00F772CA"/>
    <w:rsid w:val="00F77D79"/>
    <w:rsid w:val="00F80191"/>
    <w:rsid w:val="00F807A2"/>
    <w:rsid w:val="00F808EF"/>
    <w:rsid w:val="00F80C77"/>
    <w:rsid w:val="00F8102C"/>
    <w:rsid w:val="00F811F5"/>
    <w:rsid w:val="00F8121E"/>
    <w:rsid w:val="00F81253"/>
    <w:rsid w:val="00F8179A"/>
    <w:rsid w:val="00F8190F"/>
    <w:rsid w:val="00F81A45"/>
    <w:rsid w:val="00F81A91"/>
    <w:rsid w:val="00F81B75"/>
    <w:rsid w:val="00F81BE0"/>
    <w:rsid w:val="00F81F50"/>
    <w:rsid w:val="00F820C9"/>
    <w:rsid w:val="00F823A0"/>
    <w:rsid w:val="00F823E4"/>
    <w:rsid w:val="00F82AFD"/>
    <w:rsid w:val="00F82D44"/>
    <w:rsid w:val="00F83077"/>
    <w:rsid w:val="00F831E4"/>
    <w:rsid w:val="00F8339F"/>
    <w:rsid w:val="00F8351E"/>
    <w:rsid w:val="00F83A71"/>
    <w:rsid w:val="00F8402A"/>
    <w:rsid w:val="00F8487D"/>
    <w:rsid w:val="00F84889"/>
    <w:rsid w:val="00F8490C"/>
    <w:rsid w:val="00F84A33"/>
    <w:rsid w:val="00F84B18"/>
    <w:rsid w:val="00F84B9A"/>
    <w:rsid w:val="00F85062"/>
    <w:rsid w:val="00F85193"/>
    <w:rsid w:val="00F851AC"/>
    <w:rsid w:val="00F8564B"/>
    <w:rsid w:val="00F859AD"/>
    <w:rsid w:val="00F8660B"/>
    <w:rsid w:val="00F866D8"/>
    <w:rsid w:val="00F86C2D"/>
    <w:rsid w:val="00F86F74"/>
    <w:rsid w:val="00F87159"/>
    <w:rsid w:val="00F87865"/>
    <w:rsid w:val="00F87870"/>
    <w:rsid w:val="00F87B07"/>
    <w:rsid w:val="00F9020A"/>
    <w:rsid w:val="00F90AD8"/>
    <w:rsid w:val="00F90DC6"/>
    <w:rsid w:val="00F90E03"/>
    <w:rsid w:val="00F9104F"/>
    <w:rsid w:val="00F91106"/>
    <w:rsid w:val="00F914EB"/>
    <w:rsid w:val="00F9173C"/>
    <w:rsid w:val="00F91915"/>
    <w:rsid w:val="00F91B0E"/>
    <w:rsid w:val="00F91D7B"/>
    <w:rsid w:val="00F91F3D"/>
    <w:rsid w:val="00F921EC"/>
    <w:rsid w:val="00F92244"/>
    <w:rsid w:val="00F924BA"/>
    <w:rsid w:val="00F92685"/>
    <w:rsid w:val="00F92772"/>
    <w:rsid w:val="00F92902"/>
    <w:rsid w:val="00F92961"/>
    <w:rsid w:val="00F93014"/>
    <w:rsid w:val="00F93282"/>
    <w:rsid w:val="00F93504"/>
    <w:rsid w:val="00F93528"/>
    <w:rsid w:val="00F93866"/>
    <w:rsid w:val="00F93BC4"/>
    <w:rsid w:val="00F94226"/>
    <w:rsid w:val="00F942BA"/>
    <w:rsid w:val="00F94623"/>
    <w:rsid w:val="00F946E1"/>
    <w:rsid w:val="00F94D33"/>
    <w:rsid w:val="00F950FB"/>
    <w:rsid w:val="00F9516D"/>
    <w:rsid w:val="00F951D9"/>
    <w:rsid w:val="00F95232"/>
    <w:rsid w:val="00F95BB5"/>
    <w:rsid w:val="00F95BC8"/>
    <w:rsid w:val="00F95D49"/>
    <w:rsid w:val="00F9604E"/>
    <w:rsid w:val="00F9627B"/>
    <w:rsid w:val="00F965F1"/>
    <w:rsid w:val="00F96895"/>
    <w:rsid w:val="00F968B9"/>
    <w:rsid w:val="00F96A19"/>
    <w:rsid w:val="00F96B1E"/>
    <w:rsid w:val="00F96B81"/>
    <w:rsid w:val="00F97331"/>
    <w:rsid w:val="00F978B8"/>
    <w:rsid w:val="00F979A1"/>
    <w:rsid w:val="00FA063D"/>
    <w:rsid w:val="00FA06F1"/>
    <w:rsid w:val="00FA06F8"/>
    <w:rsid w:val="00FA07CA"/>
    <w:rsid w:val="00FA0969"/>
    <w:rsid w:val="00FA09C9"/>
    <w:rsid w:val="00FA0E99"/>
    <w:rsid w:val="00FA0F38"/>
    <w:rsid w:val="00FA10F0"/>
    <w:rsid w:val="00FA116A"/>
    <w:rsid w:val="00FA1170"/>
    <w:rsid w:val="00FA14AA"/>
    <w:rsid w:val="00FA14D7"/>
    <w:rsid w:val="00FA2135"/>
    <w:rsid w:val="00FA2623"/>
    <w:rsid w:val="00FA2806"/>
    <w:rsid w:val="00FA2819"/>
    <w:rsid w:val="00FA2984"/>
    <w:rsid w:val="00FA2C38"/>
    <w:rsid w:val="00FA3408"/>
    <w:rsid w:val="00FA39DA"/>
    <w:rsid w:val="00FA4103"/>
    <w:rsid w:val="00FA426A"/>
    <w:rsid w:val="00FA43D7"/>
    <w:rsid w:val="00FA4623"/>
    <w:rsid w:val="00FA464A"/>
    <w:rsid w:val="00FA48B6"/>
    <w:rsid w:val="00FA4A48"/>
    <w:rsid w:val="00FA4CAC"/>
    <w:rsid w:val="00FA5A35"/>
    <w:rsid w:val="00FA5B39"/>
    <w:rsid w:val="00FA5DF6"/>
    <w:rsid w:val="00FA5ED7"/>
    <w:rsid w:val="00FA5F8B"/>
    <w:rsid w:val="00FA614D"/>
    <w:rsid w:val="00FA61FE"/>
    <w:rsid w:val="00FA6474"/>
    <w:rsid w:val="00FA6509"/>
    <w:rsid w:val="00FA653D"/>
    <w:rsid w:val="00FA6664"/>
    <w:rsid w:val="00FA6669"/>
    <w:rsid w:val="00FA6903"/>
    <w:rsid w:val="00FA6BF4"/>
    <w:rsid w:val="00FA6F0F"/>
    <w:rsid w:val="00FA6FD7"/>
    <w:rsid w:val="00FA7142"/>
    <w:rsid w:val="00FA722F"/>
    <w:rsid w:val="00FA7502"/>
    <w:rsid w:val="00FA75AF"/>
    <w:rsid w:val="00FA75C0"/>
    <w:rsid w:val="00FA7710"/>
    <w:rsid w:val="00FA773D"/>
    <w:rsid w:val="00FA799D"/>
    <w:rsid w:val="00FA7CD6"/>
    <w:rsid w:val="00FA7F21"/>
    <w:rsid w:val="00FB0236"/>
    <w:rsid w:val="00FB0429"/>
    <w:rsid w:val="00FB0487"/>
    <w:rsid w:val="00FB0956"/>
    <w:rsid w:val="00FB0B82"/>
    <w:rsid w:val="00FB0C1C"/>
    <w:rsid w:val="00FB100F"/>
    <w:rsid w:val="00FB129B"/>
    <w:rsid w:val="00FB1917"/>
    <w:rsid w:val="00FB1A7B"/>
    <w:rsid w:val="00FB2A8E"/>
    <w:rsid w:val="00FB2AB7"/>
    <w:rsid w:val="00FB3230"/>
    <w:rsid w:val="00FB3236"/>
    <w:rsid w:val="00FB3416"/>
    <w:rsid w:val="00FB346C"/>
    <w:rsid w:val="00FB361C"/>
    <w:rsid w:val="00FB3767"/>
    <w:rsid w:val="00FB3A9E"/>
    <w:rsid w:val="00FB3BCA"/>
    <w:rsid w:val="00FB3ECA"/>
    <w:rsid w:val="00FB44C3"/>
    <w:rsid w:val="00FB4A88"/>
    <w:rsid w:val="00FB4D27"/>
    <w:rsid w:val="00FB5706"/>
    <w:rsid w:val="00FB5B09"/>
    <w:rsid w:val="00FB5C19"/>
    <w:rsid w:val="00FB5C82"/>
    <w:rsid w:val="00FB5E64"/>
    <w:rsid w:val="00FB6076"/>
    <w:rsid w:val="00FB636F"/>
    <w:rsid w:val="00FB6394"/>
    <w:rsid w:val="00FB6546"/>
    <w:rsid w:val="00FB66E8"/>
    <w:rsid w:val="00FB6876"/>
    <w:rsid w:val="00FB6C0D"/>
    <w:rsid w:val="00FB6D77"/>
    <w:rsid w:val="00FB7173"/>
    <w:rsid w:val="00FB720E"/>
    <w:rsid w:val="00FB72B5"/>
    <w:rsid w:val="00FB790A"/>
    <w:rsid w:val="00FB7AC2"/>
    <w:rsid w:val="00FB7CB5"/>
    <w:rsid w:val="00FB7EF8"/>
    <w:rsid w:val="00FB7F34"/>
    <w:rsid w:val="00FC028C"/>
    <w:rsid w:val="00FC047D"/>
    <w:rsid w:val="00FC058E"/>
    <w:rsid w:val="00FC15DF"/>
    <w:rsid w:val="00FC1775"/>
    <w:rsid w:val="00FC1972"/>
    <w:rsid w:val="00FC1E21"/>
    <w:rsid w:val="00FC1EC6"/>
    <w:rsid w:val="00FC2381"/>
    <w:rsid w:val="00FC2B17"/>
    <w:rsid w:val="00FC2DBB"/>
    <w:rsid w:val="00FC3052"/>
    <w:rsid w:val="00FC30DC"/>
    <w:rsid w:val="00FC32F9"/>
    <w:rsid w:val="00FC3450"/>
    <w:rsid w:val="00FC3464"/>
    <w:rsid w:val="00FC37BA"/>
    <w:rsid w:val="00FC3829"/>
    <w:rsid w:val="00FC38A4"/>
    <w:rsid w:val="00FC3D67"/>
    <w:rsid w:val="00FC3DF2"/>
    <w:rsid w:val="00FC3EA1"/>
    <w:rsid w:val="00FC3EAE"/>
    <w:rsid w:val="00FC4192"/>
    <w:rsid w:val="00FC4255"/>
    <w:rsid w:val="00FC467B"/>
    <w:rsid w:val="00FC49FE"/>
    <w:rsid w:val="00FC4FB8"/>
    <w:rsid w:val="00FC5060"/>
    <w:rsid w:val="00FC5450"/>
    <w:rsid w:val="00FC57D1"/>
    <w:rsid w:val="00FC583D"/>
    <w:rsid w:val="00FC5AA4"/>
    <w:rsid w:val="00FC5CD3"/>
    <w:rsid w:val="00FC5D1A"/>
    <w:rsid w:val="00FC7011"/>
    <w:rsid w:val="00FC7324"/>
    <w:rsid w:val="00FC7467"/>
    <w:rsid w:val="00FC7831"/>
    <w:rsid w:val="00FC78E5"/>
    <w:rsid w:val="00FC7D27"/>
    <w:rsid w:val="00FC7E1B"/>
    <w:rsid w:val="00FC7FA6"/>
    <w:rsid w:val="00FD012C"/>
    <w:rsid w:val="00FD0226"/>
    <w:rsid w:val="00FD0570"/>
    <w:rsid w:val="00FD072E"/>
    <w:rsid w:val="00FD0C1A"/>
    <w:rsid w:val="00FD0C56"/>
    <w:rsid w:val="00FD0CF8"/>
    <w:rsid w:val="00FD0F53"/>
    <w:rsid w:val="00FD16C6"/>
    <w:rsid w:val="00FD2540"/>
    <w:rsid w:val="00FD2D20"/>
    <w:rsid w:val="00FD2F2C"/>
    <w:rsid w:val="00FD2FB3"/>
    <w:rsid w:val="00FD302F"/>
    <w:rsid w:val="00FD36FE"/>
    <w:rsid w:val="00FD39B4"/>
    <w:rsid w:val="00FD3CAE"/>
    <w:rsid w:val="00FD3F05"/>
    <w:rsid w:val="00FD4272"/>
    <w:rsid w:val="00FD43BA"/>
    <w:rsid w:val="00FD5020"/>
    <w:rsid w:val="00FD5172"/>
    <w:rsid w:val="00FD5184"/>
    <w:rsid w:val="00FD521C"/>
    <w:rsid w:val="00FD5293"/>
    <w:rsid w:val="00FD52C4"/>
    <w:rsid w:val="00FD582A"/>
    <w:rsid w:val="00FD5A9E"/>
    <w:rsid w:val="00FD5E13"/>
    <w:rsid w:val="00FD6307"/>
    <w:rsid w:val="00FD64ED"/>
    <w:rsid w:val="00FD6828"/>
    <w:rsid w:val="00FD6978"/>
    <w:rsid w:val="00FD6A3B"/>
    <w:rsid w:val="00FD72EF"/>
    <w:rsid w:val="00FD731B"/>
    <w:rsid w:val="00FD7383"/>
    <w:rsid w:val="00FD7391"/>
    <w:rsid w:val="00FD74B6"/>
    <w:rsid w:val="00FD76D0"/>
    <w:rsid w:val="00FD7F5F"/>
    <w:rsid w:val="00FE01E0"/>
    <w:rsid w:val="00FE0FC5"/>
    <w:rsid w:val="00FE108F"/>
    <w:rsid w:val="00FE13C8"/>
    <w:rsid w:val="00FE14AC"/>
    <w:rsid w:val="00FE1772"/>
    <w:rsid w:val="00FE2066"/>
    <w:rsid w:val="00FE2486"/>
    <w:rsid w:val="00FE28EA"/>
    <w:rsid w:val="00FE2CEF"/>
    <w:rsid w:val="00FE2D5B"/>
    <w:rsid w:val="00FE2F05"/>
    <w:rsid w:val="00FE3043"/>
    <w:rsid w:val="00FE3145"/>
    <w:rsid w:val="00FE31FD"/>
    <w:rsid w:val="00FE33E4"/>
    <w:rsid w:val="00FE3863"/>
    <w:rsid w:val="00FE386F"/>
    <w:rsid w:val="00FE40A9"/>
    <w:rsid w:val="00FE40FA"/>
    <w:rsid w:val="00FE47DB"/>
    <w:rsid w:val="00FE56FB"/>
    <w:rsid w:val="00FE57C1"/>
    <w:rsid w:val="00FE5A84"/>
    <w:rsid w:val="00FE6126"/>
    <w:rsid w:val="00FE618A"/>
    <w:rsid w:val="00FE683D"/>
    <w:rsid w:val="00FE6ED8"/>
    <w:rsid w:val="00FE7323"/>
    <w:rsid w:val="00FE7A33"/>
    <w:rsid w:val="00FE7C03"/>
    <w:rsid w:val="00FE7FE1"/>
    <w:rsid w:val="00FF0047"/>
    <w:rsid w:val="00FF01F7"/>
    <w:rsid w:val="00FF02C8"/>
    <w:rsid w:val="00FF06E7"/>
    <w:rsid w:val="00FF0BF7"/>
    <w:rsid w:val="00FF0C31"/>
    <w:rsid w:val="00FF0CFB"/>
    <w:rsid w:val="00FF1053"/>
    <w:rsid w:val="00FF12C4"/>
    <w:rsid w:val="00FF17BB"/>
    <w:rsid w:val="00FF19D9"/>
    <w:rsid w:val="00FF1B7B"/>
    <w:rsid w:val="00FF1B9A"/>
    <w:rsid w:val="00FF1CFB"/>
    <w:rsid w:val="00FF1FDA"/>
    <w:rsid w:val="00FF27A3"/>
    <w:rsid w:val="00FF2884"/>
    <w:rsid w:val="00FF28BF"/>
    <w:rsid w:val="00FF2B3C"/>
    <w:rsid w:val="00FF3494"/>
    <w:rsid w:val="00FF363C"/>
    <w:rsid w:val="00FF3C1B"/>
    <w:rsid w:val="00FF3E67"/>
    <w:rsid w:val="00FF3FFC"/>
    <w:rsid w:val="00FF41A5"/>
    <w:rsid w:val="00FF42AE"/>
    <w:rsid w:val="00FF43C8"/>
    <w:rsid w:val="00FF5150"/>
    <w:rsid w:val="00FF5374"/>
    <w:rsid w:val="00FF5B56"/>
    <w:rsid w:val="00FF5CD4"/>
    <w:rsid w:val="00FF6333"/>
    <w:rsid w:val="00FF644C"/>
    <w:rsid w:val="00FF645C"/>
    <w:rsid w:val="00FF6D92"/>
    <w:rsid w:val="00FF73CA"/>
    <w:rsid w:val="00FF7A25"/>
    <w:rsid w:val="00FF7BDF"/>
    <w:rsid w:val="00FF7D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4C8A0BBA"/>
  <w15:chartTrackingRefBased/>
  <w15:docId w15:val="{BF5F9D60-D6EA-47AB-A31E-5B1770653B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nhideWhenUsed="1" w:qFormat="1"/>
    <w:lsdException w:name="heading 8" w:unhideWhenUsed="1" w:qFormat="1"/>
    <w:lsdException w:name="heading 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nhideWhenUsed="1"/>
    <w:lsdException w:name="toc 2" w:unhideWhenUsed="1"/>
    <w:lsdException w:name="toc 3" w:unhideWhenUsed="1"/>
    <w:lsdException w:name="toc 4" w:unhideWhenUsed="1"/>
    <w:lsdException w:name="toc 5" w:unhideWhenUsed="1"/>
    <w:lsdException w:name="toc 6" w:unhideWhenUsed="1"/>
    <w:lsdException w:name="toc 7" w:unhideWhenUsed="1"/>
    <w:lsdException w:name="toc 8" w:unhideWhenUsed="1"/>
    <w:lsdException w:name="toc 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iPriority="0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858A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9D55A9"/>
    <w:pPr>
      <w:keepNext/>
      <w:numPr>
        <w:numId w:val="1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uiPriority w:val="99"/>
    <w:qFormat/>
    <w:rsid w:val="009D55A9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uiPriority w:val="99"/>
    <w:qFormat/>
    <w:rsid w:val="009D55A9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uiPriority w:val="99"/>
    <w:qFormat/>
    <w:rsid w:val="009D55A9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ascii="Calibri" w:hAnsi="Calibri"/>
      <w:b/>
      <w:bCs/>
      <w:sz w:val="35"/>
      <w:szCs w:val="35"/>
    </w:rPr>
  </w:style>
  <w:style w:type="paragraph" w:styleId="Heading5">
    <w:name w:val="heading 5"/>
    <w:basedOn w:val="Normal"/>
    <w:next w:val="Normal"/>
    <w:link w:val="Heading5Char"/>
    <w:uiPriority w:val="99"/>
    <w:qFormat/>
    <w:rsid w:val="009D55A9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Calibri" w:hAnsi="Calibri"/>
      <w:b/>
      <w:bCs/>
      <w:i/>
      <w:iCs/>
      <w:sz w:val="33"/>
      <w:szCs w:val="33"/>
    </w:rPr>
  </w:style>
  <w:style w:type="paragraph" w:styleId="Heading6">
    <w:name w:val="heading 6"/>
    <w:basedOn w:val="Normal"/>
    <w:next w:val="Normal"/>
    <w:link w:val="Heading6Char"/>
    <w:uiPriority w:val="99"/>
    <w:qFormat/>
    <w:rsid w:val="009D55A9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Calibri" w:hAnsi="Calibri"/>
      <w:b/>
      <w:bCs/>
      <w:sz w:val="20"/>
      <w:szCs w:val="20"/>
    </w:rPr>
  </w:style>
  <w:style w:type="paragraph" w:styleId="Heading7">
    <w:name w:val="heading 7"/>
    <w:basedOn w:val="Normal"/>
    <w:next w:val="Normal"/>
    <w:link w:val="Heading7Char"/>
    <w:uiPriority w:val="99"/>
    <w:qFormat/>
    <w:rsid w:val="009D55A9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Calibri" w:hAnsi="Calibri"/>
      <w:sz w:val="30"/>
      <w:szCs w:val="30"/>
    </w:rPr>
  </w:style>
  <w:style w:type="paragraph" w:styleId="Heading8">
    <w:name w:val="heading 8"/>
    <w:basedOn w:val="Normal"/>
    <w:next w:val="Normal"/>
    <w:link w:val="Heading8Char"/>
    <w:uiPriority w:val="99"/>
    <w:qFormat/>
    <w:rsid w:val="009D55A9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Calibri" w:hAnsi="Calibri"/>
      <w:i/>
      <w:iCs/>
      <w:sz w:val="30"/>
      <w:szCs w:val="30"/>
    </w:rPr>
  </w:style>
  <w:style w:type="paragraph" w:styleId="Heading9">
    <w:name w:val="heading 9"/>
    <w:basedOn w:val="Normal"/>
    <w:next w:val="Normal"/>
    <w:link w:val="Heading9Char"/>
    <w:uiPriority w:val="99"/>
    <w:qFormat/>
    <w:rsid w:val="009D55A9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Cambria" w:hAnsi="Cambria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3057D6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uiPriority w:val="99"/>
    <w:locked/>
    <w:rsid w:val="003057D6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uiPriority w:val="99"/>
    <w:locked/>
    <w:rsid w:val="003057D6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uiPriority w:val="99"/>
    <w:semiHidden/>
    <w:locked/>
    <w:rsid w:val="00D1192B"/>
    <w:rPr>
      <w:rFonts w:ascii="Calibri" w:hAnsi="Calibri" w:cs="Cordia New"/>
      <w:b/>
      <w:bCs/>
      <w:sz w:val="35"/>
      <w:szCs w:val="35"/>
    </w:rPr>
  </w:style>
  <w:style w:type="character" w:customStyle="1" w:styleId="Heading5Char">
    <w:name w:val="Heading 5 Char"/>
    <w:link w:val="Heading5"/>
    <w:uiPriority w:val="99"/>
    <w:semiHidden/>
    <w:locked/>
    <w:rsid w:val="00D1192B"/>
    <w:rPr>
      <w:rFonts w:ascii="Calibri" w:hAnsi="Calibri" w:cs="Cordia New"/>
      <w:b/>
      <w:bCs/>
      <w:i/>
      <w:iCs/>
      <w:sz w:val="33"/>
      <w:szCs w:val="33"/>
    </w:rPr>
  </w:style>
  <w:style w:type="character" w:customStyle="1" w:styleId="Heading6Char">
    <w:name w:val="Heading 6 Char"/>
    <w:link w:val="Heading6"/>
    <w:uiPriority w:val="99"/>
    <w:semiHidden/>
    <w:locked/>
    <w:rsid w:val="00D1192B"/>
    <w:rPr>
      <w:rFonts w:ascii="Calibri" w:hAnsi="Calibri" w:cs="Cordia New"/>
      <w:b/>
      <w:bCs/>
    </w:rPr>
  </w:style>
  <w:style w:type="character" w:customStyle="1" w:styleId="Heading7Char">
    <w:name w:val="Heading 7 Char"/>
    <w:link w:val="Heading7"/>
    <w:uiPriority w:val="99"/>
    <w:semiHidden/>
    <w:locked/>
    <w:rsid w:val="00D1192B"/>
    <w:rPr>
      <w:rFonts w:ascii="Calibri" w:hAnsi="Calibri" w:cs="Cordia New"/>
      <w:sz w:val="30"/>
      <w:szCs w:val="30"/>
    </w:rPr>
  </w:style>
  <w:style w:type="character" w:customStyle="1" w:styleId="Heading8Char">
    <w:name w:val="Heading 8 Char"/>
    <w:link w:val="Heading8"/>
    <w:uiPriority w:val="99"/>
    <w:locked/>
    <w:rsid w:val="00D1192B"/>
    <w:rPr>
      <w:rFonts w:ascii="Calibri" w:hAnsi="Calibri" w:cs="Cordia New"/>
      <w:i/>
      <w:iCs/>
      <w:sz w:val="30"/>
      <w:szCs w:val="30"/>
    </w:rPr>
  </w:style>
  <w:style w:type="character" w:customStyle="1" w:styleId="Heading9Char">
    <w:name w:val="Heading 9 Char"/>
    <w:link w:val="Heading9"/>
    <w:uiPriority w:val="99"/>
    <w:locked/>
    <w:rsid w:val="00D1192B"/>
    <w:rPr>
      <w:rFonts w:ascii="Cambria" w:hAnsi="Cambria" w:cs="Angsana New"/>
    </w:rPr>
  </w:style>
  <w:style w:type="character" w:customStyle="1" w:styleId="BodyTextChar">
    <w:name w:val="Body Text Char"/>
    <w:aliases w:val="bt Char,body text Char,Body Char"/>
    <w:locked/>
    <w:rsid w:val="003057D6"/>
    <w:rPr>
      <w:rFonts w:ascii="Arial" w:hAnsi="Arial"/>
      <w:sz w:val="18"/>
      <w:lang w:val="en-US" w:eastAsia="en-US"/>
    </w:rPr>
  </w:style>
  <w:style w:type="paragraph" w:styleId="BodyText">
    <w:name w:val="Body Text"/>
    <w:aliases w:val="bt,body text,Body"/>
    <w:basedOn w:val="Normal"/>
    <w:link w:val="BodyTextChar1"/>
    <w:rsid w:val="009D55A9"/>
    <w:pPr>
      <w:spacing w:after="120"/>
    </w:pPr>
    <w:rPr>
      <w:sz w:val="22"/>
      <w:szCs w:val="22"/>
    </w:rPr>
  </w:style>
  <w:style w:type="character" w:customStyle="1" w:styleId="BodyTextChar1">
    <w:name w:val="Body Text Char1"/>
    <w:aliases w:val="bt Char1,body text Char1,Body Char1"/>
    <w:link w:val="BodyText"/>
    <w:locked/>
    <w:rsid w:val="00D1192B"/>
    <w:rPr>
      <w:rFonts w:ascii="Arial" w:hAnsi="Arial" w:cs="Times New Roman"/>
      <w:sz w:val="22"/>
      <w:szCs w:val="22"/>
    </w:rPr>
  </w:style>
  <w:style w:type="paragraph" w:styleId="Header">
    <w:name w:val="header"/>
    <w:aliases w:val=" Char, Char14"/>
    <w:basedOn w:val="Normal"/>
    <w:link w:val="HeaderChar"/>
    <w:uiPriority w:val="99"/>
    <w:rsid w:val="009D55A9"/>
    <w:pPr>
      <w:tabs>
        <w:tab w:val="center" w:pos="4536"/>
        <w:tab w:val="right" w:pos="9072"/>
      </w:tabs>
    </w:pPr>
    <w:rPr>
      <w:sz w:val="22"/>
      <w:szCs w:val="22"/>
    </w:rPr>
  </w:style>
  <w:style w:type="character" w:customStyle="1" w:styleId="HeaderChar">
    <w:name w:val="Header Char"/>
    <w:aliases w:val=" Char Char, Char14 Char"/>
    <w:link w:val="Header"/>
    <w:uiPriority w:val="99"/>
    <w:locked/>
    <w:rsid w:val="00D1192B"/>
    <w:rPr>
      <w:rFonts w:ascii="Arial" w:hAnsi="Arial" w:cs="Times New Roman"/>
      <w:sz w:val="22"/>
      <w:szCs w:val="22"/>
    </w:rPr>
  </w:style>
  <w:style w:type="character" w:customStyle="1" w:styleId="AAAddress">
    <w:name w:val="AA Address"/>
    <w:uiPriority w:val="99"/>
    <w:rsid w:val="009D55A9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9D55A9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aliases w:val=" Char13"/>
    <w:basedOn w:val="Normal"/>
    <w:link w:val="FooterChar"/>
    <w:uiPriority w:val="99"/>
    <w:rsid w:val="009D55A9"/>
    <w:pPr>
      <w:tabs>
        <w:tab w:val="center" w:pos="4536"/>
        <w:tab w:val="right" w:pos="9072"/>
      </w:tabs>
    </w:pPr>
    <w:rPr>
      <w:sz w:val="22"/>
      <w:szCs w:val="22"/>
    </w:rPr>
  </w:style>
  <w:style w:type="character" w:customStyle="1" w:styleId="FooterChar">
    <w:name w:val="Footer Char"/>
    <w:aliases w:val=" Char13 Char"/>
    <w:link w:val="Footer"/>
    <w:uiPriority w:val="99"/>
    <w:locked/>
    <w:rsid w:val="00D1192B"/>
    <w:rPr>
      <w:rFonts w:ascii="Arial" w:hAnsi="Arial" w:cs="Times New Roman"/>
      <w:sz w:val="22"/>
      <w:szCs w:val="22"/>
    </w:rPr>
  </w:style>
  <w:style w:type="paragraph" w:styleId="Caption">
    <w:name w:val="caption"/>
    <w:basedOn w:val="Normal"/>
    <w:next w:val="Normal"/>
    <w:uiPriority w:val="99"/>
    <w:qFormat/>
    <w:rsid w:val="009D55A9"/>
    <w:rPr>
      <w:rFonts w:cs="Times New Roman"/>
      <w:b/>
      <w:bCs/>
    </w:rPr>
  </w:style>
  <w:style w:type="paragraph" w:styleId="ListBullet">
    <w:name w:val="List Bullet"/>
    <w:basedOn w:val="Normal"/>
    <w:uiPriority w:val="99"/>
    <w:rsid w:val="009D55A9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uiPriority w:val="99"/>
    <w:rsid w:val="009D55A9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rsid w:val="009D55A9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9D55A9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9D55A9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9D55A9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9D55A9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9D55A9"/>
    <w:pPr>
      <w:ind w:left="284"/>
    </w:pPr>
  </w:style>
  <w:style w:type="paragraph" w:customStyle="1" w:styleId="AAFrameAddress">
    <w:name w:val="AA Frame Address"/>
    <w:basedOn w:val="Heading1"/>
    <w:uiPriority w:val="99"/>
    <w:rsid w:val="009D55A9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9D55A9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9D55A9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9D55A9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9D55A9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9D55A9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9D55A9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9D55A9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9D55A9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9D55A9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9D55A9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9D55A9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9D55A9"/>
    <w:pPr>
      <w:ind w:left="2552" w:hanging="284"/>
    </w:pPr>
  </w:style>
  <w:style w:type="paragraph" w:styleId="TOC2">
    <w:name w:val="toc 2"/>
    <w:basedOn w:val="Normal"/>
    <w:next w:val="Normal"/>
    <w:uiPriority w:val="99"/>
    <w:semiHidden/>
    <w:rsid w:val="009D55A9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uiPriority w:val="99"/>
    <w:semiHidden/>
    <w:rsid w:val="009D55A9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uiPriority w:val="99"/>
    <w:semiHidden/>
    <w:rsid w:val="009D55A9"/>
    <w:pPr>
      <w:ind w:left="851"/>
    </w:pPr>
  </w:style>
  <w:style w:type="paragraph" w:styleId="TOC5">
    <w:name w:val="toc 5"/>
    <w:basedOn w:val="Normal"/>
    <w:next w:val="Normal"/>
    <w:uiPriority w:val="99"/>
    <w:semiHidden/>
    <w:rsid w:val="009D55A9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9D55A9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9D55A9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9D55A9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9D55A9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9D55A9"/>
    <w:pPr>
      <w:ind w:left="567" w:hanging="567"/>
    </w:pPr>
  </w:style>
  <w:style w:type="paragraph" w:styleId="ListBullet5">
    <w:name w:val="List Bullet 5"/>
    <w:basedOn w:val="Normal"/>
    <w:uiPriority w:val="99"/>
    <w:rsid w:val="009D55A9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9D55A9"/>
    <w:pPr>
      <w:ind w:firstLine="284"/>
    </w:pPr>
    <w:rPr>
      <w:rFonts w:cs="Times New Roman"/>
    </w:rPr>
  </w:style>
  <w:style w:type="character" w:customStyle="1" w:styleId="BodyTextFirstIndentChar">
    <w:name w:val="Body Text First Indent Char"/>
    <w:link w:val="BodyTextFirstIndent"/>
    <w:uiPriority w:val="99"/>
    <w:semiHidden/>
    <w:locked/>
    <w:rsid w:val="00D1192B"/>
    <w:rPr>
      <w:rFonts w:ascii="Arial" w:hAnsi="Arial" w:cs="Times New Roman"/>
      <w:sz w:val="22"/>
      <w:szCs w:val="22"/>
      <w:lang w:val="en-US" w:eastAsia="en-US" w:bidi="th-TH"/>
    </w:rPr>
  </w:style>
  <w:style w:type="paragraph" w:styleId="BodyTextIndent">
    <w:name w:val="Body Text Indent"/>
    <w:aliases w:val="i"/>
    <w:basedOn w:val="Normal"/>
    <w:link w:val="BodyTextIndentChar"/>
    <w:uiPriority w:val="99"/>
    <w:rsid w:val="009D55A9"/>
    <w:pPr>
      <w:spacing w:after="120"/>
      <w:ind w:left="283"/>
    </w:pPr>
    <w:rPr>
      <w:sz w:val="22"/>
      <w:szCs w:val="22"/>
    </w:rPr>
  </w:style>
  <w:style w:type="character" w:customStyle="1" w:styleId="BodyTextIndentChar">
    <w:name w:val="Body Text Indent Char"/>
    <w:aliases w:val="i Char"/>
    <w:link w:val="BodyTextIndent"/>
    <w:uiPriority w:val="99"/>
    <w:semiHidden/>
    <w:locked/>
    <w:rsid w:val="00D1192B"/>
    <w:rPr>
      <w:rFonts w:ascii="Arial" w:hAnsi="Arial" w:cs="Times New Roman"/>
      <w:sz w:val="22"/>
      <w:szCs w:val="22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9D55A9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semiHidden/>
    <w:locked/>
    <w:rsid w:val="00D1192B"/>
    <w:rPr>
      <w:rFonts w:ascii="Arial" w:hAnsi="Arial" w:cs="Times New Roman"/>
      <w:sz w:val="22"/>
      <w:szCs w:val="22"/>
    </w:rPr>
  </w:style>
  <w:style w:type="character" w:styleId="Strong">
    <w:name w:val="Strong"/>
    <w:uiPriority w:val="99"/>
    <w:qFormat/>
    <w:rsid w:val="009D55A9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9D55A9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9D55A9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9D55A9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9D55A9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9D55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uiPriority w:val="99"/>
    <w:semiHidden/>
    <w:rsid w:val="009D55A9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9D55A9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9D55A9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9D55A9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9D55A9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9D55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9D55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9D55A9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9D55A9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9D55A9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9D55A9"/>
    <w:pPr>
      <w:spacing w:line="280" w:lineRule="atLeast"/>
    </w:pPr>
    <w:rPr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9D55A9"/>
    <w:pPr>
      <w:spacing w:line="280" w:lineRule="atLeast"/>
    </w:pPr>
    <w:rPr>
      <w:sz w:val="22"/>
      <w:szCs w:val="22"/>
    </w:rPr>
  </w:style>
  <w:style w:type="paragraph" w:customStyle="1" w:styleId="T">
    <w:name w:val="Å§ª×Í T"/>
    <w:basedOn w:val="Normal"/>
    <w:uiPriority w:val="99"/>
    <w:rsid w:val="009D55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9D55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9D55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9D55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sz w:val="22"/>
      <w:szCs w:val="22"/>
    </w:rPr>
  </w:style>
  <w:style w:type="character" w:customStyle="1" w:styleId="BodyText2Char">
    <w:name w:val="Body Text 2 Char"/>
    <w:link w:val="BodyText2"/>
    <w:locked/>
    <w:rsid w:val="00D1192B"/>
    <w:rPr>
      <w:rFonts w:ascii="Arial" w:hAnsi="Arial" w:cs="Times New Roman"/>
      <w:sz w:val="22"/>
      <w:szCs w:val="22"/>
    </w:rPr>
  </w:style>
  <w:style w:type="paragraph" w:customStyle="1" w:styleId="a1">
    <w:name w:val="??"/>
    <w:basedOn w:val="Normal"/>
    <w:rsid w:val="009D55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9D55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9D55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9D55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9D55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9D55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9D55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9D55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uiPriority w:val="99"/>
    <w:rsid w:val="009D55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sz w:val="20"/>
      <w:szCs w:val="20"/>
    </w:rPr>
  </w:style>
  <w:style w:type="character" w:customStyle="1" w:styleId="BodyText3Char">
    <w:name w:val="Body Text 3 Char"/>
    <w:link w:val="BodyText3"/>
    <w:uiPriority w:val="99"/>
    <w:semiHidden/>
    <w:locked/>
    <w:rsid w:val="00D1192B"/>
    <w:rPr>
      <w:rFonts w:ascii="Arial" w:hAnsi="Arial" w:cs="Times New Roman"/>
      <w:sz w:val="20"/>
      <w:szCs w:val="20"/>
    </w:rPr>
  </w:style>
  <w:style w:type="character" w:styleId="PageNumber">
    <w:name w:val="page number"/>
    <w:uiPriority w:val="99"/>
    <w:rsid w:val="009D55A9"/>
    <w:rPr>
      <w:rFonts w:cs="Times New Roman"/>
    </w:rPr>
  </w:style>
  <w:style w:type="paragraph" w:customStyle="1" w:styleId="ASSETS">
    <w:name w:val="ASSETS"/>
    <w:basedOn w:val="Normal"/>
    <w:uiPriority w:val="99"/>
    <w:rsid w:val="009D55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9D55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sz w:val="22"/>
      <w:szCs w:val="22"/>
    </w:rPr>
  </w:style>
  <w:style w:type="character" w:customStyle="1" w:styleId="BodyTextIndent2Char">
    <w:name w:val="Body Text Indent 2 Char"/>
    <w:link w:val="BodyTextIndent2"/>
    <w:uiPriority w:val="99"/>
    <w:semiHidden/>
    <w:locked/>
    <w:rsid w:val="00D1192B"/>
    <w:rPr>
      <w:rFonts w:ascii="Arial" w:hAnsi="Arial" w:cs="Times New Roman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rsid w:val="00105CB6"/>
    <w:rPr>
      <w:rFonts w:ascii="Times New Roman" w:hAnsi="Times New Roman"/>
      <w:sz w:val="2"/>
      <w:szCs w:val="20"/>
    </w:rPr>
  </w:style>
  <w:style w:type="character" w:customStyle="1" w:styleId="BalloonTextChar">
    <w:name w:val="Balloon Text Char"/>
    <w:link w:val="BalloonText"/>
    <w:uiPriority w:val="99"/>
    <w:semiHidden/>
    <w:locked/>
    <w:rsid w:val="00D1192B"/>
    <w:rPr>
      <w:rFonts w:cs="Times New Roman"/>
      <w:sz w:val="2"/>
    </w:rPr>
  </w:style>
  <w:style w:type="paragraph" w:customStyle="1" w:styleId="AccPolicyHeading">
    <w:name w:val="Acc Policy Heading"/>
    <w:basedOn w:val="BodyText"/>
    <w:link w:val="AccPolicyHeadingChar"/>
    <w:autoRedefine/>
    <w:rsid w:val="00D801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right="27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locked/>
    <w:rsid w:val="00D80132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uiPriority w:val="99"/>
    <w:rsid w:val="003057D6"/>
    <w:pPr>
      <w:spacing w:line="240" w:lineRule="auto"/>
    </w:pPr>
    <w:rPr>
      <w:sz w:val="22"/>
      <w:szCs w:val="22"/>
    </w:rPr>
  </w:style>
  <w:style w:type="character" w:customStyle="1" w:styleId="SignatureChar">
    <w:name w:val="Signature Char"/>
    <w:link w:val="Signature"/>
    <w:uiPriority w:val="99"/>
    <w:semiHidden/>
    <w:locked/>
    <w:rsid w:val="00D1192B"/>
    <w:rPr>
      <w:rFonts w:ascii="Arial" w:hAnsi="Arial" w:cs="Times New Roman"/>
      <w:sz w:val="22"/>
      <w:szCs w:val="22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15 pt,Left:  -0.05&quot;,Right:  -0.05&quot;,Lin...,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">
    <w:name w:val="block"/>
    <w:aliases w:val="b,b + Angsana New,Left:  0....,Bold,Thai Distributed Justification,Normal + Angsana New,Left:  1 cm,Rig...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uiPriority w:val="99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sz w:val="25"/>
      <w:szCs w:val="25"/>
    </w:rPr>
  </w:style>
  <w:style w:type="character" w:customStyle="1" w:styleId="FootnoteTextChar">
    <w:name w:val="Footnote Text Char"/>
    <w:aliases w:val="ft Char"/>
    <w:link w:val="FootnoteText"/>
    <w:uiPriority w:val="99"/>
    <w:semiHidden/>
    <w:locked/>
    <w:rsid w:val="00D1192B"/>
    <w:rPr>
      <w:rFonts w:ascii="Arial" w:hAnsi="Arial" w:cs="Times New Roman"/>
      <w:sz w:val="25"/>
      <w:szCs w:val="25"/>
    </w:rPr>
  </w:style>
  <w:style w:type="paragraph" w:customStyle="1" w:styleId="Graphic">
    <w:name w:val="Graphic"/>
    <w:basedOn w:val="Signature"/>
    <w:uiPriority w:val="99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3057D6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3057D6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sz w:val="22"/>
      <w:szCs w:val="20"/>
      <w:lang w:val="en-GB" w:bidi="ar-SA"/>
    </w:rPr>
  </w:style>
  <w:style w:type="paragraph" w:styleId="MacroText">
    <w:name w:val="macro"/>
    <w:link w:val="MacroTextChar"/>
    <w:uiPriority w:val="99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uiPriority w:val="99"/>
    <w:semiHidden/>
    <w:locked/>
    <w:rsid w:val="00D1192B"/>
    <w:rPr>
      <w:rFonts w:ascii="Courier New" w:hAnsi="Courier New"/>
      <w:lang w:val="en-AU" w:eastAsia="en-US" w:bidi="ar-SA"/>
    </w:rPr>
  </w:style>
  <w:style w:type="paragraph" w:customStyle="1" w:styleId="zcompanyname">
    <w:name w:val="zcompany name"/>
    <w:aliases w:val="cn"/>
    <w:basedOn w:val="Normal"/>
    <w:uiPriority w:val="99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3057D6"/>
  </w:style>
  <w:style w:type="paragraph" w:customStyle="1" w:styleId="zreportaddinfo">
    <w:name w:val="zreport addinfo"/>
    <w:basedOn w:val="Normal"/>
    <w:uiPriority w:val="99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szCs w:val="20"/>
      <w:lang w:val="en-GB" w:bidi="ar-SA"/>
    </w:rPr>
  </w:style>
  <w:style w:type="paragraph" w:customStyle="1" w:styleId="ind">
    <w:name w:val="*ind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3057D6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b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3057D6"/>
  </w:style>
  <w:style w:type="paragraph" w:customStyle="1" w:styleId="nineptheadingcentredbold">
    <w:name w:val="nine pt heading centred bold"/>
    <w:aliases w:val="9hcb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i/>
      <w:iCs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i/>
      <w:iCs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b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uiPriority w:val="99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3057D6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3057D6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3057D6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3057D6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3057D6"/>
    <w:pPr>
      <w:tabs>
        <w:tab w:val="num" w:pos="907"/>
      </w:tabs>
      <w:spacing w:line="260" w:lineRule="atLeast"/>
      <w:ind w:left="907" w:hanging="340"/>
    </w:pPr>
    <w:rPr>
      <w:rFonts w:ascii="Arial" w:hAnsi="Arial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 w:cs="Times New Roman"/>
      <w:bCs/>
      <w:i/>
      <w:iCs/>
      <w:lang w:eastAsia="en-GB"/>
    </w:rPr>
  </w:style>
  <w:style w:type="character" w:customStyle="1" w:styleId="AccPolicysubheadChar">
    <w:name w:val="Acc Policy sub head Char"/>
    <w:link w:val="AccPolicysubhead"/>
    <w:locked/>
    <w:rsid w:val="003057D6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bCs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b/>
      <w:bCs/>
      <w:sz w:val="24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3057D6"/>
    <w:pPr>
      <w:ind w:left="1134"/>
    </w:pPr>
  </w:style>
  <w:style w:type="character" w:customStyle="1" w:styleId="AccPolicyalternativeChar">
    <w:name w:val="Acc Policy alternative Char"/>
    <w:link w:val="AccPolicyalternative"/>
    <w:uiPriority w:val="99"/>
    <w:locked/>
    <w:rsid w:val="003057D6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uiPriority w:val="99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"/>
      <w:szCs w:val="20"/>
    </w:rPr>
  </w:style>
  <w:style w:type="character" w:customStyle="1" w:styleId="DocumentMapChar">
    <w:name w:val="Document Map Char"/>
    <w:link w:val="DocumentMap"/>
    <w:uiPriority w:val="99"/>
    <w:semiHidden/>
    <w:locked/>
    <w:rsid w:val="00D1192B"/>
    <w:rPr>
      <w:rFonts w:cs="Times New Roman"/>
      <w:sz w:val="2"/>
    </w:rPr>
  </w:style>
  <w:style w:type="character" w:customStyle="1" w:styleId="AccPolicyHeadingCharChar">
    <w:name w:val="Acc Policy Heading Char Char"/>
    <w:uiPriority w:val="99"/>
    <w:rsid w:val="000B78AD"/>
    <w:rPr>
      <w:rFonts w:cs="Times New Roman"/>
      <w:bCs/>
      <w:sz w:val="22"/>
      <w:szCs w:val="22"/>
      <w:lang w:val="en-US" w:eastAsia="en-GB" w:bidi="th-TH"/>
    </w:rPr>
  </w:style>
  <w:style w:type="paragraph" w:styleId="Title">
    <w:name w:val="Title"/>
    <w:basedOn w:val="Normal"/>
    <w:link w:val="TitleChar"/>
    <w:qFormat/>
    <w:rsid w:val="00762A6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 w:right="749"/>
      <w:jc w:val="center"/>
    </w:pPr>
    <w:rPr>
      <w:rFonts w:ascii="Cambria" w:hAnsi="Cambria"/>
      <w:b/>
      <w:bCs/>
      <w:kern w:val="28"/>
      <w:sz w:val="40"/>
      <w:szCs w:val="40"/>
    </w:rPr>
  </w:style>
  <w:style w:type="character" w:customStyle="1" w:styleId="TitleChar">
    <w:name w:val="Title Char"/>
    <w:link w:val="Title"/>
    <w:uiPriority w:val="99"/>
    <w:locked/>
    <w:rsid w:val="00D1192B"/>
    <w:rPr>
      <w:rFonts w:ascii="Cambria" w:hAnsi="Cambria" w:cs="Angsana New"/>
      <w:b/>
      <w:bCs/>
      <w:kern w:val="28"/>
      <w:sz w:val="40"/>
      <w:szCs w:val="40"/>
    </w:rPr>
  </w:style>
  <w:style w:type="paragraph" w:styleId="BodyTextIndent3">
    <w:name w:val="Body Text Indent 3"/>
    <w:basedOn w:val="Normal"/>
    <w:link w:val="BodyTextIndent3Char"/>
    <w:uiPriority w:val="99"/>
    <w:rsid w:val="00762A6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240" w:lineRule="auto"/>
      <w:ind w:left="360"/>
    </w:pPr>
    <w:rPr>
      <w:sz w:val="20"/>
      <w:szCs w:val="20"/>
    </w:rPr>
  </w:style>
  <w:style w:type="character" w:customStyle="1" w:styleId="BodyTextIndent3Char">
    <w:name w:val="Body Text Indent 3 Char"/>
    <w:link w:val="BodyTextIndent3"/>
    <w:uiPriority w:val="99"/>
    <w:semiHidden/>
    <w:locked/>
    <w:rsid w:val="00D1192B"/>
    <w:rPr>
      <w:rFonts w:ascii="Arial" w:hAnsi="Arial" w:cs="Times New Roman"/>
      <w:sz w:val="20"/>
      <w:szCs w:val="20"/>
    </w:rPr>
  </w:style>
  <w:style w:type="paragraph" w:styleId="ListParagraph">
    <w:name w:val="List Paragraph"/>
    <w:basedOn w:val="Normal"/>
    <w:link w:val="ListParagraphChar"/>
    <w:uiPriority w:val="34"/>
    <w:qFormat/>
    <w:rsid w:val="005D1127"/>
    <w:pPr>
      <w:ind w:left="720"/>
    </w:pPr>
    <w:rPr>
      <w:szCs w:val="22"/>
    </w:rPr>
  </w:style>
  <w:style w:type="paragraph" w:customStyle="1" w:styleId="Default">
    <w:name w:val="Default"/>
    <w:rsid w:val="009D6D2B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styleId="SubtleEmphasis">
    <w:name w:val="Subtle Emphasis"/>
    <w:uiPriority w:val="19"/>
    <w:qFormat/>
    <w:rsid w:val="00AF14E9"/>
    <w:rPr>
      <w:i/>
      <w:iCs/>
      <w:color w:val="808080"/>
    </w:rPr>
  </w:style>
  <w:style w:type="paragraph" w:styleId="NormalWeb">
    <w:name w:val="Normal (Web)"/>
    <w:basedOn w:val="Normal"/>
    <w:uiPriority w:val="99"/>
    <w:unhideWhenUsed/>
    <w:locked/>
    <w:rsid w:val="0029576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styleId="Emphasis">
    <w:name w:val="Emphasis"/>
    <w:qFormat/>
    <w:rsid w:val="008249CD"/>
    <w:rPr>
      <w:i/>
      <w:iCs/>
    </w:rPr>
  </w:style>
  <w:style w:type="character" w:styleId="CommentReference">
    <w:name w:val="annotation reference"/>
    <w:uiPriority w:val="99"/>
    <w:semiHidden/>
    <w:unhideWhenUsed/>
    <w:locked/>
    <w:rsid w:val="00E57A3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locked/>
    <w:rsid w:val="00E57A3D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semiHidden/>
    <w:rsid w:val="00E57A3D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locked/>
    <w:rsid w:val="00E57A3D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E57A3D"/>
    <w:rPr>
      <w:rFonts w:ascii="Arial" w:hAnsi="Arial"/>
      <w:b/>
      <w:bCs/>
      <w:szCs w:val="25"/>
    </w:rPr>
  </w:style>
  <w:style w:type="paragraph" w:styleId="Subtitle">
    <w:name w:val="Subtitle"/>
    <w:basedOn w:val="Normal"/>
    <w:next w:val="Normal"/>
    <w:link w:val="SubtitleChar"/>
    <w:qFormat/>
    <w:rsid w:val="009E1CA0"/>
    <w:pPr>
      <w:spacing w:after="60"/>
      <w:jc w:val="center"/>
      <w:outlineLvl w:val="1"/>
    </w:pPr>
    <w:rPr>
      <w:rFonts w:ascii="Calibri Light" w:hAnsi="Calibri Light"/>
      <w:sz w:val="24"/>
      <w:szCs w:val="30"/>
    </w:rPr>
  </w:style>
  <w:style w:type="character" w:customStyle="1" w:styleId="SubtitleChar">
    <w:name w:val="Subtitle Char"/>
    <w:link w:val="Subtitle"/>
    <w:rsid w:val="009E1CA0"/>
    <w:rPr>
      <w:rFonts w:ascii="Calibri Light" w:eastAsia="Times New Roman" w:hAnsi="Calibri Light" w:cs="Angsana New"/>
      <w:sz w:val="24"/>
      <w:szCs w:val="30"/>
    </w:rPr>
  </w:style>
  <w:style w:type="character" w:styleId="FootnoteReference">
    <w:name w:val="footnote reference"/>
    <w:uiPriority w:val="99"/>
    <w:semiHidden/>
    <w:unhideWhenUsed/>
    <w:locked/>
    <w:rsid w:val="00313C4F"/>
    <w:rPr>
      <w:vertAlign w:val="superscript"/>
    </w:rPr>
  </w:style>
  <w:style w:type="paragraph" w:styleId="NoSpacing">
    <w:name w:val="No Spacing"/>
    <w:uiPriority w:val="1"/>
    <w:qFormat/>
    <w:rsid w:val="00300B6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C06A98"/>
    <w:rPr>
      <w:rFonts w:ascii="Arial" w:hAnsi="Arial"/>
      <w:sz w:val="18"/>
      <w:szCs w:val="22"/>
    </w:rPr>
  </w:style>
  <w:style w:type="paragraph" w:styleId="PlainText">
    <w:name w:val="Plain Text"/>
    <w:basedOn w:val="Normal"/>
    <w:link w:val="PlainTextChar"/>
    <w:uiPriority w:val="99"/>
    <w:locked/>
    <w:rsid w:val="00E92C5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E92C53"/>
    <w:rPr>
      <w:rFonts w:ascii="Consolas" w:hAnsi="Consolas"/>
      <w:sz w:val="21"/>
      <w:szCs w:val="26"/>
    </w:rPr>
  </w:style>
  <w:style w:type="character" w:customStyle="1" w:styleId="blockChar">
    <w:name w:val="block Char"/>
    <w:aliases w:val="b Char"/>
    <w:locked/>
    <w:rsid w:val="00A20639"/>
    <w:rPr>
      <w:rFonts w:ascii="Times New Roman" w:hAnsi="Times New Roman"/>
      <w:sz w:val="22"/>
      <w:lang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313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8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3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5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8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12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9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2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63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47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41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573587">
          <w:marLeft w:val="302"/>
          <w:marRight w:val="0"/>
          <w:marTop w:val="66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387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84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53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9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09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82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94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0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0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40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1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9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95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8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24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304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920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3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58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1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8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2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96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74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8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17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5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09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9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8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8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2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4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23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2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03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14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08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8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16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649496">
          <w:marLeft w:val="302"/>
          <w:marRight w:val="0"/>
          <w:marTop w:val="66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825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2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5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0532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0532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0532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0532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0532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0532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0532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0532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0532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0532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0532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3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1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5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13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8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8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45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7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5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2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5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89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47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22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06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1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8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69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7104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389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2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21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0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32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7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1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49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96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3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9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82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8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88015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6453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9759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0357030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98322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9844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8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8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3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3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0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60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81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8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60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074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763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1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46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0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0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2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0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80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oter" Target="footer6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oter" Target="foot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08C9A6BA42FB046A365A573B9F190E0" ma:contentTypeVersion="2" ma:contentTypeDescription="Create a new document." ma:contentTypeScope="" ma:versionID="bd9768c0b2b571830b55a04f4b2253ad">
  <xsd:schema xmlns:xsd="http://www.w3.org/2001/XMLSchema" xmlns:xs="http://www.w3.org/2001/XMLSchema" xmlns:p="http://schemas.microsoft.com/office/2006/metadata/properties" xmlns:ns2="4f5f97f2-7a29-4ccb-b5d0-ce7f50684987" targetNamespace="http://schemas.microsoft.com/office/2006/metadata/properties" ma:root="true" ma:fieldsID="96cac8b21d63f0be10b90ac73e11d29a" ns2:_="">
    <xsd:import namespace="4f5f97f2-7a29-4ccb-b5d0-ce7f5068498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5f97f2-7a29-4ccb-b5d0-ce7f5068498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22E29E7-8902-4C83-BEEF-52DBEB59BF1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6C04F52-73D7-446F-B12F-5AAADA757CE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F23E9D4-972D-4DFF-873B-0B56F5E2B13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f5f97f2-7a29-4ccb-b5d0-ce7f5068498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4054B22-740F-41D1-A073-52016F2E664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3</TotalTime>
  <Pages>7</Pages>
  <Words>1986</Words>
  <Characters>7732</Characters>
  <Application>Microsoft Office Word</Application>
  <DocSecurity>0</DocSecurity>
  <Lines>64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หาดทิพย์ จำกัด (มหาชน)</vt:lpstr>
    </vt:vector>
  </TitlesOfParts>
  <Company>KPMG</Company>
  <LinksUpToDate>false</LinksUpToDate>
  <CharactersWithSpaces>9699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หาดทิพย์ จำกัด (มหาชน)</dc:title>
  <dc:subject/>
  <dc:creator>tadsong_h22</dc:creator>
  <cp:keywords/>
  <cp:lastModifiedBy>Saisamorn, Chimyoo</cp:lastModifiedBy>
  <cp:revision>3</cp:revision>
  <cp:lastPrinted>2021-11-18T03:24:00Z</cp:lastPrinted>
  <dcterms:created xsi:type="dcterms:W3CDTF">2021-11-18T06:41:00Z</dcterms:created>
  <dcterms:modified xsi:type="dcterms:W3CDTF">2021-11-18T06:44:00Z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0x010100F08C9A6BA42FB046A365A573B9F190E0</vt:lpwstr>
  </property>
</Properties>
</file>