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0A904" w14:textId="77777777" w:rsidR="00E64F07" w:rsidRPr="00C1266B" w:rsidRDefault="00E64F07" w:rsidP="00BC34B5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C1266B">
        <w:rPr>
          <w:rFonts w:ascii="Angsana New" w:hAnsi="Angsana New"/>
          <w:b w:val="0"/>
          <w:bCs/>
          <w:sz w:val="30"/>
          <w:szCs w:val="30"/>
        </w:rPr>
        <w:tab/>
      </w: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930D466" w14:textId="77777777" w:rsidR="00E64F07" w:rsidRPr="00F64339" w:rsidRDefault="00E64F07" w:rsidP="00BC34B5">
      <w:pPr>
        <w:pStyle w:val="index"/>
        <w:tabs>
          <w:tab w:val="clear" w:pos="1134"/>
        </w:tabs>
        <w:spacing w:after="0" w:line="240" w:lineRule="atLeast"/>
        <w:ind w:left="1080" w:right="-43" w:hanging="108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1510DA4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D853C73" w14:textId="77777777" w:rsidR="00E64F07" w:rsidRPr="00472AE4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</w:t>
      </w:r>
      <w:r w:rsidR="00F62C9D" w:rsidRPr="00C1266B">
        <w:rPr>
          <w:rFonts w:ascii="Angsana New" w:hAnsi="Angsana New"/>
          <w:sz w:val="30"/>
          <w:szCs w:val="30"/>
          <w:cs/>
          <w:lang w:bidi="th-TH"/>
        </w:rPr>
        <w:t>น</w:t>
      </w:r>
    </w:p>
    <w:p w14:paraId="6B6CC285" w14:textId="77777777" w:rsidR="00472AE4" w:rsidRPr="00472AE4" w:rsidRDefault="00472AE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75E7A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66F51BE" w14:textId="77777777" w:rsidR="000D4DBA" w:rsidRPr="00C1266B" w:rsidRDefault="00742FC9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นโยบาย</w:t>
      </w:r>
      <w:r w:rsidR="00AB5FF4" w:rsidRPr="00C1266B">
        <w:rPr>
          <w:rFonts w:ascii="Angsana New" w:hAnsi="Angsana New"/>
          <w:sz w:val="30"/>
          <w:szCs w:val="30"/>
          <w:cs/>
          <w:lang w:bidi="th-TH"/>
        </w:rPr>
        <w:t>การ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บัญชี</w:t>
      </w:r>
      <w:r w:rsidR="00AB5FF4" w:rsidRPr="00C1266B">
        <w:rPr>
          <w:rFonts w:ascii="Angsana New" w:hAnsi="Angsana New"/>
          <w:sz w:val="30"/>
          <w:szCs w:val="30"/>
          <w:cs/>
          <w:lang w:bidi="th-TH"/>
        </w:rPr>
        <w:t>ที่สำคัญ</w:t>
      </w:r>
    </w:p>
    <w:p w14:paraId="0417EF6A" w14:textId="77777777" w:rsidR="00E64F07" w:rsidRPr="00D6102E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D6102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485A7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FD8C7F2" w14:textId="6A33ACCB" w:rsidR="004576A5" w:rsidRPr="006649A3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A7B612F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A4C32D8" w14:textId="77777777" w:rsidR="0028513A" w:rsidRPr="00C1266B" w:rsidRDefault="0028513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08478288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7ABECE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9AB9656" w14:textId="16FE9BC8" w:rsidR="00E64F0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40AB180E" w14:textId="092C33F2" w:rsidR="00AD4176" w:rsidRPr="00C1266B" w:rsidRDefault="00AD4176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16B31ADD" w14:textId="57994CF6" w:rsidR="00E64F0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2F2A6EEE" w14:textId="5C8EF1F4" w:rsidR="0009563B" w:rsidRPr="00B76E01" w:rsidRDefault="0009563B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84513505"/>
      <w:r w:rsidRPr="00B76E01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701A5DE9" w14:textId="1C723A0D" w:rsidR="007E7AD7" w:rsidRPr="004A470E" w:rsidRDefault="00463ACD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E919461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1F613E5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rtl/>
          <w:cs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08661D0C" w14:textId="77777777" w:rsidR="007E7AD7" w:rsidRPr="00C611DF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FB4D27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14:paraId="50751BB7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37B52AD3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3C38B758" w14:textId="77777777" w:rsidR="007E7AD7" w:rsidRPr="00F64339" w:rsidRDefault="00CE7A5C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6433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6DE8AE0" w14:textId="071ABF8B" w:rsidR="007E7AD7" w:rsidRPr="004A470E" w:rsidRDefault="00E17D5F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0282A066" w14:textId="77777777" w:rsidR="0075755C" w:rsidRPr="00C1266B" w:rsidRDefault="00F62C9D" w:rsidP="0075755C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  <w:r w:rsidRPr="00C1266B">
        <w:rPr>
          <w:rFonts w:ascii="Angsana New" w:hAnsi="Angsana New"/>
          <w:sz w:val="30"/>
          <w:szCs w:val="30"/>
        </w:rPr>
        <w:br w:type="page"/>
      </w:r>
      <w:r w:rsidR="0075755C"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75755C" w:rsidRPr="00C1266B">
        <w:rPr>
          <w:rFonts w:ascii="Angsana New" w:hAnsi="Angsana New"/>
          <w:b w:val="0"/>
          <w:bCs/>
          <w:sz w:val="30"/>
          <w:szCs w:val="30"/>
        </w:rPr>
        <w:tab/>
      </w:r>
      <w:r w:rsidR="0075755C"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6850278B" w14:textId="77777777" w:rsidR="00561444" w:rsidRPr="00F64339" w:rsidRDefault="00561444" w:rsidP="00BC34B5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6609EC11" w14:textId="77777777" w:rsidR="00BF5654" w:rsidRPr="00F64339" w:rsidRDefault="00BF565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6433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B24096" w14:textId="63236A68" w:rsidR="007E7AD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0B61223" w14:textId="4AB639E7" w:rsidR="00403FDA" w:rsidRPr="00C1266B" w:rsidRDefault="00403FD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84513603"/>
      <w:r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bookmarkEnd w:id="1"/>
    <w:p w14:paraId="4264905C" w14:textId="77777777" w:rsidR="007E7AD7" w:rsidRPr="00C1266B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826D868" w14:textId="77777777" w:rsidR="00607C10" w:rsidRDefault="00607C10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607C10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548EE84" w14:textId="77777777" w:rsidR="00486F35" w:rsidRPr="00607C10" w:rsidRDefault="00486F35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86F35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3107CC5D" w14:textId="77777777" w:rsidR="00E83288" w:rsidRPr="00C1266B" w:rsidRDefault="00E83288" w:rsidP="00E83288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37C675" w14:textId="77777777" w:rsidR="00E64F07" w:rsidRPr="000A1B9B" w:rsidRDefault="00950921" w:rsidP="00BC34B5">
      <w:pPr>
        <w:pStyle w:val="IndexHeading1"/>
        <w:spacing w:after="0" w:line="240" w:lineRule="atLeast"/>
        <w:ind w:left="0" w:right="-43" w:firstLine="540"/>
        <w:outlineLvl w:val="0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E64F07" w:rsidRPr="000A1B9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DC53298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132E4FB" w14:textId="71C29896" w:rsidR="00E64F07" w:rsidRPr="000A1B9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A1B9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C5B3F" w:rsidRPr="000A1B9B">
        <w:rPr>
          <w:rFonts w:ascii="Angsana New" w:hAnsi="Angsana New"/>
          <w:sz w:val="30"/>
          <w:szCs w:val="30"/>
          <w:cs/>
        </w:rPr>
        <w:t>คณะ</w:t>
      </w:r>
      <w:r w:rsidRPr="000A1B9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007D9" w:rsidRPr="000A1B9B">
        <w:rPr>
          <w:rFonts w:ascii="Angsana New" w:hAnsi="Angsana New"/>
          <w:sz w:val="30"/>
          <w:szCs w:val="30"/>
          <w:cs/>
        </w:rPr>
        <w:t xml:space="preserve"> </w:t>
      </w:r>
      <w:r w:rsidR="001348F3" w:rsidRPr="001348F3">
        <w:rPr>
          <w:rFonts w:ascii="Angsana New" w:hAnsi="Angsana New"/>
          <w:sz w:val="30"/>
          <w:szCs w:val="30"/>
        </w:rPr>
        <w:t xml:space="preserve">18 </w:t>
      </w:r>
      <w:r w:rsidR="001348F3" w:rsidRPr="001348F3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348F3" w:rsidRPr="001348F3">
        <w:rPr>
          <w:rFonts w:ascii="Angsana New" w:hAnsi="Angsana New"/>
          <w:sz w:val="30"/>
          <w:szCs w:val="30"/>
        </w:rPr>
        <w:t>2564</w:t>
      </w:r>
    </w:p>
    <w:p w14:paraId="48876360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FC2CD3" w14:textId="77777777" w:rsidR="00E64F07" w:rsidRPr="000A1B9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A1B9B">
        <w:rPr>
          <w:rFonts w:ascii="Angsana New" w:hAnsi="Angsana New"/>
          <w:b/>
          <w:bCs/>
          <w:sz w:val="30"/>
          <w:szCs w:val="30"/>
        </w:rPr>
        <w:t>1</w:t>
      </w:r>
      <w:r w:rsidRPr="000A1B9B">
        <w:rPr>
          <w:rFonts w:ascii="Angsana New" w:hAnsi="Angsana New"/>
          <w:b/>
          <w:bCs/>
          <w:sz w:val="30"/>
          <w:szCs w:val="30"/>
        </w:rPr>
        <w:tab/>
      </w:r>
      <w:r w:rsidRPr="000A1B9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A1B9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150510D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4142349E" w14:textId="2519DFFA" w:rsidR="006C4A3B" w:rsidRPr="008F3110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A1B9B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0A1B9B">
        <w:rPr>
          <w:rFonts w:ascii="Angsana New" w:hAnsi="Angsana New"/>
          <w:sz w:val="30"/>
          <w:szCs w:val="30"/>
        </w:rPr>
        <w:t>“</w:t>
      </w:r>
      <w:r w:rsidRPr="000A1B9B">
        <w:rPr>
          <w:rFonts w:ascii="Angsana New" w:hAnsi="Angsana New"/>
          <w:sz w:val="30"/>
          <w:szCs w:val="30"/>
          <w:cs/>
        </w:rPr>
        <w:t>บริษัท</w:t>
      </w:r>
      <w:r w:rsidRPr="000A1B9B">
        <w:rPr>
          <w:rFonts w:ascii="Angsana New" w:hAnsi="Angsana New"/>
          <w:sz w:val="30"/>
          <w:szCs w:val="30"/>
        </w:rPr>
        <w:t>”</w:t>
      </w:r>
      <w:r w:rsidRPr="000A1B9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</w:t>
      </w:r>
      <w:r w:rsidR="00AD59DB" w:rsidRPr="000A1B9B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กับตลาดหลักทรัพย์แห่งประเทศไทยเมื่อเดือนมิถุนายน </w:t>
      </w:r>
      <w:r w:rsidR="00993441">
        <w:rPr>
          <w:rFonts w:ascii="Angsana New" w:hAnsi="Angsana New"/>
          <w:sz w:val="30"/>
          <w:szCs w:val="30"/>
        </w:rPr>
        <w:t>2518</w:t>
      </w:r>
      <w:r w:rsidR="00AD59DB" w:rsidRPr="000A1B9B">
        <w:rPr>
          <w:rFonts w:ascii="Angsana New" w:hAnsi="Angsana New"/>
          <w:sz w:val="30"/>
          <w:szCs w:val="30"/>
        </w:rPr>
        <w:t xml:space="preserve"> </w:t>
      </w:r>
      <w:r w:rsidR="00AD59DB" w:rsidRPr="000A1B9B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C028C" w:rsidRPr="000A1B9B">
        <w:rPr>
          <w:rFonts w:ascii="Angsana New" w:hAnsi="Angsana New"/>
          <w:sz w:val="30"/>
          <w:szCs w:val="30"/>
        </w:rPr>
        <w:t xml:space="preserve"> 90 </w:t>
      </w:r>
      <w:r w:rsidR="00FC028C" w:rsidRPr="000A1B9B">
        <w:rPr>
          <w:rFonts w:ascii="Angsana New" w:hAnsi="Angsana New"/>
          <w:sz w:val="30"/>
          <w:szCs w:val="30"/>
          <w:cs/>
        </w:rPr>
        <w:t>อาคาร</w:t>
      </w:r>
      <w:r w:rsidR="00BC5B9A">
        <w:rPr>
          <w:rFonts w:ascii="Angsana New" w:hAnsi="Angsana New" w:hint="cs"/>
          <w:sz w:val="30"/>
          <w:szCs w:val="30"/>
          <w:cs/>
        </w:rPr>
        <w:t xml:space="preserve"> </w:t>
      </w:r>
      <w:r w:rsidR="00F7194C">
        <w:rPr>
          <w:rFonts w:ascii="Angsana New" w:hAnsi="Angsana New"/>
          <w:sz w:val="30"/>
          <w:szCs w:val="30"/>
        </w:rPr>
        <w:br/>
      </w:r>
      <w:r w:rsidR="00FC028C" w:rsidRPr="000A1B9B">
        <w:rPr>
          <w:rFonts w:ascii="Angsana New" w:hAnsi="Angsana New"/>
          <w:sz w:val="30"/>
          <w:szCs w:val="30"/>
          <w:cs/>
        </w:rPr>
        <w:t xml:space="preserve">ซีดับเบิ้ลยู ทาวเวอร์ ชั้น </w:t>
      </w:r>
      <w:r w:rsidR="002870BF" w:rsidRPr="000A1B9B">
        <w:rPr>
          <w:rFonts w:ascii="Angsana New" w:hAnsi="Angsana New"/>
          <w:sz w:val="30"/>
          <w:szCs w:val="30"/>
        </w:rPr>
        <w:t>3</w:t>
      </w:r>
      <w:r w:rsidR="00FC028C" w:rsidRPr="000A1B9B">
        <w:rPr>
          <w:rFonts w:ascii="Angsana New" w:hAnsi="Angsana New"/>
          <w:sz w:val="30"/>
          <w:szCs w:val="30"/>
        </w:rPr>
        <w:t>1-32</w:t>
      </w:r>
      <w:r w:rsidR="00FC028C" w:rsidRPr="000A1B9B">
        <w:rPr>
          <w:rFonts w:ascii="Angsana New" w:hAnsi="Angsana New"/>
          <w:sz w:val="30"/>
          <w:szCs w:val="30"/>
          <w:cs/>
        </w:rPr>
        <w:t xml:space="preserve"> ถนนรัชดาภิเษก แขวงห้</w:t>
      </w:r>
      <w:r w:rsidR="00FC028C" w:rsidRPr="008F3110">
        <w:rPr>
          <w:rFonts w:ascii="Angsana New" w:hAnsi="Angsana New"/>
          <w:sz w:val="30"/>
          <w:szCs w:val="30"/>
          <w:cs/>
        </w:rPr>
        <w:t>วยขวาง เขตห้วยขวาง กรุงเทพมหานคร ประเทศไทย</w:t>
      </w:r>
      <w:r w:rsidR="00FC028C"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</w:rPr>
        <w:t>และ บริษัทมีโรงงานและคลังสินค้าอยู่ในภูมิภาคสำคัญของประเทศไทย</w:t>
      </w:r>
    </w:p>
    <w:p w14:paraId="23E96386" w14:textId="77777777" w:rsidR="006C4A3B" w:rsidRPr="008F3110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B9BC227" w14:textId="77777777" w:rsidR="006E5B54" w:rsidRPr="008F3110" w:rsidRDefault="008A4AF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8F3110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275FA1" w:rsidRPr="008F3110">
        <w:rPr>
          <w:rFonts w:ascii="Angsana New" w:hAnsi="Angsana New"/>
          <w:sz w:val="30"/>
          <w:szCs w:val="30"/>
          <w:cs/>
        </w:rPr>
        <w:t>ในระหว่าง</w:t>
      </w:r>
      <w:r w:rsidR="00F64339" w:rsidRPr="008F3110">
        <w:rPr>
          <w:rFonts w:ascii="Angsana New" w:hAnsi="Angsana New" w:hint="cs"/>
          <w:sz w:val="30"/>
          <w:szCs w:val="30"/>
          <w:cs/>
        </w:rPr>
        <w:t>ปี</w:t>
      </w:r>
      <w:r w:rsidR="006E5B54" w:rsidRPr="008F3110">
        <w:rPr>
          <w:rFonts w:ascii="Angsana New" w:hAnsi="Angsana New"/>
          <w:sz w:val="30"/>
          <w:szCs w:val="30"/>
          <w:cs/>
        </w:rPr>
        <w:t xml:space="preserve">ได้แก่ </w:t>
      </w:r>
      <w:r w:rsidR="00F652F5" w:rsidRPr="008F3110">
        <w:rPr>
          <w:rFonts w:ascii="Angsana New" w:hAnsi="Angsana New"/>
          <w:sz w:val="30"/>
          <w:szCs w:val="30"/>
          <w:cs/>
        </w:rPr>
        <w:t xml:space="preserve">บริษัท </w:t>
      </w:r>
      <w:r w:rsidR="00D72556" w:rsidRPr="008F3110">
        <w:rPr>
          <w:rFonts w:ascii="Angsana New" w:hAnsi="Angsana New"/>
          <w:sz w:val="30"/>
          <w:szCs w:val="30"/>
          <w:cs/>
        </w:rPr>
        <w:t xml:space="preserve">โซ วอเตอร์ </w:t>
      </w:r>
      <w:r w:rsidR="006E5B54" w:rsidRPr="008F3110">
        <w:rPr>
          <w:rFonts w:ascii="Angsana New" w:hAnsi="Angsana New"/>
          <w:sz w:val="30"/>
          <w:szCs w:val="30"/>
          <w:cs/>
        </w:rPr>
        <w:t>จำกัด และบริษัท ไทยเบฟเวอเรจ จำกัด (มหาชน) ซึ่งบริษัททั้งสองแห่งเป็นนิติบุคคลที่จัดตั้งขึ้นในประเทศไทย</w:t>
      </w:r>
    </w:p>
    <w:p w14:paraId="31742E08" w14:textId="77777777" w:rsidR="008E5F9F" w:rsidRPr="008F3110" w:rsidRDefault="008E5F9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16B6E8" w14:textId="77603F1E" w:rsidR="0070736E" w:rsidRPr="008F3110" w:rsidRDefault="0070736E" w:rsidP="00707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F3110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8F3110">
        <w:rPr>
          <w:rFonts w:ascii="Angsana New" w:hAnsi="Angsana New"/>
          <w:sz w:val="30"/>
          <w:szCs w:val="30"/>
        </w:rPr>
        <w:t>“</w:t>
      </w:r>
      <w:r w:rsidRPr="008F3110">
        <w:rPr>
          <w:rFonts w:ascii="Angsana New" w:hAnsi="Angsana New"/>
          <w:sz w:val="30"/>
          <w:szCs w:val="30"/>
          <w:cs/>
        </w:rPr>
        <w:t>กลุ่มบริษัท</w:t>
      </w:r>
      <w:r w:rsidRPr="008F3110">
        <w:rPr>
          <w:rFonts w:ascii="Angsana New" w:hAnsi="Angsana New"/>
          <w:sz w:val="30"/>
          <w:szCs w:val="30"/>
        </w:rPr>
        <w:t xml:space="preserve">” </w:t>
      </w:r>
      <w:r w:rsidRPr="008F3110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ดำเนินธุรกิจหลักเกี่ยวกับการผลิตและจำหน่ายเครื่องดื่มน้ำอัดลม น้ำดื่ม </w:t>
      </w:r>
      <w:r w:rsidRPr="008F3110">
        <w:rPr>
          <w:rFonts w:ascii="Angsana New" w:hAnsi="Angsana New"/>
          <w:sz w:val="30"/>
          <w:szCs w:val="30"/>
        </w:rPr>
        <w:br/>
      </w:r>
      <w:r w:rsidRPr="008F3110">
        <w:rPr>
          <w:rFonts w:ascii="Angsana New" w:hAnsi="Angsana New" w:hint="cs"/>
          <w:sz w:val="30"/>
          <w:szCs w:val="30"/>
          <w:cs/>
        </w:rPr>
        <w:t>เครื่องดื่มบำรุงกำลัง</w:t>
      </w:r>
      <w:r w:rsidRPr="008F3110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</w:rPr>
        <w:t>รวมถึงเป็นผู้จำหน่ายโซดา ชา</w:t>
      </w:r>
      <w:r w:rsidRPr="008F3110">
        <w:rPr>
          <w:rFonts w:ascii="Angsana New" w:hAnsi="Angsana New" w:hint="cs"/>
          <w:sz w:val="30"/>
          <w:szCs w:val="30"/>
          <w:cs/>
        </w:rPr>
        <w:t>และเครื่องดื่มชนิดอื่น</w:t>
      </w:r>
      <w:r w:rsidRPr="008F3110">
        <w:rPr>
          <w:rFonts w:ascii="Angsana New" w:hAnsi="Angsana New"/>
          <w:sz w:val="30"/>
          <w:szCs w:val="30"/>
          <w:cs/>
        </w:rPr>
        <w:t xml:space="preserve"> </w:t>
      </w:r>
      <w:r w:rsidR="00E91DC0">
        <w:rPr>
          <w:rFonts w:ascii="Angsana New" w:hAnsi="Angsana New" w:hint="cs"/>
          <w:sz w:val="30"/>
          <w:szCs w:val="30"/>
          <w:cs/>
        </w:rPr>
        <w:t>โดย</w:t>
      </w:r>
      <w:r w:rsidRPr="008F3110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93441">
        <w:rPr>
          <w:rFonts w:ascii="Angsana New" w:hAnsi="Angsana New"/>
          <w:sz w:val="30"/>
          <w:szCs w:val="30"/>
        </w:rPr>
        <w:t>30</w:t>
      </w:r>
      <w:r w:rsidRPr="008F31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93441">
        <w:rPr>
          <w:rFonts w:ascii="Angsana New" w:hAnsi="Angsana New"/>
          <w:sz w:val="30"/>
          <w:szCs w:val="30"/>
        </w:rPr>
        <w:t>256</w:t>
      </w:r>
      <w:r w:rsidR="006C352E">
        <w:rPr>
          <w:rFonts w:ascii="Angsana New" w:hAnsi="Angsana New"/>
          <w:sz w:val="30"/>
          <w:szCs w:val="30"/>
        </w:rPr>
        <w:t>4</w:t>
      </w:r>
      <w:r w:rsidR="004B340D" w:rsidRPr="008F3110">
        <w:rPr>
          <w:rFonts w:ascii="Angsana New" w:hAnsi="Angsana New"/>
          <w:sz w:val="30"/>
          <w:szCs w:val="30"/>
        </w:rPr>
        <w:t xml:space="preserve"> </w:t>
      </w:r>
      <w:r w:rsidR="004B340D" w:rsidRPr="008F3110">
        <w:rPr>
          <w:rFonts w:ascii="Angsana New" w:hAnsi="Angsana New"/>
          <w:sz w:val="30"/>
          <w:szCs w:val="30"/>
          <w:cs/>
        </w:rPr>
        <w:t xml:space="preserve">และ </w:t>
      </w:r>
      <w:r w:rsidR="00993441">
        <w:rPr>
          <w:rFonts w:ascii="Angsana New" w:hAnsi="Angsana New"/>
          <w:sz w:val="30"/>
          <w:szCs w:val="30"/>
        </w:rPr>
        <w:t>256</w:t>
      </w:r>
      <w:r w:rsidR="006C352E">
        <w:rPr>
          <w:rFonts w:ascii="Angsana New" w:hAnsi="Angsana New"/>
          <w:sz w:val="30"/>
          <w:szCs w:val="30"/>
        </w:rPr>
        <w:t>3</w:t>
      </w:r>
      <w:r w:rsidRPr="008F3110">
        <w:rPr>
          <w:rFonts w:ascii="Angsana New" w:hAnsi="Angsana New"/>
          <w:sz w:val="30"/>
          <w:szCs w:val="30"/>
          <w:cs/>
        </w:rPr>
        <w:t xml:space="preserve"> </w:t>
      </w:r>
      <w:r w:rsidR="00F64339" w:rsidRPr="008F3110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BC5B9A" w:rsidRPr="008F3110">
        <w:rPr>
          <w:rFonts w:ascii="Angsana New" w:hAnsi="Angsana New"/>
          <w:sz w:val="30"/>
          <w:szCs w:val="30"/>
        </w:rPr>
        <w:t>1</w:t>
      </w:r>
      <w:r w:rsidR="005E2693">
        <w:rPr>
          <w:rFonts w:ascii="Angsana New" w:hAnsi="Angsana New"/>
          <w:sz w:val="30"/>
          <w:szCs w:val="30"/>
        </w:rPr>
        <w:t>0</w:t>
      </w:r>
    </w:p>
    <w:p w14:paraId="6F73BF7D" w14:textId="77777777" w:rsidR="0052741D" w:rsidRPr="008F3110" w:rsidRDefault="0052741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861D1D" w14:textId="77777777" w:rsidR="00744E84" w:rsidRPr="008F3110" w:rsidRDefault="00872E5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F3110">
        <w:rPr>
          <w:rFonts w:ascii="Angsana New" w:hAnsi="Angsana New"/>
          <w:b/>
          <w:bCs/>
          <w:sz w:val="30"/>
          <w:szCs w:val="30"/>
        </w:rPr>
        <w:t>2</w:t>
      </w:r>
      <w:r w:rsidRPr="008F3110">
        <w:rPr>
          <w:rFonts w:ascii="Angsana New" w:hAnsi="Angsana New"/>
          <w:b/>
          <w:bCs/>
          <w:sz w:val="30"/>
          <w:szCs w:val="30"/>
        </w:rPr>
        <w:tab/>
      </w:r>
      <w:r w:rsidR="00744E84" w:rsidRPr="008F311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217C15F" w14:textId="77777777" w:rsidR="00744E84" w:rsidRPr="008F3110" w:rsidRDefault="00744E8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4621934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F3110">
        <w:rPr>
          <w:rFonts w:ascii="Angsana New" w:hAnsi="Angsana New"/>
          <w:i/>
          <w:iCs/>
          <w:sz w:val="30"/>
          <w:szCs w:val="30"/>
          <w:cs/>
        </w:rPr>
        <w:t>(ก)</w:t>
      </w:r>
      <w:r w:rsidRPr="008F311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26DA281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02FFF4B3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F3110">
        <w:rPr>
          <w:rFonts w:ascii="Angsana New" w:hAnsi="Angsana New"/>
          <w:sz w:val="30"/>
          <w:szCs w:val="30"/>
          <w:cs/>
        </w:rPr>
        <w:tab/>
      </w:r>
      <w:r w:rsidRPr="008F3110">
        <w:rPr>
          <w:rFonts w:ascii="Angsana New" w:hAnsi="Angsana New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A1B9B" w:rsidRPr="008F3110">
        <w:rPr>
          <w:rFonts w:ascii="Angsana New" w:hAnsi="Angsana New"/>
          <w:sz w:val="30"/>
          <w:szCs w:val="30"/>
          <w:lang w:val="en-GB"/>
        </w:rPr>
        <w:br/>
      </w:r>
      <w:r w:rsidRPr="008F3110">
        <w:rPr>
          <w:rFonts w:ascii="Angsana New" w:hAnsi="Angsana New"/>
          <w:sz w:val="30"/>
          <w:szCs w:val="30"/>
          <w:cs/>
          <w:lang w:val="en-GB"/>
        </w:rPr>
        <w:t>สภาวิชาชีพบัญชีฯ</w:t>
      </w:r>
      <w:r w:rsidR="00815792"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05B3598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271BFF43" w14:textId="7353E741" w:rsidR="00A915BB" w:rsidRDefault="00A915BB" w:rsidP="000A1B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A915B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A915BB">
        <w:rPr>
          <w:rFonts w:ascii="Angsana New" w:hAnsi="Angsana New"/>
          <w:sz w:val="30"/>
          <w:szCs w:val="30"/>
          <w:lang w:bidi="th-TH"/>
        </w:rPr>
        <w:t xml:space="preserve">1 </w:t>
      </w:r>
      <w:r w:rsidRPr="00A915BB">
        <w:rPr>
          <w:rFonts w:ascii="Angsana New" w:hAnsi="Angsana New"/>
          <w:sz w:val="30"/>
          <w:szCs w:val="30"/>
          <w:cs/>
          <w:lang w:bidi="th-TH"/>
        </w:rPr>
        <w:t xml:space="preserve">ตุลาคม </w:t>
      </w:r>
      <w:r w:rsidRPr="00A915BB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A915BB">
        <w:rPr>
          <w:rFonts w:ascii="Angsana New" w:hAnsi="Angsana New"/>
          <w:sz w:val="30"/>
          <w:szCs w:val="30"/>
          <w:cs/>
          <w:lang w:bidi="th-TH"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A915BB">
        <w:rPr>
          <w:rFonts w:ascii="Angsana New" w:hAnsi="Angsana New"/>
          <w:sz w:val="30"/>
          <w:szCs w:val="30"/>
          <w:lang w:bidi="th-TH"/>
        </w:rPr>
        <w:t>3</w:t>
      </w:r>
    </w:p>
    <w:p w14:paraId="2753096B" w14:textId="77777777" w:rsidR="00A915BB" w:rsidRPr="008F3110" w:rsidRDefault="00A915BB" w:rsidP="000A1B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A4E4A50" w14:textId="0AC8D87B" w:rsidR="007D7E0E" w:rsidRPr="007D7E0E" w:rsidRDefault="007D7E0E" w:rsidP="007D7E0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D7E0E">
        <w:rPr>
          <w:rFonts w:ascii="Angsana New" w:hAnsi="Angsana New"/>
          <w:sz w:val="30"/>
          <w:szCs w:val="30"/>
          <w:cs/>
          <w:lang w:bidi="th-TH"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  <w:lang w:bidi="th-TH"/>
        </w:rPr>
        <w:t>1</w:t>
      </w:r>
      <w:r w:rsidRPr="007D7E0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44D26">
        <w:rPr>
          <w:rFonts w:ascii="Angsana New" w:hAnsi="Angsana New" w:hint="cs"/>
          <w:sz w:val="30"/>
          <w:szCs w:val="30"/>
          <w:cs/>
          <w:lang w:bidi="th-TH"/>
        </w:rPr>
        <w:t>มกราคม</w:t>
      </w:r>
      <w:r w:rsidRPr="007D7E0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</w:t>
      </w:r>
      <w:r w:rsidR="00644D26">
        <w:rPr>
          <w:rFonts w:ascii="Angsana New" w:hAnsi="Angsana New"/>
          <w:sz w:val="30"/>
          <w:szCs w:val="30"/>
          <w:lang w:val="en-US" w:bidi="th-TH"/>
        </w:rPr>
        <w:t>4</w:t>
      </w:r>
      <w:r w:rsidRPr="007D7E0E">
        <w:rPr>
          <w:rFonts w:ascii="Angsana New" w:hAnsi="Angsana New"/>
          <w:sz w:val="30"/>
          <w:szCs w:val="30"/>
          <w:cs/>
          <w:lang w:bidi="th-TH"/>
        </w:rPr>
        <w:t xml:space="preserve"> เป็นต้นไป และไม่ได้มีการนำมาใช้สำหรับการจัดทำงบการเงินนี้   </w:t>
      </w:r>
    </w:p>
    <w:p w14:paraId="4F9F48CB" w14:textId="4271977F" w:rsidR="007D7E0E" w:rsidRDefault="007D7E0E" w:rsidP="007D7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D7E0E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7D7E0E">
        <w:rPr>
          <w:rFonts w:ascii="Angsana New" w:hAnsi="Angsana New"/>
          <w:color w:val="000000"/>
          <w:spacing w:val="-6"/>
          <w:sz w:val="30"/>
          <w:szCs w:val="30"/>
          <w:cs/>
        </w:rPr>
        <w:t>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</w:t>
      </w:r>
      <w:r w:rsidR="00F073F8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7D7E0E">
        <w:rPr>
          <w:rFonts w:ascii="Angsana New" w:hAnsi="Angsana New"/>
          <w:color w:val="000000"/>
          <w:spacing w:val="-6"/>
          <w:sz w:val="30"/>
          <w:szCs w:val="30"/>
          <w:cs/>
        </w:rPr>
        <w:t>งบการเงินในงวดที่ถือปฏิบัติ</w:t>
      </w:r>
    </w:p>
    <w:p w14:paraId="329FAEE4" w14:textId="77777777" w:rsidR="007D7E0E" w:rsidRPr="007D7E0E" w:rsidRDefault="007D7E0E" w:rsidP="007D7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04E96810" w14:textId="2ECED3C7" w:rsidR="00E64F07" w:rsidRPr="00C1266B" w:rsidRDefault="00E64F07" w:rsidP="007D7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(</w:t>
      </w:r>
      <w:r w:rsidR="0064200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1266B">
        <w:rPr>
          <w:rFonts w:ascii="Angsana New" w:hAnsi="Angsana New"/>
          <w:i/>
          <w:iCs/>
          <w:sz w:val="30"/>
          <w:szCs w:val="30"/>
          <w:cs/>
        </w:rPr>
        <w:t>)</w:t>
      </w:r>
      <w:r w:rsidRPr="00C1266B">
        <w:rPr>
          <w:rFonts w:ascii="Angsana New" w:hAnsi="Angsana New"/>
          <w:i/>
          <w:iCs/>
          <w:sz w:val="30"/>
          <w:szCs w:val="30"/>
          <w:cs/>
        </w:rPr>
        <w:tab/>
        <w:t>สกุลเงินที่</w:t>
      </w:r>
      <w:r w:rsidR="00AC6026" w:rsidRPr="00C1266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0949E6D6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329677B" w14:textId="77777777" w:rsidR="00E7478A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  <w:r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งบการเงินนี้</w:t>
      </w:r>
      <w:r w:rsidR="0064200C" w:rsidRPr="0064200C">
        <w:rPr>
          <w:rFonts w:ascii="Angsana New" w:hAnsi="Angsana New" w:hint="cs"/>
          <w:color w:val="000000"/>
          <w:spacing w:val="-6"/>
          <w:sz w:val="30"/>
          <w:szCs w:val="30"/>
          <w:cs/>
        </w:rPr>
        <w:t>นำเสนอ</w:t>
      </w:r>
      <w:r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เป็นเงินบาท</w:t>
      </w:r>
      <w:r w:rsidR="00AB724A"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ซึ่งเป็นสกุล</w:t>
      </w:r>
      <w:r w:rsidR="007C51D0"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เงินที่ใช้ในการดำเนินงานของ</w:t>
      </w:r>
      <w:r w:rsidR="00AB724A"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ข้อมูลทางการเงินทั้งหมดมีการปัดเศษ</w:t>
      </w:r>
      <w:r w:rsidRPr="00C1266B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ในหมายเหตุประกอบงบการเงินเพื่อให้แสดงเป็นหลักพันบาท </w:t>
      </w:r>
      <w:r w:rsidRPr="00C1266B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ยกเว้นที่ระบุไว้เป็นอย่างอื่น</w:t>
      </w:r>
    </w:p>
    <w:p w14:paraId="1673BC0C" w14:textId="77777777" w:rsidR="00D30D4C" w:rsidRPr="00C1266B" w:rsidRDefault="00D30D4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</w:pPr>
    </w:p>
    <w:p w14:paraId="7101E6A8" w14:textId="77777777" w:rsidR="0072759A" w:rsidRDefault="00E64F07" w:rsidP="0021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1266B">
        <w:rPr>
          <w:rFonts w:ascii="Angsana New" w:hAnsi="Angsana New"/>
          <w:i/>
          <w:iCs/>
          <w:sz w:val="30"/>
          <w:szCs w:val="30"/>
          <w:cs/>
        </w:rPr>
        <w:t>)</w:t>
      </w:r>
      <w:r w:rsidRPr="00C1266B">
        <w:rPr>
          <w:rFonts w:ascii="Angsana New" w:hAnsi="Angsana New"/>
          <w:i/>
          <w:iCs/>
          <w:sz w:val="30"/>
          <w:szCs w:val="30"/>
          <w:cs/>
        </w:rPr>
        <w:tab/>
      </w:r>
      <w:r w:rsidR="001E2795" w:rsidRPr="00C1266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1E2795" w:rsidRPr="00C1266B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70FAB41D" w14:textId="77777777" w:rsidR="003F7DB6" w:rsidRDefault="003F7DB6" w:rsidP="003F7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DCAAC1" w14:textId="2433F8CA" w:rsidR="00E64F07" w:rsidRPr="002122E2" w:rsidRDefault="0072759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72759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2122E2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BD647B" w:rsidRPr="002122E2">
        <w:rPr>
          <w:rFonts w:ascii="Angsana New" w:hAnsi="Angsana New"/>
          <w:sz w:val="30"/>
          <w:szCs w:val="30"/>
          <w:cs/>
        </w:rPr>
        <w:t>ปฏิบัติตาม</w:t>
      </w:r>
      <w:r w:rsidRPr="002122E2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4537A2">
        <w:rPr>
          <w:rFonts w:ascii="Angsana New" w:hAnsi="Angsana New"/>
          <w:sz w:val="30"/>
          <w:szCs w:val="30"/>
        </w:rPr>
        <w:t xml:space="preserve"> </w:t>
      </w:r>
      <w:r w:rsidR="004537A2" w:rsidRPr="004537A2">
        <w:rPr>
          <w:rFonts w:ascii="Angsana New" w:hAnsi="Angsana New"/>
          <w:sz w:val="30"/>
          <w:szCs w:val="30"/>
          <w:cs/>
        </w:rPr>
        <w:t>ข้อมูลที่เกี่ยวข้องกับเรื่องดังกล่าวได้เปิดเผยในหมายเหตุข้อต่อไปนี้</w:t>
      </w:r>
    </w:p>
    <w:p w14:paraId="5C8999CD" w14:textId="77777777" w:rsidR="00E27798" w:rsidRPr="00C1266B" w:rsidRDefault="00E27798" w:rsidP="00F7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ook w:val="00A0" w:firstRow="1" w:lastRow="0" w:firstColumn="1" w:lastColumn="0" w:noHBand="0" w:noVBand="0"/>
      </w:tblPr>
      <w:tblGrid>
        <w:gridCol w:w="1530"/>
        <w:gridCol w:w="7776"/>
      </w:tblGrid>
      <w:tr w:rsidR="00093CC7" w:rsidRPr="00C1266B" w14:paraId="4D5AB660" w14:textId="77777777" w:rsidTr="00852094">
        <w:tc>
          <w:tcPr>
            <w:tcW w:w="1530" w:type="dxa"/>
          </w:tcPr>
          <w:p w14:paraId="210F01E7" w14:textId="6F2F1B5D" w:rsidR="00093CC7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60" w:firstLine="16"/>
              <w:rPr>
                <w:rFonts w:ascii="Angsana New" w:hAnsi="Angsana New"/>
                <w:sz w:val="30"/>
                <w:szCs w:val="30"/>
              </w:rPr>
            </w:pPr>
            <w:r w:rsidRPr="00F132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92E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EF6">
              <w:rPr>
                <w:rFonts w:asciiTheme="majorBidi" w:hAnsiTheme="majorBidi" w:cstheme="majorBidi" w:hint="cs"/>
                <w:sz w:val="28"/>
                <w:szCs w:val="28"/>
                <w:cs/>
              </w:rPr>
              <w:t>ฏ</w:t>
            </w:r>
            <w:r w:rsidRPr="00392EF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92E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57C8CC84" w14:textId="7D39C2F5" w:rsidR="00093CC7" w:rsidRPr="00C1266B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2094">
              <w:rPr>
                <w:rFonts w:ascii="Angsana New" w:hAnsi="Angsana New"/>
                <w:spacing w:val="8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 การพิจารณาการใช้สิทธิต่ออายุหรือยกเลิกสัญญาเช่า และการเช่าช่วง การกำหนดอัตราดอกเบี้ยเงินกู้ยืมส่วนเพิ่ม</w:t>
            </w:r>
          </w:p>
        </w:tc>
      </w:tr>
      <w:tr w:rsidR="00093CC7" w:rsidRPr="00C1266B" w14:paraId="7D5242B5" w14:textId="77777777" w:rsidTr="00852094">
        <w:tc>
          <w:tcPr>
            <w:tcW w:w="1530" w:type="dxa"/>
          </w:tcPr>
          <w:p w14:paraId="4F1CF45E" w14:textId="2858D715" w:rsidR="00093CC7" w:rsidRPr="00852094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60" w:firstLine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24D793EA" w14:textId="6E98AE95" w:rsidR="00093CC7" w:rsidRPr="00852094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มูลค่าของอสังหาริมทรัพย์เพื่อการลงทุน</w:t>
            </w:r>
          </w:p>
        </w:tc>
      </w:tr>
      <w:tr w:rsidR="00093CC7" w:rsidRPr="00C1266B" w14:paraId="1545D6BD" w14:textId="77777777" w:rsidTr="00852094">
        <w:tc>
          <w:tcPr>
            <w:tcW w:w="1530" w:type="dxa"/>
          </w:tcPr>
          <w:p w14:paraId="74257495" w14:textId="7A1C839A" w:rsidR="00093CC7" w:rsidRPr="00852094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60" w:firstLine="1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5BF65C75" w14:textId="16DD5834" w:rsidR="00093CC7" w:rsidRPr="00852094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มูลค่าของที่ดิน อาคาร และอุปกรณ์</w:t>
            </w:r>
          </w:p>
        </w:tc>
      </w:tr>
      <w:tr w:rsidR="00093CC7" w:rsidRPr="00C1266B" w14:paraId="5CA6712C" w14:textId="77777777" w:rsidTr="00852094">
        <w:tc>
          <w:tcPr>
            <w:tcW w:w="1530" w:type="dxa"/>
          </w:tcPr>
          <w:p w14:paraId="609A7925" w14:textId="1207DF7C" w:rsidR="00093CC7" w:rsidRPr="00C1266B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60" w:firstLine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21267D6D" w14:textId="0BE37764" w:rsidR="00093CC7" w:rsidRPr="00C1266B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093CC7" w:rsidRPr="00C1266B" w14:paraId="70A18B9C" w14:textId="77777777" w:rsidTr="00852094">
        <w:tc>
          <w:tcPr>
            <w:tcW w:w="1530" w:type="dxa"/>
          </w:tcPr>
          <w:p w14:paraId="7850961F" w14:textId="75328C00" w:rsidR="00093CC7" w:rsidRPr="00C1266B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60" w:firstLine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776" w:type="dxa"/>
          </w:tcPr>
          <w:p w14:paraId="469C2E1B" w14:textId="3113EB72" w:rsidR="00093CC7" w:rsidRPr="0064200C" w:rsidRDefault="00093CC7" w:rsidP="0009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162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FD2D20">
              <w:rPr>
                <w:rFonts w:ascii="Angsana New" w:hAnsi="Angsana New"/>
                <w:spacing w:val="8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</w:t>
            </w:r>
            <w:r w:rsidRPr="007736BB">
              <w:rPr>
                <w:rFonts w:ascii="Angsana New" w:hAnsi="Angsana New"/>
                <w:sz w:val="30"/>
                <w:szCs w:val="30"/>
                <w:cs/>
              </w:rPr>
              <w:t>อนาคตที่จะนำผลแตกต่างชั่วคราวที่ใช้หักภาษีและขาดทุ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736BB">
              <w:rPr>
                <w:rFonts w:ascii="Angsana New" w:hAnsi="Angsana New"/>
                <w:sz w:val="30"/>
                <w:szCs w:val="30"/>
                <w:cs/>
              </w:rPr>
              <w:t>ทางภาษีไปใช้ประโยชน์</w:t>
            </w:r>
          </w:p>
        </w:tc>
      </w:tr>
    </w:tbl>
    <w:p w14:paraId="0075DCA8" w14:textId="5EC2600C" w:rsidR="00D30D4C" w:rsidRDefault="00D30D4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33080E5" w14:textId="77777777" w:rsidR="002F5909" w:rsidRDefault="002F5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AF5EA74" w14:textId="75A1C8E6" w:rsidR="0016320B" w:rsidRDefault="0016320B" w:rsidP="0016320B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320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64199">
        <w:rPr>
          <w:rFonts w:ascii="Angsana New" w:hAnsi="Angsana New"/>
          <w:b/>
          <w:bCs/>
          <w:sz w:val="30"/>
          <w:szCs w:val="30"/>
        </w:rPr>
        <w:tab/>
      </w:r>
      <w:r w:rsidRPr="0016320B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5AA520BB" w14:textId="77777777" w:rsidR="00821DFB" w:rsidRPr="0016320B" w:rsidRDefault="00821DFB" w:rsidP="0016320B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D60EFB5" w14:textId="77777777" w:rsidR="00821DFB" w:rsidRDefault="00821DFB" w:rsidP="00821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27D7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D27D7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7D7A">
        <w:rPr>
          <w:rFonts w:asciiTheme="majorBidi" w:hAnsiTheme="majorBidi" w:cstheme="majorBidi"/>
          <w:sz w:val="30"/>
          <w:szCs w:val="30"/>
        </w:rPr>
        <w:t xml:space="preserve">2563 </w:t>
      </w:r>
      <w:r w:rsidRPr="00D27D7A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7D7A">
        <w:rPr>
          <w:rFonts w:asciiTheme="majorBidi" w:hAnsiTheme="majorBidi" w:cstheme="majorBidi"/>
          <w:sz w:val="30"/>
          <w:szCs w:val="30"/>
        </w:rPr>
        <w:t xml:space="preserve">TFRS 16 </w:t>
      </w:r>
      <w:r w:rsidRPr="00D27D7A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ก </w:t>
      </w:r>
    </w:p>
    <w:p w14:paraId="3AD8D942" w14:textId="51F66C33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0"/>
        <w:gridCol w:w="1408"/>
        <w:gridCol w:w="180"/>
        <w:gridCol w:w="1046"/>
        <w:gridCol w:w="180"/>
        <w:gridCol w:w="1390"/>
      </w:tblGrid>
      <w:tr w:rsidR="00821DFB" w:rsidRPr="00043D9B" w14:paraId="4057D57D" w14:textId="77777777" w:rsidTr="00FB0956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2C137F09" w14:textId="77777777" w:rsidR="00821DFB" w:rsidRPr="009C6457" w:rsidRDefault="00821DFB" w:rsidP="00FB095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FD4FBE" w14:textId="77777777" w:rsidR="00821DFB" w:rsidRPr="009C6457" w:rsidRDefault="00821DFB" w:rsidP="00FB09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4AE8ECD6" w14:textId="77777777" w:rsidR="00821DFB" w:rsidRPr="009C6457" w:rsidRDefault="00821DFB" w:rsidP="00FB095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4D2AC27" w14:textId="77777777" w:rsidR="00821DFB" w:rsidRPr="009C6457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1233FEB" w14:textId="77777777" w:rsidR="00821DFB" w:rsidRPr="009C6457" w:rsidRDefault="00821DFB" w:rsidP="00FB095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DFB" w:rsidRPr="00043D9B" w14:paraId="33BBE9D6" w14:textId="77777777" w:rsidTr="00FB0956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04A60251" w14:textId="77777777" w:rsidR="00821DFB" w:rsidRPr="00DA67B0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</w:t>
            </w:r>
          </w:p>
          <w:p w14:paraId="6FB39D90" w14:textId="77777777" w:rsidR="00821DFB" w:rsidRPr="009C6457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810" w:type="dxa"/>
          </w:tcPr>
          <w:p w14:paraId="58B089BC" w14:textId="77777777" w:rsidR="00821DFB" w:rsidRPr="009C6457" w:rsidRDefault="00821DFB" w:rsidP="00FB09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A0C4D8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3DAC5A40" w14:textId="77777777" w:rsidR="00821DFB" w:rsidRPr="009C6457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80F238B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7D33A41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1D6E9047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35A1C444" w14:textId="77777777" w:rsidR="00821DFB" w:rsidRPr="009C6457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19F341B1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42BE6BD" w14:textId="77777777" w:rsidR="00821DFB" w:rsidRPr="009C6457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33FA66B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BE034D4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6357A0AD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821DFB" w:rsidRPr="00043D9B" w14:paraId="3AEFC9E2" w14:textId="77777777" w:rsidTr="00FB0956">
        <w:trPr>
          <w:cantSplit/>
          <w:trHeight w:val="20"/>
          <w:tblHeader/>
        </w:trPr>
        <w:tc>
          <w:tcPr>
            <w:tcW w:w="3420" w:type="dxa"/>
          </w:tcPr>
          <w:p w14:paraId="4B067A2D" w14:textId="77777777" w:rsidR="00821DFB" w:rsidRPr="001B4171" w:rsidRDefault="00821DFB" w:rsidP="00FB095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289FC78" w14:textId="77777777" w:rsidR="00821DFB" w:rsidRPr="009C6457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74" w:type="dxa"/>
            <w:gridSpan w:val="7"/>
            <w:vAlign w:val="bottom"/>
          </w:tcPr>
          <w:p w14:paraId="12A7658F" w14:textId="77777777" w:rsidR="00821DFB" w:rsidRPr="009C6457" w:rsidRDefault="00821DFB" w:rsidP="00FB095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21DFB" w:rsidRPr="009C6457" w14:paraId="7C35BF07" w14:textId="77777777" w:rsidTr="00FB0956">
        <w:trPr>
          <w:cantSplit/>
          <w:trHeight w:val="20"/>
        </w:trPr>
        <w:tc>
          <w:tcPr>
            <w:tcW w:w="3420" w:type="dxa"/>
          </w:tcPr>
          <w:p w14:paraId="1C20C004" w14:textId="77777777" w:rsidR="00821DFB" w:rsidRPr="00ED4325" w:rsidRDefault="00821DFB" w:rsidP="00FB0956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43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2F7315EC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CC89C" w14:textId="4FAA671E" w:rsidR="00821DFB" w:rsidRPr="00ED4325" w:rsidRDefault="00821DFB" w:rsidP="00FB095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1,281,21</w:t>
            </w:r>
            <w:r w:rsidR="00B37D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04490CA0" w14:textId="77777777" w:rsidR="00821DFB" w:rsidRPr="00ED4325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017604A9" w14:textId="77777777" w:rsidR="00821DFB" w:rsidRPr="00CB3415" w:rsidRDefault="00821DFB" w:rsidP="00FB0956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3,696,00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79D7328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E577C01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458,51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5D3D19BA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C10D12F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3,531,761</w:t>
            </w:r>
          </w:p>
        </w:tc>
      </w:tr>
      <w:tr w:rsidR="00821DFB" w:rsidRPr="009C6457" w14:paraId="44A283A4" w14:textId="77777777" w:rsidTr="00FB0956">
        <w:trPr>
          <w:cantSplit/>
          <w:trHeight w:val="254"/>
        </w:trPr>
        <w:tc>
          <w:tcPr>
            <w:tcW w:w="3420" w:type="dxa"/>
          </w:tcPr>
          <w:p w14:paraId="34EE7045" w14:textId="77777777" w:rsidR="00821DFB" w:rsidRPr="00ED4325" w:rsidRDefault="00821DFB" w:rsidP="00FB095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A55E34E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FDF1D1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32A788" w14:textId="77777777" w:rsidR="00821DFB" w:rsidRPr="00ED4325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3A51E69F" w14:textId="77777777" w:rsidR="00821DFB" w:rsidRPr="00ED4325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092FE9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427FE8CB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283FF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215E95B8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DFB" w:rsidRPr="009C6457" w14:paraId="4C3A30C6" w14:textId="77777777" w:rsidTr="00FB0956">
        <w:trPr>
          <w:cantSplit/>
          <w:trHeight w:val="254"/>
        </w:trPr>
        <w:tc>
          <w:tcPr>
            <w:tcW w:w="3420" w:type="dxa"/>
          </w:tcPr>
          <w:p w14:paraId="29A11594" w14:textId="77777777" w:rsidR="00821DFB" w:rsidRPr="00ED4325" w:rsidRDefault="00821DFB" w:rsidP="00FB0956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3C590EE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55BCD8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3AA820" w14:textId="77777777" w:rsidR="00821DFB" w:rsidRPr="00ED4325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E509EA1" w14:textId="77777777" w:rsidR="00821DFB" w:rsidRPr="00ED4325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E25983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2790B3F5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548EC6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7F63ACA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DFB" w:rsidRPr="009C6457" w14:paraId="46BAB2EA" w14:textId="77777777" w:rsidTr="00FB0956">
        <w:trPr>
          <w:cantSplit/>
          <w:trHeight w:val="20"/>
        </w:trPr>
        <w:tc>
          <w:tcPr>
            <w:tcW w:w="3420" w:type="dxa"/>
          </w:tcPr>
          <w:p w14:paraId="6F6DEA27" w14:textId="77777777" w:rsidR="00821DFB" w:rsidRPr="00ED4325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66BCCC48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3F5D892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8240E4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55003B60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  <w:tc>
          <w:tcPr>
            <w:tcW w:w="180" w:type="dxa"/>
            <w:vAlign w:val="bottom"/>
          </w:tcPr>
          <w:p w14:paraId="04F2B5D5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6E366BB1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CE51CC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E24D98C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</w:tr>
      <w:tr w:rsidR="00821DFB" w:rsidRPr="009C6457" w14:paraId="742D8180" w14:textId="77777777" w:rsidTr="00FB0956">
        <w:trPr>
          <w:cantSplit/>
          <w:trHeight w:val="20"/>
        </w:trPr>
        <w:tc>
          <w:tcPr>
            <w:tcW w:w="3420" w:type="dxa"/>
          </w:tcPr>
          <w:p w14:paraId="036E99CC" w14:textId="77777777" w:rsidR="00821DFB" w:rsidRPr="00ED4325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60D">
              <w:rPr>
                <w:rFonts w:asciiTheme="majorBidi" w:hAnsi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50ED1F8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6499ED09" w14:textId="77777777" w:rsidR="00821DFB" w:rsidRDefault="00821DFB" w:rsidP="00FB0956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0027593A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0096A937" w14:textId="77777777" w:rsidR="00821DFB" w:rsidRPr="00C8260D" w:rsidRDefault="00821DFB" w:rsidP="00FB095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E65DBA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6A67A01" w14:textId="77777777" w:rsidR="00821DFB" w:rsidRDefault="00821DFB" w:rsidP="00FB0956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4BA357D2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46CFCDD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1DFB" w:rsidRPr="009C6457" w14:paraId="4710968B" w14:textId="77777777" w:rsidTr="00FB0956">
        <w:trPr>
          <w:cantSplit/>
          <w:trHeight w:val="20"/>
        </w:trPr>
        <w:tc>
          <w:tcPr>
            <w:tcW w:w="3420" w:type="dxa"/>
          </w:tcPr>
          <w:p w14:paraId="10CDF5D4" w14:textId="77777777" w:rsidR="00821DFB" w:rsidRPr="00ED4325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485C6FE6" w14:textId="77777777" w:rsidR="00821DFB" w:rsidRPr="00ED432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3DB900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63EF04CC" w14:textId="77777777" w:rsidR="00821DFB" w:rsidRPr="00ED4325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397F11B" w14:textId="77777777" w:rsidR="00821DFB" w:rsidRPr="00ED4325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  <w:tc>
          <w:tcPr>
            <w:tcW w:w="180" w:type="dxa"/>
            <w:vAlign w:val="bottom"/>
          </w:tcPr>
          <w:p w14:paraId="57098155" w14:textId="77777777" w:rsidR="00821DFB" w:rsidRPr="00ED4325" w:rsidRDefault="00821DFB" w:rsidP="00FB0956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22B382A1" w14:textId="77777777" w:rsidR="00821DFB" w:rsidRPr="00CB3415" w:rsidRDefault="00821DFB" w:rsidP="00FB0956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5BA731C7" w14:textId="77777777" w:rsidR="00821DFB" w:rsidRPr="00ED4325" w:rsidRDefault="00821DFB" w:rsidP="00FB0956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382D9096" w14:textId="77777777" w:rsidR="00821DFB" w:rsidRPr="00ED4325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</w:tr>
      <w:tr w:rsidR="00821DFB" w:rsidRPr="007F2DBF" w14:paraId="77036791" w14:textId="77777777" w:rsidTr="00FB0956">
        <w:trPr>
          <w:cantSplit/>
          <w:trHeight w:val="20"/>
        </w:trPr>
        <w:tc>
          <w:tcPr>
            <w:tcW w:w="3420" w:type="dxa"/>
          </w:tcPr>
          <w:p w14:paraId="626C3A58" w14:textId="77777777" w:rsidR="00821DFB" w:rsidRPr="0011753D" w:rsidRDefault="00821DFB" w:rsidP="00FB0956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175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6D0738BA" w14:textId="77777777" w:rsidR="00821DFB" w:rsidRPr="0011753D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33F3" w14:textId="3A0AFC6C" w:rsidR="00821DFB" w:rsidRPr="0011753D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84"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B37D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08DDF33" w14:textId="77777777" w:rsidR="00821DFB" w:rsidRPr="0011753D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86CEA" w14:textId="77777777" w:rsidR="00821DFB" w:rsidRPr="0011753D" w:rsidRDefault="00821DFB" w:rsidP="00FB0956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3,745,170</w:t>
            </w:r>
          </w:p>
        </w:tc>
        <w:tc>
          <w:tcPr>
            <w:tcW w:w="180" w:type="dxa"/>
            <w:vAlign w:val="bottom"/>
          </w:tcPr>
          <w:p w14:paraId="47370820" w14:textId="77777777" w:rsidR="00821DFB" w:rsidRPr="0011753D" w:rsidRDefault="00821DFB" w:rsidP="00FB095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F9988" w14:textId="77777777" w:rsidR="00821DFB" w:rsidRPr="0011753D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462,724</w:t>
            </w:r>
          </w:p>
        </w:tc>
        <w:tc>
          <w:tcPr>
            <w:tcW w:w="180" w:type="dxa"/>
            <w:vAlign w:val="bottom"/>
          </w:tcPr>
          <w:p w14:paraId="13F1AB15" w14:textId="77777777" w:rsidR="00821DFB" w:rsidRPr="0011753D" w:rsidRDefault="00821DFB" w:rsidP="00FB095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D12B4" w14:textId="77777777" w:rsidR="00821DFB" w:rsidRPr="0011753D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71A">
              <w:rPr>
                <w:rFonts w:ascii="Angsana New" w:hAnsi="Angsana New"/>
                <w:b/>
                <w:bCs/>
                <w:sz w:val="30"/>
                <w:szCs w:val="30"/>
              </w:rPr>
              <w:t>3,580,931</w:t>
            </w:r>
          </w:p>
        </w:tc>
      </w:tr>
    </w:tbl>
    <w:p w14:paraId="58A92042" w14:textId="77777777" w:rsidR="00821DFB" w:rsidRDefault="00821DFB" w:rsidP="00821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7641B" w14:textId="77777777" w:rsidR="00821DFB" w:rsidRPr="00865F2D" w:rsidRDefault="00821DFB" w:rsidP="00821DF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CD861BC" w14:textId="77777777" w:rsidR="00821DFB" w:rsidRPr="00865F2D" w:rsidRDefault="00821DFB" w:rsidP="00821DF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2A41F1" w14:textId="77777777" w:rsidR="00821DFB" w:rsidRPr="00465F74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</w:t>
      </w:r>
      <w:r w:rsidRPr="00465F74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423998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Pr="003013F5">
        <w:rPr>
          <w:rFonts w:asciiTheme="majorBidi" w:hAnsiTheme="majorBidi" w:cstheme="majorBidi" w:hint="cs"/>
          <w:sz w:val="30"/>
          <w:szCs w:val="30"/>
          <w:cs/>
        </w:rPr>
        <w:t>และไม่นำข้อกำหนด</w:t>
      </w:r>
      <w:r w:rsidRPr="003013F5">
        <w:rPr>
          <w:rFonts w:asciiTheme="majorBidi" w:hAnsiTheme="majorBidi"/>
          <w:sz w:val="30"/>
          <w:szCs w:val="30"/>
          <w:cs/>
        </w:rPr>
        <w:t>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4306974" w14:textId="77777777" w:rsidR="00821DFB" w:rsidRPr="00465F74" w:rsidRDefault="00821DFB" w:rsidP="00821DF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304A7C1B" w14:textId="77777777" w:rsidR="00821DFB" w:rsidRPr="00465F74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3487E00A" w14:textId="77777777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lang w:val="en-GB"/>
        </w:rPr>
      </w:pPr>
      <w:r>
        <w:rPr>
          <w:rFonts w:ascii="Angsana New" w:eastAsia="Calibri" w:hAnsi="Angsana New"/>
          <w:sz w:val="30"/>
          <w:szCs w:val="30"/>
          <w:lang w:val="en-GB"/>
        </w:rPr>
        <w:br w:type="page"/>
      </w:r>
    </w:p>
    <w:p w14:paraId="402FA1E7" w14:textId="51DA5004" w:rsidR="00821DFB" w:rsidRPr="00CD244A" w:rsidRDefault="004E1EA6" w:rsidP="00CD2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CD244A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(ก.</w:t>
      </w:r>
      <w:r w:rsidRPr="00CD244A">
        <w:rPr>
          <w:rFonts w:ascii="Angsana New" w:hAnsi="Angsana New"/>
          <w:i/>
          <w:iCs/>
          <w:sz w:val="30"/>
          <w:szCs w:val="30"/>
        </w:rPr>
        <w:t>1)</w:t>
      </w:r>
      <w:r w:rsidRPr="00CD244A">
        <w:rPr>
          <w:rFonts w:ascii="Angsana New" w:hAnsi="Angsana New"/>
          <w:i/>
          <w:iCs/>
          <w:sz w:val="30"/>
          <w:szCs w:val="30"/>
        </w:rPr>
        <w:tab/>
      </w:r>
      <w:r w:rsidR="00821DFB" w:rsidRPr="00CD244A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  <w:r w:rsidR="00821DFB" w:rsidRPr="00CD244A">
        <w:rPr>
          <w:rFonts w:ascii="Angsana New" w:hAnsi="Angsana New"/>
          <w:i/>
          <w:iCs/>
          <w:sz w:val="30"/>
          <w:szCs w:val="30"/>
          <w:cs/>
        </w:rPr>
        <w:t>และหนี้สินทางการเงิน</w:t>
      </w:r>
    </w:p>
    <w:p w14:paraId="7E630430" w14:textId="77777777" w:rsidR="00821DFB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23998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Pr="00416869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6869">
        <w:rPr>
          <w:rFonts w:ascii="Angsana New" w:hAnsi="Angsana New"/>
          <w:sz w:val="30"/>
          <w:szCs w:val="30"/>
          <w:cs/>
        </w:rPr>
        <w:t xml:space="preserve">ทั้งนี้เมื่อกำหนดแล้วไม่สามารถยกเลิกได้ </w:t>
      </w:r>
      <w:r w:rsidRPr="00416869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9</w:t>
      </w:r>
      <w:r w:rsidRPr="00416869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="Angsana New" w:hAnsi="Angsana New"/>
          <w:sz w:val="30"/>
          <w:szCs w:val="30"/>
        </w:rPr>
        <w:t>105</w:t>
      </w:r>
      <w:r w:rsidRPr="00416869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 w:rsidRPr="00416869">
        <w:rPr>
          <w:rFonts w:ascii="Angsana New" w:hAnsi="Angsana New"/>
          <w:sz w:val="30"/>
          <w:szCs w:val="30"/>
        </w:rPr>
        <w:t xml:space="preserve">TAS </w:t>
      </w:r>
      <w:r>
        <w:rPr>
          <w:rFonts w:ascii="Angsana New" w:hAnsi="Angsana New"/>
          <w:sz w:val="30"/>
          <w:szCs w:val="30"/>
        </w:rPr>
        <w:t>105”</w:t>
      </w:r>
      <w:r w:rsidRPr="00416869">
        <w:rPr>
          <w:rFonts w:ascii="Angsana New" w:hAnsi="Angsana New"/>
          <w:sz w:val="30"/>
          <w:szCs w:val="30"/>
          <w:cs/>
        </w:rPr>
        <w:t>)</w:t>
      </w:r>
    </w:p>
    <w:p w14:paraId="37A4AD82" w14:textId="77777777" w:rsidR="00821DFB" w:rsidRPr="00403491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3A128AC" w14:textId="77777777" w:rsidR="00821DFB" w:rsidRPr="00403491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Pr="00423998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18A21D29" w14:textId="77777777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E457D19" w14:textId="77777777" w:rsidR="00821DFB" w:rsidRPr="009557F2" w:rsidRDefault="00821DFB" w:rsidP="00CD2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9557F2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9557F2">
        <w:rPr>
          <w:rFonts w:ascii="Angsana New" w:hAnsi="Angsana New"/>
          <w:sz w:val="30"/>
          <w:szCs w:val="30"/>
        </w:rPr>
        <w:t xml:space="preserve">TAS 105 </w:t>
      </w:r>
      <w:r w:rsidRPr="009557F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557F2">
        <w:rPr>
          <w:rFonts w:ascii="Angsana New" w:hAnsi="Angsana New"/>
          <w:sz w:val="30"/>
          <w:szCs w:val="30"/>
        </w:rPr>
        <w:t>TFRS 9</w:t>
      </w:r>
    </w:p>
    <w:p w14:paraId="6ADCDB55" w14:textId="77777777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756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1260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821DFB" w:rsidRPr="009557F2" w14:paraId="1B33458F" w14:textId="77777777" w:rsidTr="00FB0956">
        <w:trPr>
          <w:tblHeader/>
        </w:trPr>
        <w:tc>
          <w:tcPr>
            <w:tcW w:w="9756" w:type="dxa"/>
            <w:gridSpan w:val="10"/>
            <w:vAlign w:val="bottom"/>
          </w:tcPr>
          <w:p w14:paraId="35D72F03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2" w:name="_Hlk49278226"/>
            <w:r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DFB" w:rsidRPr="009557F2" w14:paraId="2876401E" w14:textId="77777777" w:rsidTr="00FB0956">
        <w:trPr>
          <w:tblHeader/>
        </w:trPr>
        <w:tc>
          <w:tcPr>
            <w:tcW w:w="4325" w:type="dxa"/>
            <w:gridSpan w:val="2"/>
            <w:tcBorders>
              <w:bottom w:val="single" w:sz="4" w:space="0" w:color="auto"/>
            </w:tcBorders>
            <w:vAlign w:val="bottom"/>
          </w:tcPr>
          <w:p w14:paraId="19002CA8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การจัดประเภทตาม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TAS 105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36BDFB3A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315BC3E0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821DFB" w:rsidRPr="009557F2" w14:paraId="1F7FA1E4" w14:textId="77777777" w:rsidTr="00FB0956">
        <w:trPr>
          <w:tblHeader/>
        </w:trPr>
        <w:tc>
          <w:tcPr>
            <w:tcW w:w="3065" w:type="dxa"/>
            <w:tcBorders>
              <w:top w:val="single" w:sz="4" w:space="0" w:color="auto"/>
            </w:tcBorders>
            <w:vAlign w:val="bottom"/>
          </w:tcPr>
          <w:p w14:paraId="5B868D46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3E6901E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F33B8FF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4CF046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8AA548B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97A2B4A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</w:t>
            </w:r>
          </w:p>
          <w:p w14:paraId="5EDBAB12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2C3EAEAD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BBFF437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0E08EC3A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075B257F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EBA23FF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603C394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972EBB7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78C9BB58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E252670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240801D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21DFB" w:rsidRPr="009557F2" w14:paraId="6691CAF0" w14:textId="77777777" w:rsidTr="00FB0956">
        <w:trPr>
          <w:tblHeader/>
        </w:trPr>
        <w:tc>
          <w:tcPr>
            <w:tcW w:w="3065" w:type="dxa"/>
          </w:tcPr>
          <w:p w14:paraId="7E727AFF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91" w:type="dxa"/>
            <w:gridSpan w:val="9"/>
          </w:tcPr>
          <w:p w14:paraId="08E57A4E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21DFB" w:rsidRPr="009557F2" w14:paraId="7133F76B" w14:textId="77777777" w:rsidTr="00FB0956">
        <w:tc>
          <w:tcPr>
            <w:tcW w:w="3065" w:type="dxa"/>
          </w:tcPr>
          <w:p w14:paraId="022359C5" w14:textId="77777777" w:rsidR="00821DFB" w:rsidRPr="00AA2ADC" w:rsidRDefault="00821DFB" w:rsidP="00FB0956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D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137825B" w14:textId="77777777" w:rsidR="00821DFB" w:rsidRPr="00E675B8" w:rsidRDefault="00821DFB" w:rsidP="00FB0956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990A1D8" w14:textId="77777777" w:rsidR="00821DFB" w:rsidRPr="00E675B8" w:rsidRDefault="00821DFB" w:rsidP="00FB095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C9DC291" w14:textId="77777777" w:rsidR="00821DFB" w:rsidRPr="00E675B8" w:rsidRDefault="00821DFB" w:rsidP="00FB0956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7B3E327A" w14:textId="77777777" w:rsidR="00821DFB" w:rsidRPr="00E675B8" w:rsidRDefault="00821DFB" w:rsidP="00FB095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C2371A0" w14:textId="77777777" w:rsidR="00821DFB" w:rsidRPr="00E675B8" w:rsidRDefault="00821DFB" w:rsidP="00FB0956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6CAD1FB" w14:textId="77777777" w:rsidR="00821DFB" w:rsidRPr="00E675B8" w:rsidRDefault="00821DFB" w:rsidP="00FB095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DE64F44" w14:textId="77777777" w:rsidR="00821DFB" w:rsidRPr="00E675B8" w:rsidRDefault="00821DFB" w:rsidP="00FB0956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7BCFAE" w14:textId="77777777" w:rsidR="00821DFB" w:rsidRPr="00E675B8" w:rsidRDefault="00821DFB" w:rsidP="00FB095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3DAEFF2" w14:textId="77777777" w:rsidR="00821DFB" w:rsidRPr="00E675B8" w:rsidRDefault="00821DFB" w:rsidP="00FB0956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21DFB" w:rsidRPr="009557F2" w14:paraId="494119C1" w14:textId="77777777" w:rsidTr="00FB0956">
        <w:tc>
          <w:tcPr>
            <w:tcW w:w="3065" w:type="dxa"/>
          </w:tcPr>
          <w:p w14:paraId="71A7C246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4BD4E1C1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0E5795D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E6DACDE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108D9073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1EB506A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B78B4AB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0B7ECDF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06FE4D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656C145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21DFB" w:rsidRPr="009557F2" w14:paraId="7AC1B90F" w14:textId="77777777" w:rsidTr="00FB0956">
        <w:tc>
          <w:tcPr>
            <w:tcW w:w="3065" w:type="dxa"/>
          </w:tcPr>
          <w:p w14:paraId="6185E8F6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62857559"/>
            <w:r w:rsidRPr="00F15D3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ตราสารทุนที่ไม่อยู่ใน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9471C20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81,799</w:t>
            </w:r>
          </w:p>
        </w:tc>
        <w:tc>
          <w:tcPr>
            <w:tcW w:w="260" w:type="dxa"/>
          </w:tcPr>
          <w:p w14:paraId="680EF401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20B3B849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9B18DE8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1B9DB867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5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43,261</w:t>
            </w:r>
          </w:p>
        </w:tc>
        <w:tc>
          <w:tcPr>
            <w:tcW w:w="240" w:type="dxa"/>
          </w:tcPr>
          <w:p w14:paraId="0CB806F6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0AEFC00C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A73413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6B857AB7" w14:textId="77777777" w:rsidR="00821DFB" w:rsidRPr="00E675B8" w:rsidRDefault="00821DFB" w:rsidP="00FB09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143,261</w:t>
            </w:r>
          </w:p>
        </w:tc>
      </w:tr>
      <w:bookmarkEnd w:id="3"/>
      <w:tr w:rsidR="00821DFB" w:rsidRPr="000B55C6" w14:paraId="4FDE0F6E" w14:textId="77777777" w:rsidTr="00FB0956">
        <w:tc>
          <w:tcPr>
            <w:tcW w:w="3065" w:type="dxa"/>
          </w:tcPr>
          <w:p w14:paraId="74E57AF1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2AA718E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FD30DC1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5EC395A7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10512148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13767311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291796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3D7AA91D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B68C49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6730A2AF" w14:textId="77777777" w:rsidR="00821DFB" w:rsidRPr="000B55C6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bookmarkEnd w:id="2"/>
    <w:p w14:paraId="1502D278" w14:textId="1362898F" w:rsidR="00821DFB" w:rsidRDefault="00821DFB" w:rsidP="00821DFB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01221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601221">
        <w:rPr>
          <w:rFonts w:ascii="Angsana New" w:hAnsi="Angsana New"/>
          <w:sz w:val="30"/>
          <w:szCs w:val="30"/>
          <w:cs/>
        </w:rPr>
        <w:t>ตั้งใจจะถือ</w:t>
      </w: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601221">
        <w:rPr>
          <w:rFonts w:ascii="Angsana New" w:hAnsi="Angsana New"/>
          <w:sz w:val="30"/>
          <w:szCs w:val="30"/>
          <w:cs/>
        </w:rPr>
        <w:t>ตราสารทุนเพื่อวัตถุประสงค์ทางกลยุทธ์</w:t>
      </w:r>
      <w:r w:rsidRPr="00601221">
        <w:rPr>
          <w:rFonts w:ascii="Angsana New" w:hAnsi="Angsana New" w:hint="cs"/>
          <w:sz w:val="30"/>
          <w:szCs w:val="30"/>
          <w:cs/>
        </w:rPr>
        <w:t>ในระยะยาว</w:t>
      </w:r>
      <w:r w:rsidRPr="00601221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601221">
        <w:rPr>
          <w:rFonts w:ascii="Angsana New" w:hAnsi="Angsana New" w:hint="cs"/>
          <w:sz w:val="30"/>
          <w:szCs w:val="30"/>
          <w:cs/>
        </w:rPr>
        <w:t>สะสม</w:t>
      </w:r>
      <w:r w:rsidRPr="00601221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601221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46B1EABA" w14:textId="7F75694E" w:rsidR="00821DFB" w:rsidRPr="00CD244A" w:rsidRDefault="004E1EA6" w:rsidP="00CD2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CD244A">
        <w:rPr>
          <w:rFonts w:ascii="Angsana New" w:hAnsi="Angsana New" w:hint="cs"/>
          <w:i/>
          <w:iCs/>
          <w:sz w:val="30"/>
          <w:szCs w:val="30"/>
          <w:cs/>
        </w:rPr>
        <w:lastRenderedPageBreak/>
        <w:t>(ก.</w:t>
      </w:r>
      <w:r w:rsidRPr="00CD244A">
        <w:rPr>
          <w:rFonts w:ascii="Angsana New" w:hAnsi="Angsana New"/>
          <w:i/>
          <w:iCs/>
          <w:sz w:val="30"/>
          <w:szCs w:val="30"/>
        </w:rPr>
        <w:t>2</w:t>
      </w:r>
      <w:r w:rsidRPr="00CD244A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CD244A">
        <w:rPr>
          <w:rFonts w:ascii="Angsana New" w:hAnsi="Angsana New"/>
          <w:i/>
          <w:iCs/>
          <w:sz w:val="30"/>
          <w:szCs w:val="30"/>
          <w:cs/>
        </w:rPr>
        <w:tab/>
      </w:r>
      <w:r w:rsidR="00821DFB" w:rsidRPr="00CD244A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3286B9C3" w14:textId="77777777" w:rsidR="00821DFB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E9125C">
        <w:rPr>
          <w:rFonts w:asciiTheme="majorBidi" w:hAnsiTheme="majorBidi" w:cstheme="majorBidi"/>
          <w:sz w:val="30"/>
          <w:szCs w:val="30"/>
        </w:rPr>
        <w:t xml:space="preserve">TFRS 9 </w:t>
      </w:r>
      <w:r w:rsidRPr="00E9125C">
        <w:rPr>
          <w:rFonts w:asciiTheme="majorBidi" w:hAnsi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125C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E9125C">
        <w:rPr>
          <w:rFonts w:asciiTheme="majorBidi" w:hAnsiTheme="majorBidi" w:cstheme="majorBidi"/>
          <w:sz w:val="30"/>
          <w:szCs w:val="30"/>
        </w:rPr>
        <w:t xml:space="preserve"> </w:t>
      </w:r>
      <w:r w:rsidRPr="00E9125C">
        <w:rPr>
          <w:rFonts w:asciiTheme="majorBidi" w:hAnsi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</w:t>
      </w:r>
    </w:p>
    <w:p w14:paraId="75913FA9" w14:textId="77777777" w:rsidR="00821DFB" w:rsidRPr="004E1EA6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441DB8" w14:textId="77777777" w:rsidR="00821DFB" w:rsidRPr="00CD244A" w:rsidRDefault="00821DFB" w:rsidP="006D1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D1AB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6D1AB9">
        <w:rPr>
          <w:rFonts w:asciiTheme="majorBidi" w:hAnsiTheme="majorBidi" w:cstheme="majorBidi" w:hint="cs"/>
          <w:spacing w:val="-2"/>
          <w:sz w:val="30"/>
          <w:szCs w:val="30"/>
          <w:cs/>
        </w:rPr>
        <w:t>ได้</w:t>
      </w:r>
      <w:r w:rsidRPr="006D1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ประเมินการด้อยค่าตาม </w:t>
      </w:r>
      <w:r w:rsidRPr="006D1AB9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6D1AB9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6D1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D1AB9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6D1AB9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Pr="006D1A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D1AB9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6D1AB9">
        <w:rPr>
          <w:rFonts w:asciiTheme="majorBidi" w:hAnsiTheme="majorBidi" w:cstheme="majorBidi"/>
          <w:spacing w:val="-2"/>
          <w:sz w:val="30"/>
          <w:szCs w:val="30"/>
          <w:cs/>
        </w:rPr>
        <w:t>ส่งผลให้มีค่าเผื่อ</w:t>
      </w:r>
      <w:r w:rsidRPr="006D1AB9">
        <w:rPr>
          <w:rFonts w:asciiTheme="majorBidi" w:hAnsiTheme="majorBidi" w:cstheme="majorBidi" w:hint="cs"/>
          <w:spacing w:val="-2"/>
          <w:sz w:val="30"/>
          <w:szCs w:val="30"/>
          <w:cs/>
        </w:rPr>
        <w:t>ผลขาดทุนจากการ</w:t>
      </w:r>
      <w:r w:rsidRPr="006D1AB9">
        <w:rPr>
          <w:rFonts w:asciiTheme="majorBidi" w:hAnsiTheme="majorBidi" w:cstheme="majorBidi"/>
          <w:spacing w:val="-2"/>
          <w:sz w:val="30"/>
          <w:szCs w:val="30"/>
          <w:cs/>
        </w:rPr>
        <w:t>ด้อยค่า</w:t>
      </w:r>
      <w:r w:rsidRPr="00CD244A">
        <w:rPr>
          <w:rFonts w:asciiTheme="majorBidi" w:hAnsiTheme="majorBidi" w:cstheme="majorBidi" w:hint="cs"/>
          <w:sz w:val="30"/>
          <w:szCs w:val="30"/>
          <w:cs/>
        </w:rPr>
        <w:t>ลดลง ดัง</w:t>
      </w:r>
      <w:r w:rsidRPr="00CD244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0350844" w14:textId="77777777" w:rsidR="00821DFB" w:rsidRPr="004E1EA6" w:rsidRDefault="00821DFB" w:rsidP="004E1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54"/>
        <w:gridCol w:w="6"/>
        <w:gridCol w:w="174"/>
        <w:gridCol w:w="6"/>
        <w:gridCol w:w="1254"/>
        <w:gridCol w:w="6"/>
      </w:tblGrid>
      <w:tr w:rsidR="00821DFB" w:rsidRPr="00C43B46" w14:paraId="4269B20F" w14:textId="77777777" w:rsidTr="004E1EA6">
        <w:trPr>
          <w:cantSplit/>
          <w:tblHeader/>
        </w:trPr>
        <w:tc>
          <w:tcPr>
            <w:tcW w:w="6120" w:type="dxa"/>
            <w:shd w:val="clear" w:color="auto" w:fill="auto"/>
            <w:vAlign w:val="bottom"/>
          </w:tcPr>
          <w:p w14:paraId="7D8AEC2B" w14:textId="77777777" w:rsidR="00821DFB" w:rsidRPr="00C43B46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933B29" w14:textId="77777777" w:rsidR="00821DFB" w:rsidRPr="00C43B46" w:rsidRDefault="00821DFB" w:rsidP="00FB095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C517262" w14:textId="77777777" w:rsidR="00821DFB" w:rsidRPr="00C43B46" w:rsidRDefault="00821DFB" w:rsidP="00FB095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2B9DCEF4" w14:textId="77777777" w:rsidR="00821DFB" w:rsidRPr="00C43B46" w:rsidRDefault="00821DFB" w:rsidP="00FB09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01926B4" w14:textId="77777777" w:rsidR="00821DFB" w:rsidRPr="00C43B46" w:rsidRDefault="00821DFB" w:rsidP="00FB095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FEEACD8" w14:textId="77777777" w:rsidR="00821DFB" w:rsidRPr="00C43B46" w:rsidRDefault="00821DFB" w:rsidP="00FB095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821DFB" w:rsidRPr="00C43B46" w14:paraId="25471323" w14:textId="77777777" w:rsidTr="004E1EA6">
        <w:trPr>
          <w:cantSplit/>
          <w:tblHeader/>
        </w:trPr>
        <w:tc>
          <w:tcPr>
            <w:tcW w:w="6120" w:type="dxa"/>
          </w:tcPr>
          <w:p w14:paraId="6BE0D040" w14:textId="77777777" w:rsidR="00821DFB" w:rsidRPr="00C43B46" w:rsidRDefault="00821DFB" w:rsidP="00FB09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6"/>
          </w:tcPr>
          <w:p w14:paraId="2AA2092F" w14:textId="77777777" w:rsidR="00821DFB" w:rsidRPr="00C43B46" w:rsidRDefault="00821DFB" w:rsidP="00FB09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21DFB" w:rsidRPr="00C43B46" w14:paraId="10A22715" w14:textId="77777777" w:rsidTr="004E1EA6">
        <w:trPr>
          <w:cantSplit/>
          <w:trHeight w:val="191"/>
        </w:trPr>
        <w:tc>
          <w:tcPr>
            <w:tcW w:w="6120" w:type="dxa"/>
          </w:tcPr>
          <w:p w14:paraId="32B5EEFF" w14:textId="77777777" w:rsidR="00821DFB" w:rsidRPr="00C43B46" w:rsidRDefault="00821DFB" w:rsidP="00FB095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gridSpan w:val="2"/>
          </w:tcPr>
          <w:p w14:paraId="089E78D8" w14:textId="77777777" w:rsidR="00821DFB" w:rsidRPr="00C43B46" w:rsidRDefault="00821DFB" w:rsidP="00FB09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28E9F88" w14:textId="77777777" w:rsidR="00821DFB" w:rsidRPr="00C43B46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48AEC8F" w14:textId="77777777" w:rsidR="00821DFB" w:rsidRPr="00C43B46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DFB" w:rsidRPr="00C43B46" w14:paraId="5CD496AF" w14:textId="77777777" w:rsidTr="004E1EA6">
        <w:trPr>
          <w:cantSplit/>
          <w:trHeight w:val="191"/>
        </w:trPr>
        <w:tc>
          <w:tcPr>
            <w:tcW w:w="6120" w:type="dxa"/>
          </w:tcPr>
          <w:p w14:paraId="37C2114B" w14:textId="77777777" w:rsidR="00821DFB" w:rsidRPr="00C43B46" w:rsidRDefault="00821DFB" w:rsidP="00FB095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2B1E3AB8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20,506</w:t>
            </w:r>
          </w:p>
        </w:tc>
        <w:tc>
          <w:tcPr>
            <w:tcW w:w="180" w:type="dxa"/>
            <w:gridSpan w:val="2"/>
          </w:tcPr>
          <w:p w14:paraId="41BF81D4" w14:textId="77777777" w:rsidR="00821DFB" w:rsidRPr="008579BF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AE48BD0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20,506</w:t>
            </w:r>
          </w:p>
        </w:tc>
      </w:tr>
      <w:tr w:rsidR="00821DFB" w:rsidRPr="00C43B46" w14:paraId="0C70C8E7" w14:textId="77777777" w:rsidTr="004E1EA6">
        <w:trPr>
          <w:cantSplit/>
          <w:trHeight w:val="191"/>
        </w:trPr>
        <w:tc>
          <w:tcPr>
            <w:tcW w:w="6120" w:type="dxa"/>
          </w:tcPr>
          <w:p w14:paraId="62A5959C" w14:textId="77777777" w:rsidR="00821DFB" w:rsidRPr="00C43B46" w:rsidRDefault="00821DFB" w:rsidP="00FB095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  <w:gridSpan w:val="2"/>
          </w:tcPr>
          <w:p w14:paraId="056959F1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14,270</w:t>
            </w:r>
          </w:p>
        </w:tc>
        <w:tc>
          <w:tcPr>
            <w:tcW w:w="180" w:type="dxa"/>
            <w:gridSpan w:val="2"/>
          </w:tcPr>
          <w:p w14:paraId="35AC24FA" w14:textId="77777777" w:rsidR="00821DFB" w:rsidRPr="008579BF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8136E07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14,270</w:t>
            </w:r>
          </w:p>
        </w:tc>
      </w:tr>
      <w:tr w:rsidR="00821DFB" w:rsidRPr="00C43B46" w14:paraId="6870000E" w14:textId="77777777" w:rsidTr="004E1EA6">
        <w:trPr>
          <w:cantSplit/>
          <w:trHeight w:val="191"/>
        </w:trPr>
        <w:tc>
          <w:tcPr>
            <w:tcW w:w="6120" w:type="dxa"/>
          </w:tcPr>
          <w:p w14:paraId="5DD80EE6" w14:textId="77777777" w:rsidR="00821DFB" w:rsidRPr="00C43B46" w:rsidRDefault="00821DFB" w:rsidP="00FB095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4C0643F" w14:textId="77777777" w:rsidR="00821DFB" w:rsidRPr="00B72DDE" w:rsidRDefault="00821DFB" w:rsidP="00FB09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34,776</w:t>
            </w:r>
          </w:p>
        </w:tc>
        <w:tc>
          <w:tcPr>
            <w:tcW w:w="180" w:type="dxa"/>
            <w:gridSpan w:val="2"/>
          </w:tcPr>
          <w:p w14:paraId="23D2A4CC" w14:textId="77777777" w:rsidR="00821DFB" w:rsidRPr="00B72DDE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308ECC4" w14:textId="77777777" w:rsidR="00821DFB" w:rsidRPr="00B72DDE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34,776</w:t>
            </w:r>
          </w:p>
        </w:tc>
      </w:tr>
      <w:tr w:rsidR="00821DFB" w:rsidRPr="00C43B46" w14:paraId="6C8E74EB" w14:textId="77777777" w:rsidTr="004E1EA6">
        <w:trPr>
          <w:gridAfter w:val="1"/>
          <w:wAfter w:w="6" w:type="dxa"/>
          <w:cantSplit/>
          <w:trHeight w:val="191"/>
        </w:trPr>
        <w:tc>
          <w:tcPr>
            <w:tcW w:w="7374" w:type="dxa"/>
            <w:gridSpan w:val="2"/>
          </w:tcPr>
          <w:p w14:paraId="2BBF05A9" w14:textId="77777777" w:rsidR="00821DFB" w:rsidRPr="00524A79" w:rsidRDefault="00821DFB" w:rsidP="00FB09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</w:t>
            </w:r>
            <w:r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ลดลง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ตุลาคม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  <w:gridSpan w:val="2"/>
          </w:tcPr>
          <w:p w14:paraId="5A48DF70" w14:textId="77777777" w:rsidR="00821DFB" w:rsidRPr="008579BF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B0AA9F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DFB" w:rsidRPr="00C43B46" w14:paraId="03833D24" w14:textId="77777777" w:rsidTr="004E1EA6">
        <w:trPr>
          <w:cantSplit/>
        </w:trPr>
        <w:tc>
          <w:tcPr>
            <w:tcW w:w="6120" w:type="dxa"/>
          </w:tcPr>
          <w:p w14:paraId="30284F70" w14:textId="77777777" w:rsidR="00821DFB" w:rsidRPr="00524A79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4A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157C3D1A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  <w:tc>
          <w:tcPr>
            <w:tcW w:w="180" w:type="dxa"/>
            <w:gridSpan w:val="2"/>
          </w:tcPr>
          <w:p w14:paraId="5A40D7E0" w14:textId="77777777" w:rsidR="00821DFB" w:rsidRPr="008579BF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4A68685" w14:textId="77777777" w:rsidR="00821DFB" w:rsidRPr="008579BF" w:rsidRDefault="00821DFB" w:rsidP="00FB095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</w:tr>
      <w:tr w:rsidR="00821DFB" w:rsidRPr="00C43B46" w14:paraId="6808D43B" w14:textId="77777777" w:rsidTr="004E1EA6">
        <w:trPr>
          <w:cantSplit/>
        </w:trPr>
        <w:tc>
          <w:tcPr>
            <w:tcW w:w="6120" w:type="dxa"/>
            <w:vAlign w:val="bottom"/>
          </w:tcPr>
          <w:p w14:paraId="5CCD309E" w14:textId="77777777" w:rsidR="00821DFB" w:rsidRPr="00524A79" w:rsidRDefault="00821DFB" w:rsidP="00FB0956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24A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F137C" w14:textId="77777777" w:rsidR="00821DFB" w:rsidRPr="005A2217" w:rsidRDefault="00821DFB" w:rsidP="00FB0956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29,508</w:t>
            </w:r>
          </w:p>
        </w:tc>
        <w:tc>
          <w:tcPr>
            <w:tcW w:w="180" w:type="dxa"/>
            <w:gridSpan w:val="2"/>
          </w:tcPr>
          <w:p w14:paraId="112B6014" w14:textId="77777777" w:rsidR="00821DFB" w:rsidRPr="005A2217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1A58C" w14:textId="77777777" w:rsidR="00821DFB" w:rsidRPr="005A2217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29,508</w:t>
            </w:r>
          </w:p>
        </w:tc>
      </w:tr>
    </w:tbl>
    <w:p w14:paraId="35C2DC9C" w14:textId="77777777" w:rsidR="00821DFB" w:rsidRPr="004E1EA6" w:rsidRDefault="00821DFB" w:rsidP="004E1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962C35" w14:textId="5AD454FC" w:rsidR="00821DFB" w:rsidRPr="004E1EA6" w:rsidRDefault="00821DFB" w:rsidP="004E1E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D9D9D9" w:themeFill="background1" w:themeFillShade="D9"/>
        </w:rPr>
      </w:pPr>
      <w:r w:rsidRPr="004E1EA6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>กลุ่มบริษัท</w:t>
      </w:r>
      <w:r w:rsidRPr="004E1EA6">
        <w:rPr>
          <w:rFonts w:asciiTheme="majorBidi" w:hAnsiTheme="majorBidi" w:cstheme="majorBidi"/>
          <w:spacing w:val="-6"/>
          <w:sz w:val="30"/>
          <w:szCs w:val="30"/>
          <w:cs/>
        </w:rPr>
        <w:t>เลือกที่จะรับรู้</w:t>
      </w:r>
      <w:r w:rsidRPr="004E1EA6">
        <w:rPr>
          <w:rFonts w:asciiTheme="majorBidi" w:hAnsiTheme="majorBidi" w:cstheme="majorBidi" w:hint="cs"/>
          <w:spacing w:val="-6"/>
          <w:sz w:val="30"/>
          <w:szCs w:val="30"/>
          <w:cs/>
        </w:rPr>
        <w:t>การลดลงของผลขาดทุนจากการด้อยค่าโดย</w:t>
      </w:r>
      <w:r w:rsidRPr="004E1EA6">
        <w:rPr>
          <w:rFonts w:asciiTheme="majorBidi" w:hAnsiTheme="majorBidi" w:cstheme="majorBidi"/>
          <w:spacing w:val="-6"/>
          <w:sz w:val="30"/>
          <w:szCs w:val="30"/>
          <w:cs/>
        </w:rPr>
        <w:t>ปรับปรุงกับกำไรสะสม</w:t>
      </w:r>
      <w:r w:rsidRPr="004E1EA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E1EA6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4E1EA6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4E1EA6">
        <w:rPr>
          <w:rFonts w:asciiTheme="majorBidi" w:hAnsiTheme="majorBidi" w:cstheme="majorBidi" w:hint="cs"/>
          <w:spacing w:val="-6"/>
          <w:sz w:val="30"/>
          <w:szCs w:val="30"/>
          <w:cs/>
        </w:rPr>
        <w:t>ตุลาคม</w:t>
      </w:r>
      <w:r w:rsidRPr="004E1EA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E1EA6">
        <w:rPr>
          <w:rFonts w:asciiTheme="majorBidi" w:hAnsiTheme="majorBidi" w:cstheme="majorBidi"/>
          <w:spacing w:val="-6"/>
          <w:sz w:val="30"/>
          <w:szCs w:val="30"/>
        </w:rPr>
        <w:t>2563</w:t>
      </w:r>
    </w:p>
    <w:p w14:paraId="0F2AB770" w14:textId="77777777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CBF06B" w14:textId="77777777" w:rsidR="00821DFB" w:rsidRPr="000A16DA" w:rsidRDefault="00821DFB" w:rsidP="00821DF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ED32392" w14:textId="77777777" w:rsidR="00821DFB" w:rsidRPr="00E9125C" w:rsidRDefault="00821DFB" w:rsidP="00821DFB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50864B2" w14:textId="01A94AE1" w:rsidR="00305B0C" w:rsidRDefault="00821DFB" w:rsidP="00821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56AA5C6C" w14:textId="77777777" w:rsidR="00305B0C" w:rsidRDefault="00305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0BAD2B" w14:textId="77777777" w:rsidR="00821DFB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0FF46C8" w14:textId="77777777" w:rsidR="00821DFB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4B1961" w14:textId="77777777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68199D51" w14:textId="77777777" w:rsidR="00821DFB" w:rsidRPr="00E9125C" w:rsidRDefault="00821DFB" w:rsidP="00821DFB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9B508AA" w14:textId="77777777" w:rsidR="00821DFB" w:rsidRPr="00E329C1" w:rsidRDefault="00821DFB" w:rsidP="00821DF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23998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711A2C3C" w14:textId="77777777" w:rsidR="00821DFB" w:rsidRPr="00DA14BD" w:rsidRDefault="00821DFB" w:rsidP="00821DF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14BD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141FE8C5" w14:textId="77777777" w:rsidR="00821DFB" w:rsidRPr="00A45130" w:rsidRDefault="00821DFB" w:rsidP="00821DF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2731817E" w14:textId="77777777" w:rsidR="00821DFB" w:rsidRPr="00E329C1" w:rsidRDefault="00821DFB" w:rsidP="00821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821DFB" w:rsidRPr="00C43B46" w14:paraId="69B5133F" w14:textId="77777777" w:rsidTr="00CD244A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14193E5" w14:textId="77777777" w:rsidR="00821DFB" w:rsidRPr="006B7C15" w:rsidRDefault="00821DFB" w:rsidP="00FB095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4239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D378DB" w14:textId="12CF709A" w:rsidR="00821DFB" w:rsidRPr="00C43B46" w:rsidRDefault="00821DFB" w:rsidP="00FB095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AD03A08" w14:textId="77777777" w:rsidR="00821DFB" w:rsidRPr="00C43B46" w:rsidRDefault="00821DFB" w:rsidP="00FB09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14F21E4" w14:textId="77777777" w:rsidR="00821DFB" w:rsidRPr="00C43B46" w:rsidRDefault="00821DFB" w:rsidP="00FB095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3D411A1" w14:textId="77777777" w:rsidR="00821DFB" w:rsidRPr="00C43B46" w:rsidRDefault="00821DFB" w:rsidP="00FB095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21DFB" w:rsidRPr="00C43B46" w14:paraId="53C8A9E6" w14:textId="77777777" w:rsidTr="00CD244A">
        <w:trPr>
          <w:cantSplit/>
          <w:trHeight w:val="20"/>
        </w:trPr>
        <w:tc>
          <w:tcPr>
            <w:tcW w:w="5940" w:type="dxa"/>
          </w:tcPr>
          <w:p w14:paraId="62B035D8" w14:textId="77777777" w:rsidR="00821DFB" w:rsidRPr="00E329C1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D0E9722" w14:textId="77777777" w:rsidR="00821DFB" w:rsidRPr="00C43B46" w:rsidRDefault="00821DFB" w:rsidP="00FB09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1DFB" w:rsidRPr="00C43B46" w14:paraId="3362F60E" w14:textId="77777777" w:rsidTr="00CD244A">
        <w:trPr>
          <w:cantSplit/>
          <w:trHeight w:val="20"/>
        </w:trPr>
        <w:tc>
          <w:tcPr>
            <w:tcW w:w="5940" w:type="dxa"/>
          </w:tcPr>
          <w:p w14:paraId="542ABF62" w14:textId="77777777" w:rsidR="00821DFB" w:rsidRPr="00E329C1" w:rsidRDefault="00821DFB" w:rsidP="00FB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06FD02D9" w14:textId="77777777" w:rsidR="00821DFB" w:rsidRPr="00C43B46" w:rsidRDefault="00821DFB" w:rsidP="00FB09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1DFB" w:rsidRPr="00C43B46" w14:paraId="6CD9C75A" w14:textId="77777777" w:rsidTr="00CD244A">
        <w:trPr>
          <w:cantSplit/>
          <w:trHeight w:val="20"/>
        </w:trPr>
        <w:tc>
          <w:tcPr>
            <w:tcW w:w="5940" w:type="dxa"/>
            <w:vAlign w:val="bottom"/>
          </w:tcPr>
          <w:p w14:paraId="76864BE7" w14:textId="77777777" w:rsidR="00821DFB" w:rsidRPr="00E329C1" w:rsidRDefault="00821DFB" w:rsidP="00FB09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91ACE70" w14:textId="3E10682C" w:rsidR="00821DFB" w:rsidRPr="00C43B46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vAlign w:val="bottom"/>
          </w:tcPr>
          <w:p w14:paraId="346E595B" w14:textId="77777777" w:rsidR="00821DFB" w:rsidRPr="00C43B46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866DA85" w14:textId="77777777" w:rsidR="00821DFB" w:rsidRPr="00C43B46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821DFB" w:rsidRPr="00E329C1" w14:paraId="157F235D" w14:textId="77777777" w:rsidTr="00CD244A">
        <w:trPr>
          <w:cantSplit/>
          <w:trHeight w:val="20"/>
        </w:trPr>
        <w:tc>
          <w:tcPr>
            <w:tcW w:w="5940" w:type="dxa"/>
          </w:tcPr>
          <w:p w14:paraId="79C1B9E2" w14:textId="77777777" w:rsidR="00821DFB" w:rsidRPr="00E329C1" w:rsidRDefault="00821DFB" w:rsidP="00FB09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18050C6A" w14:textId="77777777" w:rsidR="00821DFB" w:rsidRPr="007A2D6F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(11,265)</w:t>
            </w:r>
          </w:p>
        </w:tc>
        <w:tc>
          <w:tcPr>
            <w:tcW w:w="181" w:type="dxa"/>
          </w:tcPr>
          <w:p w14:paraId="14B9F4FC" w14:textId="77777777" w:rsidR="00821DFB" w:rsidRPr="00E329C1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CF81D0C" w14:textId="77777777" w:rsidR="00821DFB" w:rsidRPr="00E329C1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(11,265)</w:t>
            </w:r>
          </w:p>
        </w:tc>
      </w:tr>
      <w:tr w:rsidR="00821DFB" w:rsidRPr="00E329C1" w14:paraId="0350D002" w14:textId="77777777" w:rsidTr="00CD244A">
        <w:trPr>
          <w:cantSplit/>
          <w:trHeight w:val="20"/>
        </w:trPr>
        <w:tc>
          <w:tcPr>
            <w:tcW w:w="5940" w:type="dxa"/>
          </w:tcPr>
          <w:p w14:paraId="497C5DA2" w14:textId="77777777" w:rsidR="00821DFB" w:rsidRPr="00E329C1" w:rsidRDefault="00821DFB" w:rsidP="00FB09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320E831" w14:textId="67EC6DA2" w:rsidR="00821DFB" w:rsidRPr="006341A1" w:rsidRDefault="00821DFB" w:rsidP="00FB09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(323,156)</w:t>
            </w:r>
          </w:p>
        </w:tc>
        <w:tc>
          <w:tcPr>
            <w:tcW w:w="181" w:type="dxa"/>
            <w:vAlign w:val="bottom"/>
          </w:tcPr>
          <w:p w14:paraId="60787F8F" w14:textId="77777777" w:rsidR="00821DFB" w:rsidRPr="00E329C1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9C27009" w14:textId="77777777" w:rsidR="00821DFB" w:rsidRPr="00E329C1" w:rsidRDefault="00821DFB" w:rsidP="00FB09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(318,285)</w:t>
            </w:r>
          </w:p>
        </w:tc>
      </w:tr>
    </w:tbl>
    <w:p w14:paraId="4E487BD2" w14:textId="77777777" w:rsidR="00821DFB" w:rsidRDefault="00821DFB" w:rsidP="00821DFB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DC30FBE" w14:textId="77777777" w:rsidR="00821DFB" w:rsidRDefault="00821DFB" w:rsidP="0082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821DFB" w:rsidRPr="00AE20B6" w14:paraId="76E2056D" w14:textId="77777777" w:rsidTr="00CD244A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4F3FBE72" w14:textId="77777777" w:rsidR="00821DFB" w:rsidRPr="00692545" w:rsidRDefault="00821DFB" w:rsidP="00FB0956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B79EDC2" w14:textId="77777777" w:rsidR="00821DFB" w:rsidRPr="00692545" w:rsidRDefault="00821DFB" w:rsidP="00FB0956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A31D37" w14:textId="77777777" w:rsidR="00821DFB" w:rsidRPr="00692545" w:rsidRDefault="00821DFB" w:rsidP="00FB0956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5FA4BCD7" w14:textId="77777777" w:rsidR="00821DFB" w:rsidRPr="00692545" w:rsidRDefault="00821DFB" w:rsidP="00FB0956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DED79AB" w14:textId="77777777" w:rsidR="00821DFB" w:rsidRPr="00692545" w:rsidRDefault="00821DFB" w:rsidP="00FB0956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A616EBD" w14:textId="77777777" w:rsidR="00821DFB" w:rsidRPr="00692545" w:rsidRDefault="00821DFB" w:rsidP="00FB0956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1DFB" w:rsidRPr="00AE20B6" w14:paraId="4368192B" w14:textId="77777777" w:rsidTr="00CD244A">
        <w:trPr>
          <w:cantSplit/>
          <w:trHeight w:val="20"/>
        </w:trPr>
        <w:tc>
          <w:tcPr>
            <w:tcW w:w="5940" w:type="dxa"/>
          </w:tcPr>
          <w:p w14:paraId="57F70C59" w14:textId="77777777" w:rsidR="00821DFB" w:rsidRPr="00692545" w:rsidRDefault="00821DFB" w:rsidP="00FB09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BA1A5F2" w14:textId="77777777" w:rsidR="00821DFB" w:rsidRPr="00692545" w:rsidRDefault="00821DFB" w:rsidP="00FB09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1DFB" w:rsidRPr="00AE20B6" w14:paraId="073BADD4" w14:textId="77777777" w:rsidTr="00CD244A">
        <w:trPr>
          <w:cantSplit/>
          <w:trHeight w:val="20"/>
        </w:trPr>
        <w:tc>
          <w:tcPr>
            <w:tcW w:w="5940" w:type="dxa"/>
            <w:vAlign w:val="bottom"/>
          </w:tcPr>
          <w:p w14:paraId="0B9A61D0" w14:textId="77777777" w:rsidR="00821DFB" w:rsidRPr="00692545" w:rsidRDefault="00821DFB" w:rsidP="00CD244A">
            <w:pPr>
              <w:tabs>
                <w:tab w:val="clear" w:pos="227"/>
              </w:tabs>
              <w:spacing w:line="240" w:lineRule="auto"/>
              <w:ind w:left="175" w:right="-84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CA71E36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1" w:type="dxa"/>
            <w:vAlign w:val="bottom"/>
          </w:tcPr>
          <w:p w14:paraId="723ED98D" w14:textId="77777777" w:rsidR="00821DFB" w:rsidRPr="0026135B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02CF18D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821DFB" w:rsidRPr="00AE20B6" w14:paraId="62393C08" w14:textId="77777777" w:rsidTr="00CD244A">
        <w:trPr>
          <w:cantSplit/>
          <w:trHeight w:val="20"/>
        </w:trPr>
        <w:tc>
          <w:tcPr>
            <w:tcW w:w="5940" w:type="dxa"/>
            <w:vAlign w:val="bottom"/>
          </w:tcPr>
          <w:p w14:paraId="17885E62" w14:textId="77777777" w:rsidR="00821DFB" w:rsidRPr="00692545" w:rsidRDefault="00821DFB" w:rsidP="00CD244A">
            <w:pPr>
              <w:tabs>
                <w:tab w:val="clear" w:pos="227"/>
              </w:tabs>
              <w:spacing w:line="240" w:lineRule="auto"/>
              <w:ind w:left="175" w:right="-84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65998A33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207,948</w:t>
            </w:r>
          </w:p>
        </w:tc>
        <w:tc>
          <w:tcPr>
            <w:tcW w:w="181" w:type="dxa"/>
            <w:vAlign w:val="bottom"/>
          </w:tcPr>
          <w:p w14:paraId="4E57B3FF" w14:textId="77777777" w:rsidR="00821DFB" w:rsidRPr="0026135B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5A125F1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206,979</w:t>
            </w:r>
          </w:p>
        </w:tc>
      </w:tr>
      <w:tr w:rsidR="00821DFB" w:rsidRPr="00AE20B6" w14:paraId="60A850F8" w14:textId="77777777" w:rsidTr="00CD244A">
        <w:trPr>
          <w:cantSplit/>
          <w:trHeight w:val="20"/>
        </w:trPr>
        <w:tc>
          <w:tcPr>
            <w:tcW w:w="5940" w:type="dxa"/>
          </w:tcPr>
          <w:p w14:paraId="48C0E290" w14:textId="77777777" w:rsidR="00821DFB" w:rsidRPr="00692545" w:rsidRDefault="00821DFB" w:rsidP="00CD244A">
            <w:pPr>
              <w:tabs>
                <w:tab w:val="clear" w:pos="227"/>
                <w:tab w:val="clear" w:pos="454"/>
              </w:tabs>
              <w:spacing w:line="240" w:lineRule="auto"/>
              <w:ind w:left="175" w:right="-84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AC0781E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4CCED84" w14:textId="77777777" w:rsidR="00821DFB" w:rsidRPr="0026135B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4C0B9E5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DFB" w:rsidRPr="00AE20B6" w14:paraId="74E83437" w14:textId="77777777" w:rsidTr="00CD244A">
        <w:trPr>
          <w:cantSplit/>
          <w:trHeight w:val="20"/>
        </w:trPr>
        <w:tc>
          <w:tcPr>
            <w:tcW w:w="5940" w:type="dxa"/>
          </w:tcPr>
          <w:p w14:paraId="34371E93" w14:textId="77777777" w:rsidR="00821DFB" w:rsidRPr="00692545" w:rsidRDefault="00821DFB" w:rsidP="00FB095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9CB722" w14:textId="68A9DAE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340,405</w:t>
            </w:r>
          </w:p>
        </w:tc>
        <w:tc>
          <w:tcPr>
            <w:tcW w:w="181" w:type="dxa"/>
            <w:vAlign w:val="bottom"/>
          </w:tcPr>
          <w:p w14:paraId="342A6300" w14:textId="77777777" w:rsidR="00821DFB" w:rsidRPr="0026135B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924D40F" w14:textId="77777777" w:rsidR="00821DFB" w:rsidRPr="0026135B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  <w:tr w:rsidR="00821DFB" w:rsidRPr="00AE20B6" w14:paraId="7C89CABC" w14:textId="77777777" w:rsidTr="00CD244A">
        <w:trPr>
          <w:cantSplit/>
          <w:trHeight w:val="20"/>
        </w:trPr>
        <w:tc>
          <w:tcPr>
            <w:tcW w:w="5940" w:type="dxa"/>
          </w:tcPr>
          <w:p w14:paraId="0B2809FC" w14:textId="77777777" w:rsidR="00821DFB" w:rsidRPr="00692545" w:rsidRDefault="00821DFB" w:rsidP="00CD244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8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A13C085" w14:textId="75D4468F" w:rsidR="00821DFB" w:rsidRPr="00692545" w:rsidRDefault="00821DFB" w:rsidP="00FB095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CD7C19" w14:textId="573FC21C" w:rsidR="00821DFB" w:rsidRPr="000961C0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323,156</w:t>
            </w:r>
          </w:p>
        </w:tc>
        <w:tc>
          <w:tcPr>
            <w:tcW w:w="181" w:type="dxa"/>
            <w:vAlign w:val="bottom"/>
          </w:tcPr>
          <w:p w14:paraId="201E6D07" w14:textId="77777777" w:rsidR="00821DFB" w:rsidRPr="000961C0" w:rsidRDefault="00821DFB" w:rsidP="00FB09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A4963E3" w14:textId="77777777" w:rsidR="00821DFB" w:rsidRPr="000961C0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318,285</w:t>
            </w:r>
          </w:p>
        </w:tc>
      </w:tr>
      <w:tr w:rsidR="00821DFB" w:rsidRPr="00AE20B6" w14:paraId="4D992C9C" w14:textId="77777777" w:rsidTr="00CD244A">
        <w:trPr>
          <w:cantSplit/>
          <w:trHeight w:val="20"/>
        </w:trPr>
        <w:tc>
          <w:tcPr>
            <w:tcW w:w="5940" w:type="dxa"/>
            <w:vAlign w:val="bottom"/>
          </w:tcPr>
          <w:p w14:paraId="4D33953E" w14:textId="77777777" w:rsidR="00821DFB" w:rsidRPr="00692545" w:rsidRDefault="00821DFB" w:rsidP="00FB095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14A9B" w14:textId="44067F1E" w:rsidR="00821DFB" w:rsidRPr="008C0E64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323,156</w:t>
            </w:r>
          </w:p>
        </w:tc>
        <w:tc>
          <w:tcPr>
            <w:tcW w:w="181" w:type="dxa"/>
            <w:vAlign w:val="bottom"/>
          </w:tcPr>
          <w:p w14:paraId="19C80968" w14:textId="77777777" w:rsidR="00821DFB" w:rsidRPr="008C0E64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DA03E" w14:textId="77777777" w:rsidR="00821DFB" w:rsidRPr="008C0E64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318,285</w:t>
            </w:r>
          </w:p>
        </w:tc>
      </w:tr>
      <w:tr w:rsidR="00821DFB" w:rsidRPr="00AE20B6" w14:paraId="3009B1C3" w14:textId="77777777" w:rsidTr="00CD244A">
        <w:trPr>
          <w:cantSplit/>
          <w:trHeight w:val="20"/>
        </w:trPr>
        <w:tc>
          <w:tcPr>
            <w:tcW w:w="5940" w:type="dxa"/>
            <w:vAlign w:val="bottom"/>
          </w:tcPr>
          <w:p w14:paraId="08513E75" w14:textId="7436CFF1" w:rsidR="00821DFB" w:rsidRPr="00692545" w:rsidRDefault="00821DFB" w:rsidP="00FB095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5C38E" w14:textId="77777777" w:rsidR="00821DFB" w:rsidRPr="008806F3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2.00 - 4.00</w:t>
            </w:r>
          </w:p>
        </w:tc>
        <w:tc>
          <w:tcPr>
            <w:tcW w:w="181" w:type="dxa"/>
          </w:tcPr>
          <w:p w14:paraId="36BBE924" w14:textId="77777777" w:rsidR="00821DFB" w:rsidRPr="008806F3" w:rsidRDefault="00821DFB" w:rsidP="00FB0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BD9A6" w14:textId="77777777" w:rsidR="00821DFB" w:rsidRPr="008806F3" w:rsidRDefault="00821DFB" w:rsidP="00FB09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</w:t>
            </w:r>
            <w:r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0 - 4.00</w:t>
            </w:r>
          </w:p>
        </w:tc>
      </w:tr>
    </w:tbl>
    <w:p w14:paraId="7EF5545C" w14:textId="77777777" w:rsidR="00821DFB" w:rsidRDefault="00821DFB" w:rsidP="00821DFB">
      <w:pPr>
        <w:tabs>
          <w:tab w:val="clear" w:pos="454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24B25B6A" w14:textId="6EFB026A" w:rsidR="00821DFB" w:rsidRDefault="00821DFB" w:rsidP="00821DFB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03B8F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703B8F">
        <w:rPr>
          <w:rFonts w:ascii="Angsana New" w:hAnsi="Angsana New" w:hint="cs"/>
          <w:sz w:val="30"/>
          <w:szCs w:val="30"/>
          <w:cs/>
        </w:rPr>
        <w:t>แสดง</w:t>
      </w:r>
      <w:r w:rsidRPr="00703B8F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703B8F">
        <w:rPr>
          <w:rFonts w:ascii="Angsana New" w:hAnsi="Angsana New" w:hint="cs"/>
          <w:sz w:val="30"/>
          <w:szCs w:val="30"/>
          <w:cs/>
        </w:rPr>
        <w:t>เครื่องดื่มประเภทอัดลม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703B8F">
        <w:rPr>
          <w:rFonts w:ascii="Angsana New" w:hAnsi="Angsana New"/>
          <w:sz w:val="30"/>
          <w:szCs w:val="30"/>
          <w:cs/>
        </w:rPr>
        <w:t>และส่วนงาน</w:t>
      </w:r>
      <w:r w:rsidRPr="00703B8F">
        <w:rPr>
          <w:rFonts w:ascii="Angsana New" w:hAnsi="Angsana New" w:hint="cs"/>
          <w:sz w:val="30"/>
          <w:szCs w:val="30"/>
          <w:cs/>
        </w:rPr>
        <w:t>เครื่องดื่มประเภทไม่อัดลม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2E988688" w14:textId="77777777" w:rsidR="00821DFB" w:rsidRDefault="00821DFB" w:rsidP="00821DFB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2EC378C1" w14:textId="77777777" w:rsidR="00E64F07" w:rsidRPr="00C1266B" w:rsidRDefault="0016320B" w:rsidP="00C5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C55503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BFC4FDE" w14:textId="77777777" w:rsidR="00E64F07" w:rsidRPr="00433C7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990C3A0" w14:textId="5E74DAF5" w:rsidR="00E64F07" w:rsidRPr="00C1266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1266B">
        <w:rPr>
          <w:rFonts w:ascii="Angsana New" w:hAnsi="Angsana New"/>
          <w:sz w:val="30"/>
          <w:szCs w:val="30"/>
          <w:cs/>
          <w:lang w:val="en-US" w:bidi="th-TH"/>
        </w:rPr>
        <w:t>นโยบายการบัญชีที่นำเสนอดังต่อไปนี้ได้ถือปฏิบัติโดยสม่ำเสมอสำหรับงบการเงินทุกรอบ</w:t>
      </w:r>
      <w:r w:rsidR="00791C03" w:rsidRPr="00C1266B">
        <w:rPr>
          <w:rFonts w:ascii="Angsana New" w:hAnsi="Angsana New"/>
          <w:sz w:val="30"/>
          <w:szCs w:val="30"/>
          <w:cs/>
          <w:lang w:val="en-US" w:bidi="th-TH"/>
        </w:rPr>
        <w:t>ระยะเวลา</w:t>
      </w:r>
      <w:r w:rsidRPr="00C1266B">
        <w:rPr>
          <w:rFonts w:ascii="Angsana New" w:hAnsi="Angsana New"/>
          <w:sz w:val="30"/>
          <w:szCs w:val="30"/>
          <w:cs/>
          <w:lang w:val="en-US" w:bidi="th-TH"/>
        </w:rPr>
        <w:t>ที่รายงาน</w:t>
      </w:r>
      <w:r w:rsidR="00C50CEE" w:rsidRPr="00C50CEE">
        <w:rPr>
          <w:rFonts w:ascii="Angsana New" w:hAnsi="Angsana New"/>
          <w:sz w:val="30"/>
          <w:szCs w:val="30"/>
          <w:cs/>
          <w:lang w:val="en-US" w:bidi="th-TH"/>
        </w:rPr>
        <w:t xml:space="preserve">ยกเว้นที่ได้กล่าวไว้ในหมายเหตุข้อ </w:t>
      </w:r>
      <w:r w:rsidR="00993441">
        <w:rPr>
          <w:rFonts w:ascii="Angsana New" w:hAnsi="Angsana New"/>
          <w:sz w:val="30"/>
          <w:szCs w:val="30"/>
          <w:lang w:val="en-US" w:bidi="th-TH"/>
        </w:rPr>
        <w:t>3</w:t>
      </w:r>
    </w:p>
    <w:p w14:paraId="01ADB203" w14:textId="77777777" w:rsidR="00E64F07" w:rsidRPr="00433C77" w:rsidRDefault="00E64F07" w:rsidP="00BC34B5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F92CB3E" w14:textId="77777777" w:rsidR="00E64F07" w:rsidRPr="00C1266B" w:rsidRDefault="00E64F07" w:rsidP="00BC34B5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3D8C0588" w14:textId="77777777" w:rsidR="00E64F07" w:rsidRPr="00433C7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FBD147D" w14:textId="77777777" w:rsidR="00E64F07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กลุ่มบริษัท</w:t>
      </w:r>
      <w:r w:rsidRPr="00C1266B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53C7D055" w14:textId="0D62E8A2" w:rsidR="00DA641E" w:rsidRDefault="00DA6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3902D50" w14:textId="77777777" w:rsidR="00852669" w:rsidRPr="00433C77" w:rsidRDefault="00852669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i/>
          <w:i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72E1FB63" w14:textId="3B120C40" w:rsidR="00852669" w:rsidRDefault="00852669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</w:t>
      </w:r>
      <w:r w:rsidR="00E91DC0" w:rsidRPr="00E91DC0">
        <w:rPr>
          <w:rFonts w:ascii="Angsana New" w:hAnsi="Angsana New"/>
          <w:sz w:val="30"/>
          <w:szCs w:val="30"/>
          <w:cs/>
        </w:rPr>
        <w:t>โดยรับรู้สินทรัพย์และหนี้สินของธุรกิจ</w:t>
      </w:r>
      <w:r w:rsidRPr="00433C77">
        <w:rPr>
          <w:rFonts w:ascii="Angsana New" w:hAnsi="Angsana New"/>
          <w:sz w:val="30"/>
          <w:szCs w:val="30"/>
          <w:cs/>
        </w:rPr>
        <w:t>ที่ถูกซื้อด้วยมูลค่าตามบัญชีของธุรกิจดังกล่าวตามงบการเงินรวมของบริษัทใหญ่</w:t>
      </w:r>
      <w:r w:rsidR="00BC579C">
        <w:rPr>
          <w:rFonts w:ascii="Angsana New" w:hAnsi="Angsana New"/>
          <w:sz w:val="30"/>
          <w:szCs w:val="30"/>
          <w:cs/>
        </w:rPr>
        <w:br/>
      </w:r>
      <w:r w:rsidRPr="00433C77">
        <w:rPr>
          <w:rFonts w:ascii="Angsana New" w:hAnsi="Angsana New"/>
          <w:sz w:val="30"/>
          <w:szCs w:val="30"/>
          <w:cs/>
        </w:rPr>
        <w:t>ในลำดับสูงสุด ณ</w:t>
      </w:r>
      <w:r w:rsidRPr="00433C77">
        <w:rPr>
          <w:rFonts w:ascii="Angsana New" w:hAnsi="Angsana New"/>
          <w:sz w:val="30"/>
          <w:szCs w:val="30"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33C77">
        <w:rPr>
          <w:rFonts w:ascii="Angsana New" w:hAnsi="Angsana New"/>
          <w:sz w:val="30"/>
          <w:szCs w:val="30"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  <w:r w:rsidR="00E91DC0">
        <w:rPr>
          <w:rFonts w:ascii="Angsana New" w:hAnsi="Angsana New" w:hint="cs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33C77">
        <w:rPr>
          <w:rFonts w:ascii="Angsana New" w:hAnsi="Angsana New"/>
          <w:sz w:val="30"/>
          <w:szCs w:val="30"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14:paraId="1B0B3067" w14:textId="77777777" w:rsidR="00DA641E" w:rsidRPr="00852669" w:rsidRDefault="00DA641E" w:rsidP="0085266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275ED1D" w14:textId="77777777" w:rsidR="00E64F07" w:rsidRPr="00C1266B" w:rsidRDefault="00CD24C1" w:rsidP="00A96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ab/>
      </w:r>
      <w:r w:rsidR="00E64F07" w:rsidRPr="00C1266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321F537A" w14:textId="6DC88B40" w:rsidR="00E014E6" w:rsidRPr="00C1266B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</w:t>
      </w:r>
      <w:r w:rsidR="00FD3F05" w:rsidRPr="00C1266B">
        <w:rPr>
          <w:rFonts w:ascii="Angsana New" w:hAnsi="Angsana New"/>
          <w:sz w:val="30"/>
          <w:szCs w:val="30"/>
          <w:cs/>
        </w:rPr>
        <w:t>เปิดรับหรือมีสิทธิ</w:t>
      </w:r>
      <w:r w:rsidR="00BC579C">
        <w:rPr>
          <w:rFonts w:ascii="Angsana New" w:hAnsi="Angsana New"/>
          <w:sz w:val="30"/>
          <w:szCs w:val="30"/>
          <w:cs/>
        </w:rPr>
        <w:br/>
      </w:r>
      <w:r w:rsidR="00FD3F05" w:rsidRPr="00C1266B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1266B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6D23021" w14:textId="77777777" w:rsidR="00DC7AB5" w:rsidRPr="00C1266B" w:rsidRDefault="00DC7AB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88D66C2" w14:textId="77777777" w:rsidR="00FD3F05" w:rsidRPr="00C1266B" w:rsidRDefault="007A0562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การสูญเสียการควบ</w:t>
      </w:r>
      <w:r w:rsidR="00FD3F05" w:rsidRPr="00C1266B">
        <w:rPr>
          <w:rFonts w:ascii="Angsana New" w:hAnsi="Angsana New"/>
          <w:i/>
          <w:iCs/>
          <w:sz w:val="30"/>
          <w:szCs w:val="30"/>
          <w:cs/>
        </w:rPr>
        <w:t>ค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ุ</w:t>
      </w:r>
      <w:r w:rsidR="00FD3F05" w:rsidRPr="00C1266B">
        <w:rPr>
          <w:rFonts w:ascii="Angsana New" w:hAnsi="Angsana New"/>
          <w:i/>
          <w:iCs/>
          <w:sz w:val="30"/>
          <w:szCs w:val="30"/>
          <w:cs/>
        </w:rPr>
        <w:t>ม</w:t>
      </w:r>
    </w:p>
    <w:p w14:paraId="5CAB0DC0" w14:textId="4C07ADC5" w:rsidR="00FD3F05" w:rsidRDefault="00FD3F05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B6F2F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</w:t>
      </w:r>
      <w:r w:rsidRPr="00BC579C">
        <w:rPr>
          <w:rFonts w:ascii="Angsana New" w:hAnsi="Angsana New"/>
          <w:spacing w:val="-2"/>
          <w:sz w:val="30"/>
          <w:szCs w:val="30"/>
          <w:cs/>
        </w:rPr>
        <w:t>หรือขาดทุนที่เกิดขึ้นจากการสูญเสีย การควบคุมในบริษัทย่อยรับรู้ในกำไรหรือขาดทุน ส่วนได้เสียในบริษัทย่อยเดิม</w:t>
      </w:r>
      <w:r w:rsidRPr="00C1266B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293B6ACC" w14:textId="77777777" w:rsidR="00B10CC5" w:rsidRPr="00C1266B" w:rsidRDefault="00B10CC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77CEB19" w14:textId="77777777" w:rsidR="00E64F07" w:rsidRPr="00C1266B" w:rsidRDefault="00FD3F0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50F5F10" w14:textId="77777777" w:rsidR="00440940" w:rsidRPr="00C1266B" w:rsidRDefault="00440940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บริษัทร่วมเป็นกิจการที่กลุ่</w:t>
      </w:r>
      <w:r w:rsidR="00310C3E" w:rsidRPr="00C1266B">
        <w:rPr>
          <w:rFonts w:ascii="Angsana New" w:hAnsi="Angsana New"/>
          <w:sz w:val="30"/>
          <w:szCs w:val="30"/>
          <w:cs/>
        </w:rPr>
        <w:t>มบริษัทมีอิทธิพลอย่างมีนัยสำคัญ</w:t>
      </w:r>
      <w:r w:rsidRPr="00C1266B">
        <w:rPr>
          <w:rFonts w:ascii="Angsana New" w:hAnsi="Angsana New"/>
          <w:sz w:val="30"/>
          <w:szCs w:val="30"/>
          <w:cs/>
        </w:rPr>
        <w:t>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9BEC49A" w14:textId="6A0B09FF" w:rsidR="00440940" w:rsidRDefault="00440940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48B5C98" w14:textId="41B1BED2" w:rsidR="007D17AE" w:rsidRPr="00C1266B" w:rsidRDefault="007D17AE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17AE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BC579C">
        <w:rPr>
          <w:rFonts w:ascii="Angsana New" w:hAnsi="Angsana New"/>
          <w:sz w:val="30"/>
          <w:szCs w:val="30"/>
          <w:cs/>
        </w:rPr>
        <w:br/>
      </w:r>
      <w:r w:rsidRPr="007D17AE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13106E28" w14:textId="6C3B42FD" w:rsidR="00FA6FD7" w:rsidRDefault="00FA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5EA621" w14:textId="77777777" w:rsidR="00E64F07" w:rsidRPr="00C1266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1266B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การตัดรายการในงบการเงินรวม</w:t>
      </w:r>
    </w:p>
    <w:p w14:paraId="58CD9940" w14:textId="4859E1F0" w:rsidR="009964F6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6ADE">
        <w:rPr>
          <w:rFonts w:ascii="Angsana New" w:hAnsi="Angsana New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="00310C3E" w:rsidRPr="001E6AD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6ADE">
        <w:rPr>
          <w:rFonts w:ascii="Angsana New" w:hAnsi="Angsana New"/>
          <w:spacing w:val="-2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Pr="00852669">
        <w:rPr>
          <w:rFonts w:ascii="Angsana New" w:hAnsi="Angsana New"/>
          <w:sz w:val="30"/>
          <w:szCs w:val="30"/>
          <w:cs/>
        </w:rPr>
        <w:t>รายการระหว่างกิจการในกลุ่ม</w:t>
      </w:r>
      <w:r w:rsidR="006701F2" w:rsidRPr="00852669">
        <w:rPr>
          <w:rFonts w:ascii="Angsana New" w:hAnsi="Angsana New"/>
          <w:sz w:val="30"/>
          <w:szCs w:val="30"/>
        </w:rPr>
        <w:t xml:space="preserve"> </w:t>
      </w:r>
      <w:r w:rsidRPr="00852669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="001E6ADE">
        <w:rPr>
          <w:rFonts w:ascii="Angsana New" w:hAnsi="Angsana New" w:hint="cs"/>
          <w:sz w:val="30"/>
          <w:szCs w:val="30"/>
          <w:cs/>
        </w:rPr>
        <w:t xml:space="preserve"> </w:t>
      </w:r>
      <w:r w:rsidRPr="00852669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602485F" w14:textId="77777777" w:rsidR="00DE4E17" w:rsidRDefault="00DE4E17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E863BFF" w14:textId="210745F3" w:rsidR="00DE4E17" w:rsidRPr="00C1266B" w:rsidRDefault="00DE4E17" w:rsidP="00DE4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ข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Pr="00DE4E1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DE4E1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</w:t>
      </w:r>
    </w:p>
    <w:p w14:paraId="44840976" w14:textId="4211520F" w:rsidR="00D872C0" w:rsidRDefault="00D872C0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E9C150D" w14:textId="0F71DCF3" w:rsidR="00DE4E17" w:rsidRPr="00DE4E17" w:rsidRDefault="00DE4E1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51FC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9551FC">
        <w:rPr>
          <w:rFonts w:ascii="Angsana New" w:hAnsi="Angsana New" w:hint="cs"/>
          <w:sz w:val="30"/>
          <w:szCs w:val="30"/>
          <w:cs/>
        </w:rPr>
        <w:t>ย่อยและ</w:t>
      </w:r>
      <w:r w:rsidRPr="009551FC">
        <w:rPr>
          <w:rFonts w:ascii="Angsana New" w:hAnsi="Angsana New"/>
          <w:sz w:val="30"/>
          <w:szCs w:val="30"/>
          <w:cs/>
        </w:rPr>
        <w:t>บริษัท</w:t>
      </w:r>
      <w:r w:rsidRPr="009551FC">
        <w:rPr>
          <w:rFonts w:ascii="Angsana New" w:hAnsi="Angsana New" w:hint="cs"/>
          <w:sz w:val="30"/>
          <w:szCs w:val="30"/>
          <w:cs/>
        </w:rPr>
        <w:t>ร่วม</w:t>
      </w:r>
      <w:r w:rsidRPr="009551FC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9551FC" w:rsidRPr="009551FC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วัดมูลค่าด้วยราคาทุนหักค่าเผื่อการด้อยค่า</w:t>
      </w:r>
      <w:r w:rsidRPr="009551FC">
        <w:rPr>
          <w:rFonts w:ascii="Angsana New" w:hAnsi="Angsana New" w:hint="cs"/>
          <w:sz w:val="30"/>
          <w:szCs w:val="30"/>
          <w:cs/>
        </w:rPr>
        <w:t xml:space="preserve"> </w:t>
      </w:r>
      <w:r w:rsidRPr="009551FC">
        <w:rPr>
          <w:rFonts w:ascii="Angsana New" w:hAnsi="Angsana New"/>
          <w:sz w:val="30"/>
          <w:szCs w:val="30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  <w:r w:rsidR="004B08F6" w:rsidRPr="009551FC">
        <w:rPr>
          <w:rFonts w:ascii="Angsana New" w:hAnsi="Angsana New" w:hint="cs"/>
          <w:sz w:val="30"/>
          <w:szCs w:val="30"/>
          <w:cs/>
        </w:rPr>
        <w:t xml:space="preserve"> </w:t>
      </w:r>
      <w:r w:rsidRPr="009551FC">
        <w:rPr>
          <w:rFonts w:ascii="Angsana New" w:hAnsi="Angsana New"/>
          <w:sz w:val="30"/>
          <w:szCs w:val="30"/>
          <w:cs/>
        </w:rPr>
        <w:t>กำไรขาดทุนจาก</w:t>
      </w:r>
      <w:r w:rsidRPr="009551FC">
        <w:rPr>
          <w:rFonts w:ascii="Angsana New" w:hAnsi="Angsana New" w:hint="cs"/>
          <w:sz w:val="30"/>
          <w:szCs w:val="30"/>
          <w:cs/>
        </w:rPr>
        <w:t>การ</w:t>
      </w:r>
      <w:r w:rsidRPr="009551FC">
        <w:rPr>
          <w:rFonts w:ascii="Angsana New" w:hAnsi="Angsana New"/>
          <w:sz w:val="30"/>
          <w:szCs w:val="30"/>
          <w:cs/>
        </w:rPr>
        <w:t>ขาย</w:t>
      </w:r>
      <w:r w:rsidR="009551FC">
        <w:rPr>
          <w:rFonts w:ascii="Angsana New" w:hAnsi="Angsana New"/>
          <w:sz w:val="30"/>
          <w:szCs w:val="30"/>
          <w:cs/>
        </w:rPr>
        <w:br/>
      </w:r>
      <w:r w:rsidRPr="009551FC">
        <w:rPr>
          <w:rFonts w:ascii="Angsana New" w:hAnsi="Angsana New"/>
          <w:sz w:val="30"/>
          <w:szCs w:val="30"/>
          <w:cs/>
        </w:rPr>
        <w:t>เงินลงทุนบันทึกในกำไรหรือขาดทุน</w:t>
      </w:r>
    </w:p>
    <w:p w14:paraId="0C2DAD3D" w14:textId="77777777" w:rsidR="00DE4E17" w:rsidRPr="00852669" w:rsidRDefault="00DE4E17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27D1E70" w14:textId="1D25939F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7505A7FE" w14:textId="77777777" w:rsidR="00E64F07" w:rsidRPr="004420C2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3254CFD" w14:textId="088E56FD" w:rsidR="00E64F07" w:rsidRPr="00C1266B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t>รายการบัญชีที่เป็น</w:t>
      </w:r>
      <w:r w:rsidR="00723808" w:rsidRPr="00C1266B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="00085FC3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FB0956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</w:t>
      </w:r>
      <w:r w:rsidR="00FB0956" w:rsidRPr="00256858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="00FB0956" w:rsidRPr="00256858">
        <w:rPr>
          <w:rFonts w:ascii="Angsana New" w:hAnsi="Angsana New" w:hint="cs"/>
          <w:sz w:val="30"/>
          <w:szCs w:val="30"/>
          <w:cs/>
        </w:rPr>
        <w:t xml:space="preserve"> </w:t>
      </w:r>
      <w:r w:rsidR="00723808" w:rsidRPr="00256858">
        <w:rPr>
          <w:rFonts w:ascii="Angsana New" w:hAnsi="Angsana New"/>
          <w:sz w:val="30"/>
          <w:szCs w:val="30"/>
          <w:cs/>
        </w:rPr>
        <w:t>แปลงค่าเป็นสก</w:t>
      </w:r>
      <w:r w:rsidR="00D9094F" w:rsidRPr="00256858">
        <w:rPr>
          <w:rFonts w:ascii="Angsana New" w:hAnsi="Angsana New"/>
          <w:sz w:val="30"/>
          <w:szCs w:val="30"/>
          <w:cs/>
        </w:rPr>
        <w:t>ุลเงินที่ใช้ในการดำเนินงาน</w:t>
      </w:r>
      <w:r w:rsidR="001B4751" w:rsidRPr="00256858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9A45EB" w:rsidRPr="00256858">
        <w:rPr>
          <w:rFonts w:ascii="Angsana New" w:hAnsi="Angsana New"/>
          <w:sz w:val="30"/>
          <w:szCs w:val="30"/>
          <w:cs/>
        </w:rPr>
        <w:t xml:space="preserve"> </w:t>
      </w:r>
      <w:r w:rsidRPr="00256858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FB0956" w:rsidRPr="00256858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25685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FB0956" w:rsidRPr="00256858">
        <w:rPr>
          <w:rFonts w:ascii="Angsana New" w:hAnsi="Angsana New"/>
          <w:sz w:val="30"/>
          <w:szCs w:val="30"/>
          <w:cs/>
        </w:rPr>
        <w:t>แปลงค่าโดยใช้อัตราแลกเปลี่ยน ณ วันที่รายงาน</w:t>
      </w:r>
    </w:p>
    <w:p w14:paraId="19074D3F" w14:textId="77777777" w:rsidR="000218F2" w:rsidRPr="004420C2" w:rsidRDefault="000218F2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BEB844" w14:textId="72412FEE" w:rsidR="001B4751" w:rsidRPr="00433C77" w:rsidRDefault="001B4751" w:rsidP="00B03F32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C1266B">
        <w:rPr>
          <w:rFonts w:ascii="Angsana New" w:hAnsi="Angsana New"/>
          <w:color w:val="000000"/>
          <w:sz w:val="30"/>
          <w:szCs w:val="30"/>
          <w:cs/>
          <w:lang w:bidi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9AFEE4D" w14:textId="77777777" w:rsidR="00B03F32" w:rsidRPr="004420C2" w:rsidRDefault="00B03F32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560BDD" w14:textId="77777777" w:rsidR="000218F2" w:rsidRPr="00433C77" w:rsidRDefault="009A45EB" w:rsidP="00BC34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3C77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0218F2" w:rsidRPr="00433C77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61FA5018" w14:textId="77777777" w:rsidR="000218F2" w:rsidRPr="00433C77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9A45EB" w:rsidRPr="00433C77">
        <w:rPr>
          <w:rFonts w:ascii="Angsana New" w:hAnsi="Angsana New"/>
          <w:sz w:val="30"/>
          <w:szCs w:val="30"/>
          <w:cs/>
        </w:rPr>
        <w:t>หน่วยงาน</w:t>
      </w:r>
      <w:r w:rsidRPr="00433C77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</w:p>
    <w:p w14:paraId="5ADF8DDF" w14:textId="77777777" w:rsidR="000218F2" w:rsidRPr="004420C2" w:rsidRDefault="000218F2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D528618" w14:textId="3A3B5121" w:rsidR="000218F2" w:rsidRPr="00433C77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3C77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="009A45EB" w:rsidRPr="00433C77">
        <w:rPr>
          <w:rFonts w:ascii="Angsana New" w:hAnsi="Angsana New"/>
          <w:sz w:val="30"/>
          <w:szCs w:val="30"/>
          <w:cs/>
        </w:rPr>
        <w:t>หน่วยงาน</w:t>
      </w:r>
      <w:r w:rsidRPr="00433C77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</w:t>
      </w:r>
      <w:r w:rsidR="007C2DF5" w:rsidRPr="00433C77">
        <w:rPr>
          <w:rFonts w:ascii="Angsana New" w:hAnsi="Angsana New"/>
          <w:sz w:val="30"/>
          <w:szCs w:val="30"/>
          <w:cs/>
        </w:rPr>
        <w:t>ที่ใกล้เคียงกับอัตรา</w:t>
      </w:r>
      <w:r w:rsidR="00B03F32" w:rsidRPr="00433C77">
        <w:rPr>
          <w:rFonts w:ascii="Angsana New" w:hAnsi="Angsana New"/>
          <w:sz w:val="30"/>
          <w:szCs w:val="30"/>
          <w:cs/>
        </w:rPr>
        <w:t>แลกเปลี่ยน</w:t>
      </w:r>
      <w:r w:rsidR="00DB03FB" w:rsidRPr="00433C77">
        <w:rPr>
          <w:rFonts w:ascii="Angsana New" w:hAnsi="Angsana New"/>
          <w:sz w:val="30"/>
          <w:szCs w:val="30"/>
        </w:rPr>
        <w:t xml:space="preserve"> </w:t>
      </w:r>
      <w:r w:rsidR="007C2DF5" w:rsidRPr="00433C77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71EF17A3" w14:textId="77777777" w:rsidR="000218F2" w:rsidRPr="004420C2" w:rsidRDefault="000218F2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C6ACF02" w14:textId="76A0BFA9" w:rsidR="00101BB3" w:rsidRPr="00C1266B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</w:t>
      </w:r>
      <w:r w:rsidRPr="00C1266B">
        <w:rPr>
          <w:rFonts w:ascii="Angsana New" w:hAnsi="Angsana New"/>
          <w:sz w:val="30"/>
          <w:szCs w:val="30"/>
          <w:cs/>
        </w:rPr>
        <w:t>แปลงค่าบันทึกใน</w:t>
      </w:r>
      <w:r w:rsidR="006B00DA" w:rsidRPr="00C1266B">
        <w:rPr>
          <w:rFonts w:ascii="Angsana New" w:hAnsi="Angsana New"/>
          <w:sz w:val="30"/>
          <w:szCs w:val="30"/>
          <w:cs/>
        </w:rPr>
        <w:t>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894773D" w14:textId="0FE59D59" w:rsidR="00D605AB" w:rsidRDefault="00D605AB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6D228FC" w14:textId="777B3A96" w:rsidR="000951AF" w:rsidRDefault="000951AF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74FAB91" w14:textId="77777777" w:rsidR="000951AF" w:rsidRPr="004420C2" w:rsidRDefault="000951AF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2AF2E35" w14:textId="04F40662" w:rsidR="000218F2" w:rsidRDefault="00101BB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="008B41E1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</w:t>
      </w:r>
      <w:r w:rsidR="008B41E1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457AF810" w14:textId="4B3E7338" w:rsidR="004B7CBC" w:rsidRPr="000951AF" w:rsidRDefault="004B7CB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758C994B" w14:textId="06D8C7F0" w:rsidR="006B00DA" w:rsidRPr="00433C77" w:rsidRDefault="006B00DA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DE1BD9F" w14:textId="77777777" w:rsidR="00DC7AB5" w:rsidRPr="000951AF" w:rsidRDefault="00DC7AB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8343B7A" w14:textId="61B61967" w:rsidR="00E64F0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cs/>
          <w:lang w:val="th-TH"/>
        </w:rPr>
        <w:t>ง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</w:r>
      <w:r w:rsidR="00AF7C58" w:rsidRPr="00AF7C58">
        <w:rPr>
          <w:rFonts w:ascii="Angsana New" w:hAnsi="Angsana New"/>
          <w:b/>
          <w:bCs/>
          <w:cs/>
          <w:lang w:val="th-TH"/>
        </w:rPr>
        <w:t>เครื่องมือทางการเงิน</w:t>
      </w:r>
    </w:p>
    <w:p w14:paraId="2EEA32CB" w14:textId="4D3FE01F" w:rsidR="00FB0956" w:rsidRPr="000951AF" w:rsidRDefault="00FB0956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A4B149B" w14:textId="77777777" w:rsidR="00AF7C58" w:rsidRPr="00AF7C58" w:rsidRDefault="00AF7C58" w:rsidP="00AF7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F7C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AF7C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AF7C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AF7C5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1D623B74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C8F8D02" w14:textId="44EFD746" w:rsidR="00AF7C58" w:rsidRPr="00AF7C58" w:rsidRDefault="00AF7C58" w:rsidP="00C942C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.1)</w:t>
      </w:r>
      <w:r w:rsidR="00C942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A216497" w14:textId="2B1613D8" w:rsidR="00AF7C58" w:rsidRPr="00AF7C58" w:rsidRDefault="00AF7C58" w:rsidP="00C942C2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4" w:name="_Hlk65750396"/>
      <w:r w:rsidRPr="00AF7C58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AF7C58">
        <w:rPr>
          <w:rFonts w:ascii="Angsana New" w:hAnsi="Angsana New"/>
          <w:sz w:val="30"/>
          <w:szCs w:val="30"/>
        </w:rPr>
        <w:t>4</w:t>
      </w:r>
      <w:r w:rsidRPr="00AF7C58">
        <w:rPr>
          <w:rFonts w:ascii="Angsana New" w:hAnsi="Angsana New"/>
          <w:sz w:val="30"/>
          <w:szCs w:val="30"/>
          <w:cs/>
        </w:rPr>
        <w:t xml:space="preserve"> (</w:t>
      </w:r>
      <w:r w:rsidR="004B08F6">
        <w:rPr>
          <w:rFonts w:ascii="Angsana New" w:hAnsi="Angsana New" w:hint="cs"/>
          <w:sz w:val="30"/>
          <w:szCs w:val="30"/>
          <w:cs/>
        </w:rPr>
        <w:t>ฉ</w:t>
      </w:r>
      <w:r w:rsidRPr="00AF7C58">
        <w:rPr>
          <w:rFonts w:ascii="Angsana New" w:hAnsi="Angsana New"/>
          <w:sz w:val="30"/>
          <w:szCs w:val="30"/>
          <w:cs/>
        </w:rPr>
        <w:t>)))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bookmarkEnd w:id="4"/>
      <w:r w:rsidRPr="00AF7C58">
        <w:rPr>
          <w:rFonts w:ascii="Angsana New" w:hAnsi="Angsana New"/>
          <w:sz w:val="30"/>
          <w:szCs w:val="30"/>
          <w:cs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E1CA6AF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C335965" w14:textId="01EBE255" w:rsidR="00AF7C58" w:rsidRPr="00AF7C58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73465D">
        <w:rPr>
          <w:rFonts w:ascii="Angsana New" w:hAnsi="Angsana New"/>
          <w:sz w:val="30"/>
          <w:szCs w:val="30"/>
          <w:cs/>
        </w:rPr>
        <w:br/>
      </w:r>
      <w:r w:rsidRPr="00AF7C58">
        <w:rPr>
          <w:rFonts w:ascii="Angsana New" w:hAnsi="Angsana New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73465D">
        <w:rPr>
          <w:rFonts w:ascii="Angsana New" w:hAnsi="Angsana New"/>
          <w:sz w:val="30"/>
          <w:szCs w:val="30"/>
          <w:cs/>
        </w:rPr>
        <w:br/>
      </w:r>
      <w:r w:rsidRPr="00AF7C58">
        <w:rPr>
          <w:rFonts w:ascii="Angsana New" w:hAnsi="Angsana New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8F95F05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1BF08DF" w14:textId="5BAC3F7F" w:rsidR="00AF7C58" w:rsidRPr="00AF7C58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44CD8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6660"/>
      </w:tblGrid>
      <w:tr w:rsidR="00111905" w:rsidRPr="00AF7C58" w14:paraId="49D6E4C0" w14:textId="77777777" w:rsidTr="0073465D">
        <w:tc>
          <w:tcPr>
            <w:tcW w:w="2160" w:type="dxa"/>
          </w:tcPr>
          <w:p w14:paraId="49EB7844" w14:textId="670ECEAD" w:rsidR="00111905" w:rsidRPr="00AF7C58" w:rsidRDefault="00111905" w:rsidP="0096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90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6660" w:type="dxa"/>
          </w:tcPr>
          <w:p w14:paraId="31EE8FEE" w14:textId="77777777" w:rsidR="00111905" w:rsidRDefault="00111905" w:rsidP="0073465D">
            <w:pPr>
              <w:pStyle w:val="BodyText"/>
              <w:tabs>
                <w:tab w:val="clear" w:pos="6322"/>
                <w:tab w:val="clear" w:pos="6549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19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</w:t>
            </w:r>
            <w:r w:rsidRPr="001119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 กำไรและขาดทุนจากอัตราแลกเปลี่ยน ผลขาดทุน</w:t>
            </w:r>
            <w:r w:rsidRPr="001119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119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กำไรหรือขาดทุนที่เกิดจากการตัดรายการออกจากบัญชีรับรู้ในกำไรหรือขาดทุน</w:t>
            </w:r>
          </w:p>
          <w:p w14:paraId="6971B26D" w14:textId="27D5035B" w:rsidR="00111905" w:rsidRPr="00AF7C58" w:rsidRDefault="00111905" w:rsidP="0073465D">
            <w:pPr>
              <w:pStyle w:val="BodyText"/>
              <w:tabs>
                <w:tab w:val="clear" w:pos="6322"/>
                <w:tab w:val="clear" w:pos="6549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465D" w:rsidRPr="00AF7C58" w14:paraId="555D22CF" w14:textId="77777777" w:rsidTr="0073465D">
        <w:tc>
          <w:tcPr>
            <w:tcW w:w="2160" w:type="dxa"/>
          </w:tcPr>
          <w:p w14:paraId="1E6AD25D" w14:textId="77777777" w:rsidR="0073465D" w:rsidRPr="00AF7C58" w:rsidRDefault="0073465D" w:rsidP="0096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F7C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660" w:type="dxa"/>
          </w:tcPr>
          <w:p w14:paraId="5615670B" w14:textId="7ABDB5DC" w:rsidR="0073465D" w:rsidRPr="00AF7C58" w:rsidRDefault="0073465D" w:rsidP="0073465D">
            <w:pPr>
              <w:pStyle w:val="BodyText"/>
              <w:tabs>
                <w:tab w:val="clear" w:pos="6322"/>
                <w:tab w:val="clear" w:pos="6549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F7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      </w:r>
            <w:r w:rsidRPr="00AF7C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7C58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0E1EF9AD" w14:textId="77777777" w:rsidR="0073465D" w:rsidRPr="00AF7C58" w:rsidRDefault="0073465D" w:rsidP="00962C3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65D" w:rsidRPr="00AF7C58" w14:paraId="09E16AC1" w14:textId="77777777" w:rsidTr="0073465D">
        <w:tc>
          <w:tcPr>
            <w:tcW w:w="2160" w:type="dxa"/>
          </w:tcPr>
          <w:p w14:paraId="710D4B8B" w14:textId="77777777" w:rsidR="0073465D" w:rsidRPr="00AF7C58" w:rsidRDefault="0073465D" w:rsidP="0096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F7C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660" w:type="dxa"/>
          </w:tcPr>
          <w:p w14:paraId="02B8E2CC" w14:textId="60D9F0BB" w:rsidR="0073465D" w:rsidRPr="00AF7C58" w:rsidRDefault="0073465D" w:rsidP="00962C3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C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AF7C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7C91BE6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9401059" w14:textId="26B59569" w:rsidR="00AF7C58" w:rsidRPr="00AF7C58" w:rsidRDefault="00AF7C58" w:rsidP="004860A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="004860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9C01410" w14:textId="4D9FCA77" w:rsidR="00AF7C58" w:rsidRPr="00AF7C58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74293">
        <w:rPr>
          <w:rFonts w:ascii="Angsana New" w:hAnsi="Angsana New"/>
          <w:sz w:val="30"/>
          <w:szCs w:val="30"/>
          <w:cs/>
        </w:rPr>
        <w:br/>
      </w:r>
      <w:r w:rsidRPr="00AF7C58">
        <w:rPr>
          <w:rFonts w:ascii="Angsana New" w:hAnsi="Angsana New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CE975C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8916D53" w14:textId="06272514" w:rsidR="00AF7C58" w:rsidRPr="00AF7C58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AF7C58">
        <w:rPr>
          <w:rFonts w:ascii="Angsana New" w:hAnsi="Angsana New"/>
          <w:sz w:val="30"/>
          <w:szCs w:val="30"/>
        </w:rPr>
        <w:t xml:space="preserve">  </w:t>
      </w:r>
      <w:r w:rsidRPr="00AF7C58">
        <w:rPr>
          <w:rFonts w:ascii="Angsana New" w:hAnsi="Angsana New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31BAB32" w14:textId="26C62EAF" w:rsidR="00AF7C58" w:rsidRPr="00AF7C58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7833D15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6A54AA0" w14:textId="34A85972" w:rsidR="00AF7C58" w:rsidRDefault="00AF7C58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74293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4B08F6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553B8A4" w14:textId="77777777" w:rsidR="00A823D8" w:rsidRPr="00474293" w:rsidRDefault="00A823D8" w:rsidP="00A823D8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E2CC1E1" w14:textId="1575BD99" w:rsidR="00AF7C58" w:rsidRPr="00AF7C58" w:rsidRDefault="00AF7C58" w:rsidP="00AF7C58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08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B08F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4B08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4B08F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616A1D7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0510205" w14:textId="09D83345" w:rsidR="00AF7C58" w:rsidRPr="004A7CFE" w:rsidRDefault="00AF7C58" w:rsidP="004A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F7C58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</w:t>
      </w:r>
    </w:p>
    <w:p w14:paraId="258B8E60" w14:textId="16A05151" w:rsidR="00AF7C58" w:rsidRPr="00AF7C58" w:rsidRDefault="00AF7C58" w:rsidP="00AF7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7C58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75E1B6C3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F2D5863" w14:textId="77777777" w:rsidR="00AF7C58" w:rsidRPr="00AF7C58" w:rsidRDefault="00AF7C58" w:rsidP="00AF7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F7C58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9A4D06A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2DC557E" w14:textId="1F5C5969" w:rsidR="00AF7C58" w:rsidRPr="00AF7C58" w:rsidRDefault="00AF7C58" w:rsidP="00AF7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7C58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59C8743A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A1FAA6A" w14:textId="77777777" w:rsidR="00AF7C58" w:rsidRPr="00AF7C58" w:rsidRDefault="00AF7C58" w:rsidP="00AF7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F7C58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2BD99115" w14:textId="14BAB19E" w:rsidR="00AF7C58" w:rsidRPr="00AF7C58" w:rsidRDefault="00AF7C58" w:rsidP="004A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7C58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549F8DBF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80DBE4B" w14:textId="18BA946A" w:rsidR="00AF7C58" w:rsidRPr="00AF7C58" w:rsidRDefault="00AF7C58" w:rsidP="004A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7C58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Pr="004B08F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F7C58">
        <w:rPr>
          <w:rFonts w:asciiTheme="majorBidi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4B08F6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="004B08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7C58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  <w:r w:rsidRPr="00AF7C58">
        <w:rPr>
          <w:rFonts w:asciiTheme="majorBidi" w:hAnsiTheme="majorBidi" w:cstheme="majorBidi"/>
          <w:sz w:val="30"/>
          <w:szCs w:val="30"/>
        </w:rPr>
        <w:t xml:space="preserve"> </w:t>
      </w:r>
    </w:p>
    <w:p w14:paraId="5EA991CB" w14:textId="3F6F89C1" w:rsidR="009B6FC8" w:rsidRDefault="009B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8F3DDA" w14:textId="777349FA" w:rsidR="00FB0956" w:rsidRPr="00433C77" w:rsidRDefault="00FB0956" w:rsidP="00FB095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cs/>
        </w:rPr>
        <w:t>จ</w:t>
      </w:r>
      <w:r w:rsidRPr="00433C77">
        <w:rPr>
          <w:rFonts w:ascii="Angsana New" w:hAnsi="Angsana New"/>
          <w:b/>
          <w:bCs/>
          <w:cs/>
          <w:lang w:val="th-TH"/>
        </w:rPr>
        <w:t>)</w:t>
      </w:r>
      <w:r w:rsidRPr="00433C77">
        <w:rPr>
          <w:rFonts w:ascii="Angsana New" w:hAnsi="Angsana New"/>
          <w:b/>
          <w:bCs/>
          <w:cs/>
          <w:lang w:val="th-TH"/>
        </w:rPr>
        <w:tab/>
        <w:t>เงินสดและรายการเทียบเท่าเงินสด</w:t>
      </w:r>
    </w:p>
    <w:p w14:paraId="16DA9270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A30815E" w14:textId="17409702" w:rsidR="00CC0EA5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B4751" w:rsidRPr="00433C77">
        <w:rPr>
          <w:rFonts w:ascii="Angsana New" w:hAnsi="Angsana New"/>
          <w:sz w:val="30"/>
          <w:szCs w:val="30"/>
          <w:cs/>
        </w:rPr>
        <w:t>และ</w:t>
      </w:r>
      <w:r w:rsidRPr="00433C77">
        <w:rPr>
          <w:rFonts w:ascii="Angsana New" w:hAnsi="Angsana New"/>
          <w:sz w:val="30"/>
          <w:szCs w:val="30"/>
          <w:cs/>
        </w:rPr>
        <w:t>ยอดเง</w:t>
      </w:r>
      <w:r w:rsidR="006B00DA" w:rsidRPr="00433C77">
        <w:rPr>
          <w:rFonts w:ascii="Angsana New" w:hAnsi="Angsana New"/>
          <w:sz w:val="30"/>
          <w:szCs w:val="30"/>
          <w:cs/>
        </w:rPr>
        <w:t xml:space="preserve">ินฝากธนาคารประเภทเผื่อเรียก </w:t>
      </w:r>
      <w:r w:rsidRPr="00433C77">
        <w:rPr>
          <w:rFonts w:ascii="Angsana New" w:hAnsi="Angsana New"/>
          <w:sz w:val="30"/>
          <w:szCs w:val="30"/>
          <w:cs/>
        </w:rPr>
        <w:t>เงินเบิก</w:t>
      </w:r>
      <w:r w:rsidR="00A0400B">
        <w:rPr>
          <w:rFonts w:ascii="Angsana New" w:hAnsi="Angsana New"/>
          <w:sz w:val="30"/>
          <w:szCs w:val="30"/>
          <w:cs/>
        </w:rPr>
        <w:br/>
      </w:r>
      <w:r w:rsidRPr="00433C77">
        <w:rPr>
          <w:rFonts w:ascii="Angsana New" w:hAnsi="Angsana New"/>
          <w:sz w:val="30"/>
          <w:szCs w:val="30"/>
          <w:cs/>
        </w:rPr>
        <w:t>เกินบัญชีธนาคารซึ่งจะต้องชำระคืนเมื่อทวงถามถือเป็นส่วนหนึ่งของ</w:t>
      </w:r>
      <w:r w:rsidR="006701F2" w:rsidRPr="00433C77">
        <w:rPr>
          <w:rFonts w:ascii="Angsana New" w:hAnsi="Angsana New"/>
          <w:sz w:val="30"/>
          <w:szCs w:val="30"/>
          <w:cs/>
        </w:rPr>
        <w:t>เงินสดและ</w:t>
      </w:r>
      <w:r w:rsidRPr="00433C77">
        <w:rPr>
          <w:rFonts w:ascii="Angsana New" w:hAnsi="Angsana New"/>
          <w:sz w:val="30"/>
          <w:szCs w:val="30"/>
          <w:cs/>
        </w:rPr>
        <w:t>รายการเทียบเท่าเงินสดในงบกระแสเงินสด</w:t>
      </w:r>
    </w:p>
    <w:p w14:paraId="11DFD336" w14:textId="77777777" w:rsidR="00A96C85" w:rsidRPr="000951AF" w:rsidRDefault="00A96C8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B66CD9" w14:textId="0E263FEF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4B08F6">
        <w:rPr>
          <w:rFonts w:ascii="Angsana New" w:hAnsi="Angsana New" w:hint="cs"/>
          <w:b/>
          <w:bCs/>
          <w:cs/>
          <w:lang w:val="th-TH"/>
        </w:rPr>
        <w:t>ฉ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ลูกหนี้</w:t>
      </w:r>
      <w:r w:rsidR="00CC014C" w:rsidRPr="00433C77">
        <w:rPr>
          <w:rFonts w:ascii="Angsana New" w:hAnsi="Angsana New"/>
          <w:b/>
          <w:bCs/>
          <w:cs/>
          <w:lang w:val="th-TH"/>
        </w:rPr>
        <w:t>การค้า</w:t>
      </w:r>
      <w:r w:rsidR="002209E2" w:rsidRPr="00433C77">
        <w:rPr>
          <w:rFonts w:ascii="Angsana New" w:hAnsi="Angsana New"/>
          <w:b/>
          <w:bCs/>
          <w:cs/>
          <w:lang w:val="th-TH"/>
        </w:rPr>
        <w:t>และสินทรัพย์ที่เกิดจากสัญญา</w:t>
      </w:r>
    </w:p>
    <w:p w14:paraId="3B7A9D72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9F6E55E" w14:textId="6C6F6400" w:rsidR="002209E2" w:rsidRPr="00433C77" w:rsidRDefault="002209E2" w:rsidP="002209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ลูกหนี้</w:t>
      </w:r>
      <w:r w:rsidR="00286968">
        <w:rPr>
          <w:rFonts w:ascii="Angsana New" w:hAnsi="Angsana New" w:hint="cs"/>
          <w:sz w:val="30"/>
          <w:szCs w:val="30"/>
          <w:cs/>
        </w:rPr>
        <w:t>การค้า</w:t>
      </w:r>
      <w:r w:rsidRPr="00433C77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</w:t>
      </w:r>
      <w:r w:rsidR="007C6AF9">
        <w:rPr>
          <w:rFonts w:ascii="Angsana New" w:hAnsi="Angsana New"/>
          <w:sz w:val="30"/>
          <w:szCs w:val="30"/>
          <w:cs/>
        </w:rPr>
        <w:br/>
      </w:r>
      <w:r w:rsidRPr="00433C77">
        <w:rPr>
          <w:rFonts w:ascii="Angsana New" w:hAnsi="Angsana New"/>
          <w:sz w:val="30"/>
          <w:szCs w:val="30"/>
          <w:cs/>
        </w:rPr>
        <w:t>ที่เกิดจากสัญญา</w:t>
      </w:r>
    </w:p>
    <w:p w14:paraId="3FCA47E0" w14:textId="0A6CB83F" w:rsidR="002209E2" w:rsidRPr="000951AF" w:rsidRDefault="002209E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7E5049C" w14:textId="28077BAD" w:rsidR="00286968" w:rsidRPr="00286968" w:rsidRDefault="00286968" w:rsidP="002869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6AF9">
        <w:rPr>
          <w:rFonts w:ascii="Angsana New" w:hAnsi="Angsana New"/>
          <w:sz w:val="30"/>
          <w:szCs w:val="30"/>
          <w:cs/>
        </w:rPr>
        <w:t>ลูกหนี้</w:t>
      </w:r>
      <w:r w:rsidRPr="007C6AF9">
        <w:rPr>
          <w:rFonts w:ascii="Angsana New" w:hAnsi="Angsana New" w:hint="cs"/>
          <w:sz w:val="30"/>
          <w:szCs w:val="30"/>
          <w:cs/>
        </w:rPr>
        <w:t>การค้า</w:t>
      </w:r>
      <w:r w:rsidRPr="007C6AF9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7C6AF9">
        <w:rPr>
          <w:rFonts w:ascii="Angsana New" w:hAnsi="Angsana New"/>
          <w:i/>
          <w:iCs/>
          <w:sz w:val="30"/>
          <w:szCs w:val="30"/>
        </w:rPr>
        <w:t xml:space="preserve">(2563: </w:t>
      </w:r>
      <w:r w:rsidRPr="007C6AF9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</w:t>
      </w:r>
      <w:r w:rsidRPr="00286968">
        <w:rPr>
          <w:rFonts w:ascii="Angsana New" w:hAnsi="Angsana New"/>
          <w:i/>
          <w:iCs/>
          <w:sz w:val="30"/>
          <w:szCs w:val="30"/>
        </w:rPr>
        <w:t xml:space="preserve"> </w:t>
      </w:r>
      <w:r w:rsidRPr="00286968">
        <w:rPr>
          <w:rFonts w:ascii="Angsana New" w:hAnsi="Angsana New"/>
          <w:i/>
          <w:iCs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286968">
        <w:rPr>
          <w:rFonts w:ascii="Angsana New" w:hAnsi="Angsana New"/>
          <w:i/>
          <w:iCs/>
          <w:sz w:val="30"/>
          <w:szCs w:val="30"/>
        </w:rPr>
        <w:t>)</w:t>
      </w:r>
      <w:r w:rsidRPr="002869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86968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4466E9C6" w14:textId="77777777" w:rsidR="002209E2" w:rsidRPr="00310539" w:rsidRDefault="002209E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B2321C7" w14:textId="5299D90B" w:rsidR="002E26B8" w:rsidRPr="00433C77" w:rsidRDefault="002209E2" w:rsidP="0022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</w:t>
      </w:r>
      <w:r w:rsidR="00286968" w:rsidRPr="00286968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</w:t>
      </w:r>
    </w:p>
    <w:p w14:paraId="4DD3A8C2" w14:textId="4BDCE46C" w:rsidR="00CC014C" w:rsidRPr="00310539" w:rsidRDefault="00CC014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3F7C491" w14:textId="492AD140" w:rsidR="00286968" w:rsidRPr="00286968" w:rsidRDefault="00286968" w:rsidP="007C6A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6968">
        <w:rPr>
          <w:rFonts w:ascii="Angsana New" w:hAnsi="Angsana New"/>
          <w:sz w:val="30"/>
          <w:szCs w:val="30"/>
          <w:cs/>
        </w:rPr>
        <w:t>กลุ่มบริษั</w:t>
      </w:r>
      <w:r w:rsidRPr="00286968">
        <w:rPr>
          <w:rFonts w:ascii="Angsana New" w:hAnsi="Angsana New" w:hint="cs"/>
          <w:sz w:val="30"/>
          <w:szCs w:val="30"/>
          <w:cs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286968">
        <w:rPr>
          <w:rFonts w:ascii="Angsana New" w:hAnsi="Angsana New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286968">
        <w:rPr>
          <w:rFonts w:ascii="Angsana New" w:hAnsi="Angsana New" w:hint="cs"/>
          <w:sz w:val="30"/>
          <w:szCs w:val="30"/>
          <w:cs/>
        </w:rPr>
        <w:t xml:space="preserve"> ซึ่งวิธีดังกล่าว</w:t>
      </w:r>
      <w:r w:rsidRPr="00286968">
        <w:rPr>
          <w:rFonts w:ascii="Angsana New" w:hAnsi="Angsana New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286968">
        <w:rPr>
          <w:rFonts w:ascii="Angsana New" w:hAnsi="Angsana New" w:hint="cs"/>
          <w:sz w:val="30"/>
          <w:szCs w:val="30"/>
          <w:cs/>
        </w:rPr>
        <w:t xml:space="preserve"> โดยนำข้อมูลผลขาดทุนที่เกิดขึ้นในอดีต</w:t>
      </w:r>
      <w:r w:rsidR="007C6AF9">
        <w:rPr>
          <w:rFonts w:ascii="Angsana New" w:hAnsi="Angsana New"/>
          <w:sz w:val="30"/>
          <w:szCs w:val="30"/>
          <w:cs/>
        </w:rPr>
        <w:br/>
      </w:r>
      <w:r w:rsidRPr="00286968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0645403" w14:textId="77777777" w:rsidR="00286968" w:rsidRPr="00310539" w:rsidRDefault="0028696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BFDEFAB" w14:textId="45932DAB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="004B08F6">
        <w:rPr>
          <w:rFonts w:ascii="Angsana New" w:hAnsi="Angsana New" w:hint="cs"/>
          <w:b/>
          <w:bCs/>
          <w:cs/>
          <w:lang w:val="th-TH"/>
        </w:rPr>
        <w:t>ช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สินค้าคงเหลือ</w:t>
      </w:r>
    </w:p>
    <w:p w14:paraId="67E0611D" w14:textId="77777777" w:rsidR="00E64F07" w:rsidRPr="0031053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5FA8841" w14:textId="77777777" w:rsidR="00E64F07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สินค้าคงเหลือ</w:t>
      </w:r>
      <w:r w:rsidR="00D605AB" w:rsidRPr="00433C7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33C7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749DC9D" w14:textId="0AAA56C1" w:rsidR="00C664F8" w:rsidRPr="00310539" w:rsidRDefault="00C664F8" w:rsidP="007C6AF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07A132F4" w14:textId="475484B3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ต้นทุนของสิ</w:t>
      </w:r>
      <w:r w:rsidR="00AD45F3" w:rsidRPr="00433C77">
        <w:rPr>
          <w:rFonts w:ascii="Angsana New" w:hAnsi="Angsana New"/>
          <w:sz w:val="30"/>
          <w:szCs w:val="30"/>
          <w:cs/>
        </w:rPr>
        <w:t>นค้าสำเร็จรูป สินค้าระหว่างผลิต</w:t>
      </w:r>
      <w:r w:rsidR="00892E25" w:rsidRPr="00433C77">
        <w:rPr>
          <w:rFonts w:ascii="Angsana New" w:hAnsi="Angsana New"/>
          <w:sz w:val="30"/>
          <w:szCs w:val="30"/>
          <w:cs/>
        </w:rPr>
        <w:t xml:space="preserve"> </w:t>
      </w:r>
      <w:r w:rsidR="00194235" w:rsidRPr="00433C77">
        <w:rPr>
          <w:rFonts w:ascii="Angsana New" w:hAnsi="Angsana New"/>
          <w:sz w:val="30"/>
          <w:szCs w:val="30"/>
          <w:cs/>
        </w:rPr>
        <w:t>และ</w:t>
      </w:r>
      <w:r w:rsidRPr="00433C77">
        <w:rPr>
          <w:rFonts w:ascii="Angsana New" w:hAnsi="Angsana New"/>
          <w:sz w:val="30"/>
          <w:szCs w:val="30"/>
          <w:cs/>
        </w:rPr>
        <w:t>วัสดุอื่นๆ คำนวณโดยใช้วิธ</w:t>
      </w:r>
      <w:r w:rsidR="007059D1" w:rsidRPr="00433C77">
        <w:rPr>
          <w:rFonts w:ascii="Angsana New" w:hAnsi="Angsana New"/>
          <w:sz w:val="30"/>
          <w:szCs w:val="30"/>
          <w:cs/>
        </w:rPr>
        <w:t>ีถัวเฉลี่ยถ่วงน้ำหนัก</w:t>
      </w:r>
      <w:r w:rsidR="00AC30CF" w:rsidRPr="00433C77">
        <w:rPr>
          <w:rFonts w:ascii="Angsana New" w:hAnsi="Angsana New" w:hint="cs"/>
          <w:sz w:val="30"/>
          <w:szCs w:val="30"/>
          <w:cs/>
        </w:rPr>
        <w:t xml:space="preserve"> </w:t>
      </w:r>
      <w:r w:rsidR="007059D1" w:rsidRPr="00433C77">
        <w:rPr>
          <w:rFonts w:ascii="Angsana New" w:hAnsi="Angsana New"/>
          <w:sz w:val="30"/>
          <w:szCs w:val="30"/>
          <w:cs/>
        </w:rPr>
        <w:t>วัตถุดิบ</w:t>
      </w:r>
      <w:r w:rsidR="00CA726A" w:rsidRPr="00433C77">
        <w:rPr>
          <w:rFonts w:ascii="Angsana New" w:hAnsi="Angsana New"/>
          <w:sz w:val="30"/>
          <w:szCs w:val="30"/>
          <w:cs/>
        </w:rPr>
        <w:t xml:space="preserve"> </w:t>
      </w:r>
      <w:r w:rsidR="00F17D04" w:rsidRPr="00433C77">
        <w:rPr>
          <w:rFonts w:ascii="Angsana New" w:hAnsi="Angsana New"/>
          <w:sz w:val="30"/>
          <w:szCs w:val="30"/>
          <w:cs/>
        </w:rPr>
        <w:t>วัสดุ</w:t>
      </w:r>
      <w:r w:rsidR="00AD45F3" w:rsidRPr="00433C77">
        <w:rPr>
          <w:rFonts w:ascii="Angsana New" w:hAnsi="Angsana New"/>
          <w:sz w:val="30"/>
          <w:szCs w:val="30"/>
          <w:cs/>
        </w:rPr>
        <w:t>และอะไหล่คงเหลือ</w:t>
      </w:r>
      <w:r w:rsidRPr="00433C77">
        <w:rPr>
          <w:rFonts w:ascii="Angsana New" w:hAnsi="Angsana New"/>
          <w:sz w:val="30"/>
          <w:szCs w:val="30"/>
          <w:cs/>
        </w:rPr>
        <w:t>คำนวณโดยใช้วิธีถัวเฉลี่ยเคลื่อนที่ ต้นทุนสินค้าประกอบด้วย</w:t>
      </w:r>
      <w:r w:rsidR="00AC30CF" w:rsidRPr="00433C77">
        <w:rPr>
          <w:rFonts w:ascii="Angsana New" w:hAnsi="Angsana New" w:hint="cs"/>
          <w:sz w:val="30"/>
          <w:szCs w:val="30"/>
          <w:cs/>
        </w:rPr>
        <w:t>ราคา</w:t>
      </w:r>
      <w:r w:rsidR="00C46EEF" w:rsidRPr="00433C77">
        <w:rPr>
          <w:rFonts w:ascii="Angsana New" w:hAnsi="Angsana New"/>
          <w:sz w:val="30"/>
          <w:szCs w:val="30"/>
          <w:cs/>
        </w:rPr>
        <w:t>ทุนที่ซื้อ ต้นทุนแปลงสภาพ</w:t>
      </w:r>
      <w:r w:rsidRPr="00433C77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</w:t>
      </w:r>
      <w:r w:rsidR="00310539">
        <w:rPr>
          <w:rFonts w:ascii="Angsana New" w:hAnsi="Angsana New"/>
          <w:sz w:val="30"/>
          <w:szCs w:val="30"/>
          <w:cs/>
        </w:rPr>
        <w:br/>
      </w:r>
      <w:r w:rsidRPr="00433C77">
        <w:rPr>
          <w:rFonts w:ascii="Angsana New" w:hAnsi="Angsana New"/>
          <w:sz w:val="30"/>
          <w:szCs w:val="30"/>
          <w:cs/>
        </w:rPr>
        <w:t>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0739794" w14:textId="77777777" w:rsidR="007B3A6E" w:rsidRPr="00C1266B" w:rsidRDefault="007B3A6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302A95" w14:textId="198B484B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 โดยประมาณในการขาย</w:t>
      </w:r>
    </w:p>
    <w:p w14:paraId="67DE55D1" w14:textId="77777777" w:rsidR="00E64F07" w:rsidRPr="00310539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82E32C1" w14:textId="69DED6FC" w:rsidR="003513B9" w:rsidRPr="007D3B10" w:rsidRDefault="009B6FC8" w:rsidP="007D3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กลุ่มบริษัทบันทึกค่าเผื่อมูลค่าสินค้าลดลง สำหรับสินค้าที่เสื่อมคุณภาพและล้าสมัย</w:t>
      </w:r>
    </w:p>
    <w:p w14:paraId="62A98DC5" w14:textId="35048D47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4AA2495" w14:textId="30B01915" w:rsidR="00574676" w:rsidRPr="00C1266B" w:rsidRDefault="007C2D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D3B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="00C46EEF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46EEF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74676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4A390E" w14:textId="77777777" w:rsidR="00574676" w:rsidRPr="00310539" w:rsidRDefault="00574676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E23379A" w14:textId="3987C401" w:rsidR="004A3AD7" w:rsidRDefault="00574676" w:rsidP="0061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9B1034">
        <w:rPr>
          <w:rFonts w:ascii="Angsana New" w:hAnsi="Angsana New" w:hint="cs"/>
          <w:sz w:val="30"/>
          <w:szCs w:val="30"/>
          <w:cs/>
        </w:rPr>
        <w:t xml:space="preserve"> </w:t>
      </w:r>
      <w:r w:rsidR="009B1034" w:rsidRPr="009B1034">
        <w:rPr>
          <w:rFonts w:ascii="Angsana New" w:hAnsi="Angsana New"/>
          <w:sz w:val="30"/>
          <w:szCs w:val="30"/>
          <w:cs/>
        </w:rPr>
        <w:t>ที่ดิน</w:t>
      </w:r>
      <w:r w:rsidR="009B6FC8">
        <w:rPr>
          <w:rFonts w:ascii="Angsana New" w:hAnsi="Angsana New" w:hint="cs"/>
          <w:sz w:val="30"/>
          <w:szCs w:val="30"/>
          <w:cs/>
        </w:rPr>
        <w:t>และ</w:t>
      </w:r>
      <w:r w:rsidR="009B1034" w:rsidRPr="009B1034">
        <w:rPr>
          <w:rFonts w:ascii="Angsana New" w:hAnsi="Angsana New"/>
          <w:sz w:val="30"/>
          <w:szCs w:val="30"/>
          <w:cs/>
        </w:rPr>
        <w:t>อาคารที่กลุ่มบริษัทถือครองเพื่อหาประโยชน์จากรายได้ค่าเช่า</w:t>
      </w:r>
      <w:r w:rsidRPr="00C1266B">
        <w:rPr>
          <w:rFonts w:ascii="Angsana New" w:hAnsi="Angsana New"/>
          <w:sz w:val="30"/>
          <w:szCs w:val="30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</w:t>
      </w:r>
      <w:r w:rsidR="00616764">
        <w:rPr>
          <w:rFonts w:ascii="Angsana New" w:hAnsi="Angsana New" w:hint="cs"/>
          <w:sz w:val="30"/>
          <w:szCs w:val="30"/>
          <w:cs/>
        </w:rPr>
        <w:t>ใช้</w:t>
      </w:r>
      <w:r w:rsidR="00616764" w:rsidRPr="00616764">
        <w:rPr>
          <w:rFonts w:ascii="Angsana New" w:hAnsi="Angsana New"/>
          <w:sz w:val="30"/>
          <w:szCs w:val="30"/>
          <w:cs/>
        </w:rPr>
        <w:t>ในการดำเนินงาน</w:t>
      </w:r>
    </w:p>
    <w:p w14:paraId="28773ACC" w14:textId="77777777" w:rsidR="009B6FC8" w:rsidRDefault="009B6FC8" w:rsidP="0061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20E183" w14:textId="0E22A258" w:rsidR="009622B5" w:rsidRPr="00C1266B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4A3AD7">
        <w:rPr>
          <w:rFonts w:ascii="Angsana New" w:hAnsi="Angsana New" w:hint="cs"/>
          <w:sz w:val="30"/>
          <w:szCs w:val="30"/>
          <w:cs/>
        </w:rPr>
        <w:t xml:space="preserve"> </w:t>
      </w:r>
      <w:r w:rsidR="008C284A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616764">
        <w:rPr>
          <w:rFonts w:ascii="Angsana New" w:hAnsi="Angsana New" w:hint="cs"/>
          <w:sz w:val="30"/>
          <w:szCs w:val="30"/>
          <w:cs/>
        </w:rPr>
        <w:t xml:space="preserve"> </w:t>
      </w:r>
      <w:r w:rsidR="00616764" w:rsidRPr="0061676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C1266B">
        <w:rPr>
          <w:rFonts w:ascii="Angsana New" w:hAnsi="Angsana New"/>
          <w:sz w:val="30"/>
          <w:szCs w:val="30"/>
          <w:cs/>
        </w:rPr>
        <w:t xml:space="preserve">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C78477D" w14:textId="77777777" w:rsidR="00C8218B" w:rsidRPr="000951AF" w:rsidRDefault="00C8218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5B6BA3" w14:textId="77777777" w:rsidR="00551FBF" w:rsidRPr="00C1266B" w:rsidRDefault="00551FBF" w:rsidP="00431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73D3543" w14:textId="765F4BBE" w:rsidR="00A96C85" w:rsidRPr="000951AF" w:rsidRDefault="00A96C8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0E9A438" w14:textId="677A0803" w:rsidR="0025255B" w:rsidRDefault="0025255B" w:rsidP="00252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55B">
        <w:rPr>
          <w:rFonts w:ascii="Angsana New" w:hAnsi="Angsana New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(ดูหมายเหตุข้อ </w:t>
      </w:r>
      <w:r w:rsidRPr="0025255B">
        <w:rPr>
          <w:rFonts w:ascii="Angsana New" w:hAnsi="Angsana New"/>
          <w:sz w:val="30"/>
          <w:szCs w:val="30"/>
        </w:rPr>
        <w:t>4</w:t>
      </w:r>
      <w:r w:rsidRPr="0025255B">
        <w:rPr>
          <w:rFonts w:ascii="Angsana New" w:hAnsi="Angsana New"/>
          <w:sz w:val="30"/>
          <w:szCs w:val="30"/>
          <w:cs/>
        </w:rPr>
        <w:t>(</w:t>
      </w:r>
      <w:r w:rsidRPr="0025255B">
        <w:rPr>
          <w:rFonts w:ascii="Angsana New" w:hAnsi="Angsana New" w:hint="cs"/>
          <w:sz w:val="30"/>
          <w:szCs w:val="30"/>
          <w:cs/>
        </w:rPr>
        <w:t>ญ</w:t>
      </w:r>
      <w:r w:rsidRPr="0025255B">
        <w:rPr>
          <w:rFonts w:ascii="Angsana New" w:hAnsi="Angsana New"/>
          <w:sz w:val="30"/>
          <w:szCs w:val="30"/>
          <w:cs/>
        </w:rPr>
        <w:t>)) จำนวนเงินที่บันทึกอยู่ในสำรองจากการตีราคาสินทรัพย์จะถูกโอนไปยังกำไรสะสม</w:t>
      </w:r>
    </w:p>
    <w:p w14:paraId="6C2E939A" w14:textId="77777777" w:rsidR="0025255B" w:rsidRPr="000951AF" w:rsidRDefault="0025255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2313EA8" w14:textId="3A527A1D" w:rsidR="00E64F07" w:rsidRPr="00C1266B" w:rsidRDefault="007C2DF5" w:rsidP="004C76C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5255B">
        <w:rPr>
          <w:rFonts w:ascii="Angsana New" w:hAnsi="Angsana New"/>
          <w:b/>
          <w:bCs/>
          <w:cs/>
          <w:lang w:val="th-TH"/>
        </w:rPr>
        <w:t>(</w:t>
      </w:r>
      <w:r w:rsidR="0025255B" w:rsidRPr="0025255B">
        <w:rPr>
          <w:rFonts w:ascii="Angsana New" w:hAnsi="Angsana New" w:hint="cs"/>
          <w:b/>
          <w:bCs/>
          <w:cs/>
        </w:rPr>
        <w:t>ญ</w:t>
      </w:r>
      <w:r w:rsidR="00E64F07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  <w:t>ที่ดิน อาคารและอุปกรณ์</w:t>
      </w:r>
    </w:p>
    <w:p w14:paraId="263D7B6A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14A3E40" w14:textId="7EC4CE2A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ที่ดิน อาคารและ</w:t>
      </w:r>
      <w:r w:rsidRPr="008C284A">
        <w:rPr>
          <w:rFonts w:ascii="Angsana New" w:hAnsi="Angsana New"/>
          <w:sz w:val="30"/>
          <w:szCs w:val="30"/>
          <w:cs/>
        </w:rPr>
        <w:t>อุปกรณ์</w:t>
      </w:r>
      <w:r w:rsidR="004E14C0" w:rsidRPr="008C284A">
        <w:rPr>
          <w:rFonts w:ascii="Angsana New" w:hAnsi="Angsana New"/>
          <w:sz w:val="30"/>
          <w:szCs w:val="30"/>
          <w:cs/>
        </w:rPr>
        <w:t>วัดมูลค่า</w:t>
      </w:r>
      <w:r w:rsidRPr="008C284A">
        <w:rPr>
          <w:rFonts w:ascii="Angsana New" w:hAnsi="Angsana New"/>
          <w:sz w:val="30"/>
          <w:szCs w:val="30"/>
          <w:cs/>
        </w:rPr>
        <w:t>ด้วยราคา</w:t>
      </w:r>
      <w:r w:rsidRPr="00C1266B">
        <w:rPr>
          <w:rFonts w:ascii="Angsana New" w:hAnsi="Angsana New"/>
          <w:sz w:val="30"/>
          <w:szCs w:val="30"/>
          <w:cs/>
        </w:rPr>
        <w:t>ทุนหักค่าเสื่อมราคาสะสม ค่าเผ</w:t>
      </w:r>
      <w:r w:rsidR="001B4751" w:rsidRPr="00C1266B">
        <w:rPr>
          <w:rFonts w:ascii="Angsana New" w:hAnsi="Angsana New"/>
          <w:sz w:val="30"/>
          <w:szCs w:val="30"/>
          <w:cs/>
        </w:rPr>
        <w:t>ื่ออุปกรณ์ส่งเสริมการตลาดสูญหาย</w:t>
      </w:r>
      <w:r w:rsidRPr="00C1266B">
        <w:rPr>
          <w:rFonts w:ascii="Angsana New" w:hAnsi="Angsana New"/>
          <w:sz w:val="30"/>
          <w:szCs w:val="30"/>
          <w:cs/>
        </w:rPr>
        <w:t>และขาดทุนจากการด้อยค่า ยกเว้นที่ดินที่</w:t>
      </w:r>
      <w:r w:rsidR="00CD5FFA">
        <w:rPr>
          <w:rFonts w:ascii="Angsana New" w:hAnsi="Angsana New" w:hint="cs"/>
          <w:sz w:val="30"/>
          <w:szCs w:val="30"/>
          <w:cs/>
        </w:rPr>
        <w:t>วัดมูลค่า</w:t>
      </w:r>
      <w:r w:rsidRPr="00C1266B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</w:t>
      </w:r>
      <w:r w:rsidR="0025255B" w:rsidRPr="0025255B">
        <w:rPr>
          <w:rFonts w:ascii="Angsana New" w:hAnsi="Angsana New"/>
          <w:sz w:val="30"/>
          <w:szCs w:val="30"/>
          <w:cs/>
        </w:rPr>
        <w:t>หักด้วยค่าเผื่อการด้อยค่าของสินทรัพย์</w:t>
      </w:r>
    </w:p>
    <w:p w14:paraId="48431609" w14:textId="6BD9BDF9" w:rsidR="009B6FC8" w:rsidRDefault="009B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50B1299D" w14:textId="78F1FF51" w:rsidR="00E64F07" w:rsidRPr="00C1266B" w:rsidRDefault="005A5F46" w:rsidP="00B3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ราคาทุนรวมถึง</w:t>
      </w:r>
      <w:r w:rsidR="00E64F07" w:rsidRPr="00C1266B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</w:t>
      </w:r>
      <w:r w:rsidR="00AD45F3" w:rsidRPr="00C1266B">
        <w:rPr>
          <w:rFonts w:ascii="Angsana New" w:hAnsi="Angsana New"/>
          <w:sz w:val="30"/>
          <w:szCs w:val="30"/>
          <w:cs/>
        </w:rPr>
        <w:t>องสินทรัพย์ และต้นทุนทางตรงอื่น</w:t>
      </w:r>
      <w:r w:rsidR="00E64F07" w:rsidRPr="00C1266B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 เพื่อให้สินทรัพย์นั้นอยู่ในสภาพที</w:t>
      </w:r>
      <w:r w:rsidR="00763CB4" w:rsidRPr="00C1266B">
        <w:rPr>
          <w:rFonts w:ascii="Angsana New" w:hAnsi="Angsana New"/>
          <w:sz w:val="30"/>
          <w:szCs w:val="30"/>
          <w:cs/>
        </w:rPr>
        <w:t xml:space="preserve">่พร้อมจะใช้งานได้ตามความประสงค์ </w:t>
      </w:r>
      <w:r w:rsidR="006701F2" w:rsidRPr="00C1266B">
        <w:rPr>
          <w:rFonts w:ascii="Angsana New" w:hAnsi="Angsana New"/>
          <w:sz w:val="30"/>
          <w:szCs w:val="30"/>
          <w:cs/>
        </w:rPr>
        <w:t xml:space="preserve">ต้นทุนในการรื้อถอน </w:t>
      </w:r>
      <w:r w:rsidR="00CD5FFA">
        <w:rPr>
          <w:rFonts w:ascii="Angsana New" w:hAnsi="Angsana New"/>
          <w:sz w:val="30"/>
          <w:szCs w:val="30"/>
          <w:cs/>
        </w:rPr>
        <w:br/>
      </w:r>
      <w:r w:rsidR="00E64F07" w:rsidRPr="00C1266B">
        <w:rPr>
          <w:rFonts w:ascii="Angsana New" w:hAnsi="Angsana New"/>
          <w:sz w:val="30"/>
          <w:szCs w:val="30"/>
          <w:cs/>
        </w:rPr>
        <w:t>การขนย้าย</w:t>
      </w:r>
      <w:r w:rsidR="009622B5" w:rsidRPr="00C1266B">
        <w:rPr>
          <w:rFonts w:ascii="Angsana New" w:hAnsi="Angsana New"/>
          <w:sz w:val="30"/>
          <w:szCs w:val="30"/>
          <w:cs/>
        </w:rPr>
        <w:t xml:space="preserve"> </w:t>
      </w:r>
      <w:r w:rsidR="00E64F07" w:rsidRPr="00C1266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E64F07" w:rsidRPr="00C1266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100130" w:rsidRPr="00C1266B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E64F07" w:rsidRPr="00C1266B">
        <w:rPr>
          <w:rFonts w:ascii="Angsana New" w:hAnsi="Angsana New"/>
          <w:sz w:val="30"/>
          <w:szCs w:val="30"/>
          <w:cs/>
        </w:rPr>
        <w:t>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E64F07" w:rsidRPr="00C1266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5CA06BA1" w14:textId="30BA433B" w:rsidR="004B7CBC" w:rsidRPr="000951AF" w:rsidRDefault="004B7CB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1E986ACB" w14:textId="404CC7F9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66B89A9" w14:textId="639EF740" w:rsidR="00E64F07" w:rsidRDefault="0010013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</w:t>
      </w:r>
      <w:r w:rsidR="00E64F07" w:rsidRPr="00C1266B">
        <w:rPr>
          <w:rFonts w:ascii="Angsana New" w:hAnsi="Angsana New"/>
          <w:sz w:val="30"/>
          <w:szCs w:val="30"/>
          <w:cs/>
        </w:rPr>
        <w:t>ที่ดิน อาคาร</w:t>
      </w:r>
      <w:r w:rsidR="00CD5FFA">
        <w:rPr>
          <w:rFonts w:ascii="Angsana New" w:hAnsi="Angsana New" w:hint="cs"/>
          <w:sz w:val="30"/>
          <w:szCs w:val="30"/>
          <w:cs/>
        </w:rPr>
        <w:t xml:space="preserve"> </w:t>
      </w:r>
      <w:r w:rsidR="00E64F07" w:rsidRPr="00C1266B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CD5FFA">
        <w:rPr>
          <w:rFonts w:ascii="Angsana New" w:hAnsi="Angsana New"/>
          <w:sz w:val="30"/>
          <w:szCs w:val="30"/>
          <w:cs/>
        </w:rPr>
        <w:br/>
      </w:r>
      <w:r w:rsidR="00E64F07" w:rsidRPr="00C1266B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</w:t>
      </w:r>
      <w:r w:rsidR="00921FB4">
        <w:rPr>
          <w:rFonts w:ascii="Angsana New" w:hAnsi="Angsana New" w:hint="cs"/>
          <w:sz w:val="30"/>
          <w:szCs w:val="30"/>
          <w:cs/>
        </w:rPr>
        <w:t xml:space="preserve"> </w:t>
      </w:r>
      <w:r w:rsidR="00E64F07" w:rsidRPr="008C284A">
        <w:rPr>
          <w:rFonts w:ascii="Angsana New" w:hAnsi="Angsana New"/>
          <w:sz w:val="30"/>
          <w:szCs w:val="30"/>
          <w:cs/>
        </w:rPr>
        <w:t>และอุปกรณ์ โดยรับรู้ในกำไรหรือขาดทุน เมื่อ</w:t>
      </w:r>
      <w:r w:rsidR="00E64F07" w:rsidRPr="00C1266B">
        <w:rPr>
          <w:rFonts w:ascii="Angsana New" w:hAnsi="Angsana New"/>
          <w:sz w:val="30"/>
          <w:szCs w:val="30"/>
          <w:cs/>
        </w:rPr>
        <w:t>มีการขายสินทรัพย์</w:t>
      </w:r>
      <w:r w:rsidR="00CD5FFA">
        <w:rPr>
          <w:rFonts w:ascii="Angsana New" w:hAnsi="Angsana New"/>
          <w:sz w:val="30"/>
          <w:szCs w:val="30"/>
          <w:cs/>
        </w:rPr>
        <w:br/>
      </w:r>
      <w:r w:rsidR="00E64F07" w:rsidRPr="00C1266B">
        <w:rPr>
          <w:rFonts w:ascii="Angsana New" w:hAnsi="Angsana New"/>
          <w:sz w:val="30"/>
          <w:szCs w:val="30"/>
          <w:cs/>
        </w:rPr>
        <w:t>ที่ตีราคาใหม่ จำนวนเงินที่บันทึกอยู่ใน</w:t>
      </w:r>
      <w:r w:rsidR="007A5F49" w:rsidRPr="007A5F49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="00E64F07" w:rsidRPr="00C1266B">
        <w:rPr>
          <w:rFonts w:ascii="Angsana New" w:hAnsi="Angsana New"/>
          <w:sz w:val="30"/>
          <w:szCs w:val="30"/>
          <w:cs/>
        </w:rPr>
        <w:t>จะถูกโอนไปยังกำไรสะสม</w:t>
      </w:r>
    </w:p>
    <w:p w14:paraId="64803767" w14:textId="77777777" w:rsidR="00DC4C62" w:rsidRPr="00C1266B" w:rsidRDefault="00DC4C6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957CBF" w14:textId="30C2A730" w:rsidR="00204C55" w:rsidRDefault="00E64F07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การตีราค</w:t>
      </w:r>
      <w:r w:rsidR="00085FC3">
        <w:rPr>
          <w:rFonts w:ascii="Angsana New" w:hAnsi="Angsana New" w:hint="cs"/>
          <w:sz w:val="30"/>
          <w:szCs w:val="30"/>
          <w:cs/>
        </w:rPr>
        <w:t>า</w:t>
      </w:r>
      <w:r w:rsidR="007A5F49">
        <w:rPr>
          <w:rFonts w:ascii="Angsana New" w:hAnsi="Angsana New" w:hint="cs"/>
          <w:sz w:val="30"/>
          <w:szCs w:val="30"/>
          <w:cs/>
        </w:rPr>
        <w:t>สินทรัพย์ใหม่</w:t>
      </w:r>
      <w:r w:rsidRPr="00C1266B">
        <w:rPr>
          <w:rFonts w:ascii="Angsana New" w:hAnsi="Angsana New"/>
          <w:sz w:val="30"/>
          <w:szCs w:val="30"/>
          <w:cs/>
        </w:rPr>
        <w:t>ดำเนินการโดยผู้</w:t>
      </w:r>
      <w:r w:rsidR="009622B5" w:rsidRPr="00C1266B">
        <w:rPr>
          <w:rFonts w:ascii="Angsana New" w:hAnsi="Angsana New"/>
          <w:sz w:val="30"/>
          <w:szCs w:val="30"/>
          <w:cs/>
        </w:rPr>
        <w:t>เชี่ยวชาญในการ</w:t>
      </w:r>
      <w:r w:rsidRPr="00C1266B">
        <w:rPr>
          <w:rFonts w:ascii="Angsana New" w:hAnsi="Angsana New"/>
          <w:sz w:val="30"/>
          <w:szCs w:val="30"/>
          <w:cs/>
        </w:rPr>
        <w:t>ประเมินราคา</w:t>
      </w:r>
      <w:r w:rsidR="009622B5" w:rsidRPr="00C1266B">
        <w:rPr>
          <w:rFonts w:ascii="Angsana New" w:hAnsi="Angsana New"/>
          <w:sz w:val="30"/>
          <w:szCs w:val="30"/>
          <w:cs/>
        </w:rPr>
        <w:t>ที่มีความเป็น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25B3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C1266B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</w:t>
      </w:r>
      <w:r w:rsidR="003850E9" w:rsidRPr="00C1266B">
        <w:rPr>
          <w:rFonts w:ascii="Angsana New" w:hAnsi="Angsana New"/>
          <w:sz w:val="30"/>
          <w:szCs w:val="30"/>
          <w:cs/>
        </w:rPr>
        <w:t xml:space="preserve">และแสดงเป็น </w:t>
      </w:r>
      <w:r w:rsidRPr="00C1266B">
        <w:rPr>
          <w:rFonts w:ascii="Angsana New" w:hAnsi="Angsana New"/>
          <w:sz w:val="30"/>
          <w:szCs w:val="30"/>
        </w:rPr>
        <w:t>“</w:t>
      </w:r>
      <w:r w:rsidR="00125B3B" w:rsidRPr="00125B3B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C1266B">
        <w:rPr>
          <w:rFonts w:ascii="Angsana New" w:hAnsi="Angsana New"/>
          <w:sz w:val="30"/>
          <w:szCs w:val="30"/>
        </w:rPr>
        <w:t xml:space="preserve">” </w:t>
      </w:r>
      <w:r w:rsidR="003850E9" w:rsidRPr="00C1266B">
        <w:rPr>
          <w:rFonts w:ascii="Angsana New" w:hAnsi="Angsana New"/>
          <w:sz w:val="30"/>
          <w:szCs w:val="30"/>
          <w:cs/>
        </w:rPr>
        <w:t>ในองค์ประกอบอื่นของส่วนของผู้ถือหุ้น</w:t>
      </w:r>
      <w:r w:rsidRPr="00C1266B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</w:t>
      </w:r>
      <w:r w:rsidRPr="000E0273">
        <w:rPr>
          <w:rFonts w:ascii="Angsana New" w:hAnsi="Angsana New"/>
          <w:sz w:val="30"/>
          <w:szCs w:val="30"/>
          <w:cs/>
        </w:rPr>
        <w:t>รับรู้ขาดทุนในกำไรหรือขาดทุน</w:t>
      </w:r>
      <w:r w:rsidR="00174337" w:rsidRPr="000E0273">
        <w:rPr>
          <w:rFonts w:ascii="Angsana New" w:hAnsi="Angsana New"/>
          <w:sz w:val="30"/>
          <w:szCs w:val="30"/>
          <w:cs/>
        </w:rPr>
        <w:t>ของสินทรัพย์ชิ้</w:t>
      </w:r>
      <w:r w:rsidR="003850E9" w:rsidRPr="000E0273">
        <w:rPr>
          <w:rFonts w:ascii="Angsana New" w:hAnsi="Angsana New"/>
          <w:sz w:val="30"/>
          <w:szCs w:val="30"/>
          <w:cs/>
        </w:rPr>
        <w:t>นเดียวกันนั้น</w:t>
      </w:r>
      <w:r w:rsidRPr="000E0273">
        <w:rPr>
          <w:rFonts w:ascii="Angsana New" w:hAnsi="Angsana New"/>
          <w:sz w:val="30"/>
          <w:szCs w:val="30"/>
          <w:cs/>
        </w:rPr>
        <w:t>แล้ว ในกรณีที่มูลค่าของสินทรัพย์ลดลงจากการตีราคาใหม่</w:t>
      </w:r>
      <w:r w:rsidRPr="00C1266B">
        <w:rPr>
          <w:rFonts w:ascii="Angsana New" w:hAnsi="Angsana New"/>
          <w:sz w:val="30"/>
          <w:szCs w:val="30"/>
          <w:cs/>
        </w:rPr>
        <w:t>จะบันทึกในกำไร</w:t>
      </w:r>
      <w:r w:rsidR="006B00DA" w:rsidRPr="00C1266B">
        <w:rPr>
          <w:rFonts w:ascii="Angsana New" w:hAnsi="Angsana New"/>
          <w:sz w:val="30"/>
          <w:szCs w:val="30"/>
          <w:cs/>
        </w:rPr>
        <w:t>หรือ</w:t>
      </w:r>
      <w:r w:rsidRPr="00C1266B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ขาดทุนสำหรับมูลค่าที่ลดลงเฉพาะจำนวนที่ลดลงมากกว่า</w:t>
      </w:r>
      <w:r w:rsidR="00F14F0F" w:rsidRPr="00F14F0F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C1266B">
        <w:rPr>
          <w:rFonts w:ascii="Angsana New" w:hAnsi="Angsana New"/>
          <w:sz w:val="30"/>
          <w:szCs w:val="30"/>
          <w:cs/>
        </w:rPr>
        <w:t>ที่เคยบันทึกไว้ครั้งก่อนในกำไรขาดทุนเบ็ดเสร็จอื่</w:t>
      </w:r>
      <w:r w:rsidR="009E491A" w:rsidRPr="00C1266B">
        <w:rPr>
          <w:rFonts w:ascii="Angsana New" w:hAnsi="Angsana New"/>
          <w:sz w:val="30"/>
          <w:szCs w:val="30"/>
          <w:cs/>
        </w:rPr>
        <w:t>นของสินทรัพย์ชิ้นเดียวกันนั้น</w:t>
      </w:r>
      <w:r w:rsidR="00927F33">
        <w:rPr>
          <w:rFonts w:ascii="Angsana New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ในกร</w:t>
      </w:r>
      <w:r w:rsidR="00547ED5" w:rsidRPr="00C1266B">
        <w:rPr>
          <w:rFonts w:ascii="Angsana New" w:hAnsi="Angsana New"/>
          <w:sz w:val="30"/>
          <w:szCs w:val="30"/>
          <w:cs/>
        </w:rPr>
        <w:t>ณีที่มีการจำหน่ายสินทรัพย์ที่</w:t>
      </w:r>
      <w:r w:rsidRPr="00C1266B">
        <w:rPr>
          <w:rFonts w:ascii="Angsana New" w:hAnsi="Angsana New"/>
          <w:sz w:val="30"/>
          <w:szCs w:val="30"/>
          <w:cs/>
        </w:rPr>
        <w:t xml:space="preserve">ตีราคาใหม่ </w:t>
      </w:r>
      <w:r w:rsidR="00F14F0F" w:rsidRPr="00F14F0F">
        <w:rPr>
          <w:rFonts w:ascii="Angsana New" w:hAnsi="Angsana New"/>
          <w:sz w:val="30"/>
          <w:szCs w:val="30"/>
          <w:cs/>
        </w:rPr>
        <w:t>สำรองการตีราคาของสินทรัพย์ที่จำหน่าย</w:t>
      </w:r>
      <w:r w:rsidRPr="00C1266B">
        <w:rPr>
          <w:rFonts w:ascii="Angsana New" w:hAnsi="Angsana New"/>
          <w:sz w:val="30"/>
          <w:szCs w:val="30"/>
          <w:cs/>
        </w:rPr>
        <w:t>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694BA79" w14:textId="77777777" w:rsidR="00E1618D" w:rsidRDefault="00E1618D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BB91DD" w14:textId="45E0AC06" w:rsidR="009A5317" w:rsidRPr="00C1266B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204C55" w:rsidRPr="00204C55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</w:t>
      </w:r>
      <w:r w:rsidR="00204C55">
        <w:rPr>
          <w:rFonts w:ascii="Angsana New" w:hAnsi="Angsana New" w:hint="cs"/>
          <w:sz w:val="30"/>
          <w:szCs w:val="30"/>
          <w:cs/>
        </w:rPr>
        <w:t>ม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="00204C5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1266B">
        <w:rPr>
          <w:rFonts w:ascii="Angsana New" w:hAnsi="Angsana New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="00F3220A">
        <w:rPr>
          <w:rFonts w:ascii="Angsana New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</w:t>
      </w:r>
      <w:r w:rsidR="009E491A" w:rsidRPr="00C1266B">
        <w:rPr>
          <w:rFonts w:ascii="Angsana New" w:hAnsi="Angsana New"/>
          <w:sz w:val="30"/>
          <w:szCs w:val="30"/>
          <w:cs/>
        </w:rPr>
        <w:t>รับรู้ในกำไรขาดทุนเบ็ดเสร็จอื่น</w:t>
      </w:r>
      <w:r w:rsidRPr="00C1266B">
        <w:rPr>
          <w:rFonts w:ascii="Angsana New" w:hAnsi="Angsana New"/>
          <w:sz w:val="30"/>
          <w:szCs w:val="30"/>
          <w:cs/>
        </w:rPr>
        <w:t xml:space="preserve"> และ</w:t>
      </w:r>
      <w:r w:rsidR="00204C55" w:rsidRPr="00204C55">
        <w:rPr>
          <w:rFonts w:ascii="Angsana New" w:hAnsi="Angsana New"/>
          <w:sz w:val="30"/>
          <w:szCs w:val="30"/>
          <w:cs/>
        </w:rPr>
        <w:t xml:space="preserve">แสดงเป็น “สำรองการตีราคาสินทรัพย์” </w:t>
      </w:r>
      <w:r w:rsidRPr="00C1266B">
        <w:rPr>
          <w:rFonts w:ascii="Angsana New" w:hAnsi="Angsana New"/>
          <w:sz w:val="30"/>
          <w:szCs w:val="30"/>
          <w:cs/>
        </w:rPr>
        <w:t>ใน</w:t>
      </w:r>
      <w:r w:rsidR="003850E9" w:rsidRPr="00C1266B">
        <w:rPr>
          <w:rFonts w:ascii="Angsana New" w:hAnsi="Angsana New"/>
          <w:sz w:val="30"/>
          <w:szCs w:val="30"/>
          <w:cs/>
        </w:rPr>
        <w:t>องค์ประกอบอื่นของ</w:t>
      </w:r>
      <w:r w:rsidR="009E491A" w:rsidRPr="00C1266B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C1266B">
        <w:rPr>
          <w:rFonts w:ascii="Angsana New" w:hAnsi="Angsana New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</w:t>
      </w:r>
      <w:r w:rsidR="00204C55" w:rsidRPr="00204C55">
        <w:rPr>
          <w:rFonts w:ascii="Angsana New" w:hAnsi="Angsana New"/>
          <w:sz w:val="30"/>
          <w:szCs w:val="30"/>
          <w:cs/>
        </w:rPr>
        <w:t>บัญชี</w:t>
      </w:r>
      <w:r w:rsidR="00204C55" w:rsidRPr="00204C55">
        <w:rPr>
          <w:rFonts w:ascii="Angsana New" w:hAnsi="Angsana New"/>
          <w:sz w:val="30"/>
          <w:szCs w:val="30"/>
        </w:rPr>
        <w:t xml:space="preserve"> “</w:t>
      </w:r>
      <w:r w:rsidR="00204C55" w:rsidRPr="00204C55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="00204C55" w:rsidRPr="00204C55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>ใน</w:t>
      </w:r>
      <w:r w:rsidR="003850E9" w:rsidRPr="00C1266B">
        <w:rPr>
          <w:rFonts w:ascii="Angsana New" w:hAnsi="Angsana New"/>
          <w:sz w:val="30"/>
          <w:szCs w:val="30"/>
          <w:cs/>
        </w:rPr>
        <w:t>องค์ประกอบอื่น</w:t>
      </w:r>
      <w:r w:rsidR="00174337" w:rsidRPr="00C1266B">
        <w:rPr>
          <w:rFonts w:ascii="Angsana New" w:hAnsi="Angsana New"/>
          <w:sz w:val="30"/>
          <w:szCs w:val="30"/>
          <w:cs/>
        </w:rPr>
        <w:t>ของ</w:t>
      </w:r>
      <w:r w:rsidRPr="00C1266B">
        <w:rPr>
          <w:rFonts w:ascii="Angsana New" w:hAnsi="Angsana New"/>
          <w:sz w:val="30"/>
          <w:szCs w:val="30"/>
          <w:cs/>
        </w:rPr>
        <w:t>ส่วนของผู้ถือหุ้น ส่วนที่ลดลงต้องรับรู้ในกำไรขาดทุนเบ็ดเสร็จอื่น และต้องนำไปลด</w:t>
      </w:r>
      <w:r w:rsidR="000C3E6C">
        <w:rPr>
          <w:rFonts w:ascii="Angsana New" w:hAnsi="Angsana New" w:hint="cs"/>
          <w:sz w:val="30"/>
          <w:szCs w:val="30"/>
          <w:cs/>
        </w:rPr>
        <w:t>สำรอง</w:t>
      </w:r>
      <w:r w:rsidRPr="00C1266B">
        <w:rPr>
          <w:rFonts w:ascii="Angsana New" w:hAnsi="Angsana New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61FB7838" w14:textId="3DF08AEE" w:rsidR="00DC4C62" w:rsidRDefault="00DC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8C626B4" w14:textId="65C05D1E" w:rsidR="009A5317" w:rsidRPr="00C1266B" w:rsidRDefault="009A5317" w:rsidP="00BC34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1266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C126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อาคารและอุปกรณ์ </w:t>
      </w:r>
      <w:r w:rsidR="000C3E6C" w:rsidRPr="009F407F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เมื่อ</w:t>
      </w:r>
      <w:r w:rsidRPr="009F407F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9E491A" w:rsidRPr="009F407F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องรายการนั้น</w:t>
      </w:r>
      <w:r w:rsidR="009E491A" w:rsidRPr="00C1266B">
        <w:rPr>
          <w:rFonts w:ascii="Angsana New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="000C3E6C" w:rsidRPr="000C3E6C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C787D5" w14:textId="109C11EE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9C4504" w14:textId="642D8779" w:rsidR="000D3048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ค่าเสื่อมราคาคำนวณจา</w:t>
      </w:r>
      <w:r w:rsidR="00AD45F3" w:rsidRPr="00C1266B">
        <w:rPr>
          <w:rFonts w:ascii="Angsana New" w:hAnsi="Angsana New"/>
          <w:sz w:val="30"/>
          <w:szCs w:val="30"/>
          <w:cs/>
        </w:rPr>
        <w:t xml:space="preserve">กมูลค่าเสื่อมสภาพของรายการอาคารและอุปกรณ์ </w:t>
      </w:r>
      <w:r w:rsidRPr="00C1266B">
        <w:rPr>
          <w:rFonts w:ascii="Angsana New" w:hAnsi="Angsana New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  <w:r w:rsidR="000C3E6C">
        <w:rPr>
          <w:rFonts w:ascii="Angsana New" w:hAnsi="Angsana New" w:hint="cs"/>
          <w:sz w:val="30"/>
          <w:szCs w:val="30"/>
          <w:cs/>
        </w:rPr>
        <w:t xml:space="preserve"> </w:t>
      </w:r>
      <w:r w:rsidR="000C3E6C" w:rsidRPr="000C3E6C">
        <w:rPr>
          <w:rFonts w:ascii="Angsana New" w:hAnsi="Angsana New"/>
          <w:sz w:val="30"/>
          <w:szCs w:val="30"/>
          <w:cs/>
        </w:rPr>
        <w:t>และรับรู้ในกำไรหรือขาดทุนด้วยวิธีเส้นตรงตามเกณฑ์อายุการให้ประโยชน์โดยประมาณของแต่ละส่วนประกอบของสินทรัพย์ 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13B2B60" w14:textId="77777777" w:rsidR="009B6FC8" w:rsidRDefault="009B6FC8" w:rsidP="003D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17E42B9" w14:textId="64F9E10A" w:rsidR="00BB5B94" w:rsidRDefault="000C3E6C" w:rsidP="003D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3E6C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B033B12" w14:textId="77777777" w:rsidR="000C3E6C" w:rsidRPr="000951AF" w:rsidRDefault="000C3E6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3D27F30" w14:textId="77777777" w:rsidR="00E6643E" w:rsidRPr="00C1266B" w:rsidRDefault="00E6643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7700" w:type="dxa"/>
        <w:tblInd w:w="450" w:type="dxa"/>
        <w:tblLook w:val="0000" w:firstRow="0" w:lastRow="0" w:firstColumn="0" w:lastColumn="0" w:noHBand="0" w:noVBand="0"/>
      </w:tblPr>
      <w:tblGrid>
        <w:gridCol w:w="5830"/>
        <w:gridCol w:w="1195"/>
        <w:gridCol w:w="675"/>
      </w:tblGrid>
      <w:tr w:rsidR="00E64F07" w:rsidRPr="00C1266B" w14:paraId="133DA63C" w14:textId="77777777" w:rsidTr="004975E1">
        <w:tc>
          <w:tcPr>
            <w:tcW w:w="5830" w:type="dxa"/>
            <w:vAlign w:val="bottom"/>
          </w:tcPr>
          <w:p w14:paraId="5D660EF4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95" w:type="dxa"/>
          </w:tcPr>
          <w:p w14:paraId="2F58A18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7639675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1D806BEB" w14:textId="77777777" w:rsidTr="004975E1">
        <w:tc>
          <w:tcPr>
            <w:tcW w:w="5830" w:type="dxa"/>
            <w:vAlign w:val="bottom"/>
          </w:tcPr>
          <w:p w14:paraId="579B3E52" w14:textId="77777777" w:rsidR="00E64F07" w:rsidRPr="00C1266B" w:rsidRDefault="00657F13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="00E64F07" w:rsidRPr="00C1266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C136F0" w:rsidRPr="00C1266B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95" w:type="dxa"/>
          </w:tcPr>
          <w:p w14:paraId="79B2BC6F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8F3D6B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58B6A71B" w14:textId="77777777" w:rsidTr="004975E1">
        <w:tc>
          <w:tcPr>
            <w:tcW w:w="5830" w:type="dxa"/>
            <w:vAlign w:val="bottom"/>
          </w:tcPr>
          <w:p w14:paraId="62B8D68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80A25A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685324C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343EBB15" w14:textId="77777777" w:rsidTr="004975E1">
        <w:tc>
          <w:tcPr>
            <w:tcW w:w="5830" w:type="dxa"/>
            <w:vAlign w:val="bottom"/>
          </w:tcPr>
          <w:p w14:paraId="7235953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0CAA5A1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675" w:type="dxa"/>
          </w:tcPr>
          <w:p w14:paraId="7E4EE89D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5AB35CA5" w14:textId="77777777" w:rsidTr="004975E1">
        <w:tc>
          <w:tcPr>
            <w:tcW w:w="5830" w:type="dxa"/>
            <w:vAlign w:val="bottom"/>
          </w:tcPr>
          <w:p w14:paraId="659BEBC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กระบะพลาสติก</w:t>
            </w:r>
          </w:p>
        </w:tc>
        <w:tc>
          <w:tcPr>
            <w:tcW w:w="1195" w:type="dxa"/>
          </w:tcPr>
          <w:p w14:paraId="29B0C7EC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DF27D0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C1266B" w14:paraId="341D7405" w14:textId="77777777" w:rsidTr="004975E1">
        <w:tc>
          <w:tcPr>
            <w:tcW w:w="5830" w:type="dxa"/>
            <w:vAlign w:val="bottom"/>
          </w:tcPr>
          <w:p w14:paraId="2DF5FD62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95" w:type="dxa"/>
          </w:tcPr>
          <w:p w14:paraId="51067177" w14:textId="77777777" w:rsidR="000750F0" w:rsidRPr="00C1266B" w:rsidRDefault="008E5F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0750F0"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50F0"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="000750F0"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75" w:type="dxa"/>
          </w:tcPr>
          <w:p w14:paraId="7F3BCC66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C1266B" w14:paraId="13174347" w14:textId="77777777" w:rsidTr="004975E1">
        <w:tc>
          <w:tcPr>
            <w:tcW w:w="5830" w:type="dxa"/>
            <w:vAlign w:val="bottom"/>
          </w:tcPr>
          <w:p w14:paraId="68F8AD2B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95" w:type="dxa"/>
          </w:tcPr>
          <w:p w14:paraId="27184428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8FB7DD5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CDAC62" w14:textId="77777777" w:rsidR="007F4BC6" w:rsidRPr="007F4BC6" w:rsidRDefault="007F4BC6" w:rsidP="007F4BC6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7939E01" w14:textId="40EADA83" w:rsidR="00E64F07" w:rsidRPr="00C1266B" w:rsidRDefault="007C2DF5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0C3E6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ฎ</w:t>
      </w:r>
      <w:r w:rsidR="00E64F07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1521428A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2A3BA19" w14:textId="77777777" w:rsidR="009B6804" w:rsidRPr="008C284A" w:rsidRDefault="009B680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284A">
        <w:rPr>
          <w:rFonts w:ascii="Angsana New" w:hAnsi="Angsana New"/>
          <w:sz w:val="30"/>
          <w:szCs w:val="30"/>
          <w:cs/>
        </w:rPr>
        <w:t>เครื่องหมายการค้าที่กลุ่มบริษัทซื้อมามีอายุการใช้งานไม่จำกัด</w:t>
      </w:r>
      <w:r w:rsidR="00F3220A" w:rsidRPr="008C284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C284A">
        <w:rPr>
          <w:rFonts w:ascii="Angsana New" w:hAnsi="Angsana New"/>
          <w:sz w:val="30"/>
          <w:szCs w:val="30"/>
          <w:cs/>
        </w:rPr>
        <w:t>ราคาทุน</w:t>
      </w:r>
    </w:p>
    <w:p w14:paraId="3E273782" w14:textId="77777777" w:rsidR="00DB3C3A" w:rsidRPr="000951AF" w:rsidRDefault="00DB3C3A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394926" w14:textId="0DCEEC2C" w:rsidR="000C3E6C" w:rsidRDefault="000C3E6C" w:rsidP="000C3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3E6C">
        <w:rPr>
          <w:rFonts w:ascii="Angsana New" w:hAnsi="Angsana New"/>
          <w:sz w:val="30"/>
          <w:szCs w:val="30"/>
          <w:cs/>
        </w:rPr>
        <w:t>สินทรัพย์ไม่มีตัวตนอื่นๆ ที่มีอายุการใช้งานจำกัด วัดมูลค่าด้วยราคาทุนหักค่าตัดจำหน่ายสะสมและผลขาดทุนจากการด้อยค่าสะสม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58ACFE8" w14:textId="1B2590AE" w:rsidR="009B6FC8" w:rsidRDefault="009B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084451" w14:textId="45ECF794" w:rsidR="00092001" w:rsidRDefault="00E64F07" w:rsidP="000C3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220A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3850E9" w:rsidRPr="00F3220A">
        <w:rPr>
          <w:rFonts w:ascii="Angsana New" w:hAnsi="Angsana New"/>
          <w:sz w:val="30"/>
          <w:szCs w:val="30"/>
          <w:cs/>
        </w:rPr>
        <w:t>จาก</w:t>
      </w:r>
      <w:r w:rsidRPr="00F3220A">
        <w:rPr>
          <w:rFonts w:ascii="Angsana New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0C3E6C">
        <w:rPr>
          <w:rFonts w:ascii="Angsana New" w:hAnsi="Angsana New" w:hint="cs"/>
          <w:sz w:val="30"/>
          <w:szCs w:val="30"/>
          <w:cs/>
        </w:rPr>
        <w:t xml:space="preserve"> </w:t>
      </w:r>
      <w:r w:rsidR="000C3E6C" w:rsidRPr="000C3E6C">
        <w:rPr>
          <w:rFonts w:ascii="Angsana New" w:hAnsi="Angsana New"/>
          <w:sz w:val="30"/>
          <w:szCs w:val="30"/>
          <w:cs/>
        </w:rPr>
        <w:t>และรับรู้ในกำไรหรือขาดทุน</w:t>
      </w:r>
      <w:r w:rsidRPr="00F3220A">
        <w:rPr>
          <w:rFonts w:ascii="Angsana New" w:hAnsi="Angsana New"/>
          <w:sz w:val="30"/>
          <w:szCs w:val="30"/>
          <w:cs/>
        </w:rPr>
        <w:t>โดยวิธีเส้นตรงซึ่งโดยส่วนใหญ่จะสะท้อนรูปแบบที่คาดว่าจะได้รับประโยชน์</w:t>
      </w:r>
      <w:r w:rsidR="0098678F" w:rsidRPr="00F3220A">
        <w:rPr>
          <w:rFonts w:ascii="Angsana New" w:hAnsi="Angsana New"/>
          <w:sz w:val="30"/>
          <w:szCs w:val="30"/>
          <w:cs/>
        </w:rPr>
        <w:t>เชิงเศรษฐกิจ</w:t>
      </w:r>
      <w:r w:rsidRPr="00F3220A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="00791C03" w:rsidRPr="00F3220A">
        <w:rPr>
          <w:rFonts w:ascii="Angsana New" w:hAnsi="Angsana New"/>
          <w:sz w:val="30"/>
          <w:szCs w:val="30"/>
          <w:cs/>
        </w:rPr>
        <w:t>ระยะเวลา</w:t>
      </w:r>
      <w:r w:rsidRPr="00F3220A">
        <w:rPr>
          <w:rFonts w:ascii="Angsana New" w:hAnsi="Angsana New"/>
          <w:sz w:val="30"/>
          <w:szCs w:val="30"/>
          <w:cs/>
        </w:rPr>
        <w:t>ที่คาดว่าจะได้รั</w:t>
      </w:r>
      <w:r w:rsidR="007548EC" w:rsidRPr="00F3220A">
        <w:rPr>
          <w:rFonts w:ascii="Angsana New" w:hAnsi="Angsana New"/>
          <w:sz w:val="30"/>
          <w:szCs w:val="30"/>
          <w:cs/>
        </w:rPr>
        <w:t>บประโยชน์จากสินทรัพย์ไม่มีตัวตน</w:t>
      </w:r>
      <w:r w:rsidR="00F3220A">
        <w:rPr>
          <w:rFonts w:ascii="Angsana New" w:hAnsi="Angsana New" w:hint="cs"/>
          <w:sz w:val="30"/>
          <w:szCs w:val="30"/>
          <w:cs/>
        </w:rPr>
        <w:t xml:space="preserve"> </w:t>
      </w:r>
      <w:r w:rsidRPr="00F3220A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092001">
        <w:rPr>
          <w:rFonts w:ascii="Angsana New" w:hAnsi="Angsana New" w:hint="cs"/>
          <w:sz w:val="30"/>
          <w:szCs w:val="30"/>
          <w:cs/>
        </w:rPr>
        <w:t xml:space="preserve"> </w:t>
      </w:r>
      <w:r w:rsidR="00092001" w:rsidRPr="00092001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7B50C78E" w14:textId="0B2C363C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868FFAD" w14:textId="4CE01AF0" w:rsidR="00E64F07" w:rsidRPr="00F3220A" w:rsidRDefault="00092001" w:rsidP="000C3E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0F254307" w14:textId="77777777" w:rsidR="009B6804" w:rsidRPr="000951AF" w:rsidRDefault="009B680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7820" w:type="dxa"/>
        <w:tblInd w:w="476" w:type="dxa"/>
        <w:tblLook w:val="0000" w:firstRow="0" w:lastRow="0" w:firstColumn="0" w:lastColumn="0" w:noHBand="0" w:noVBand="0"/>
      </w:tblPr>
      <w:tblGrid>
        <w:gridCol w:w="5950"/>
        <w:gridCol w:w="1195"/>
        <w:gridCol w:w="675"/>
      </w:tblGrid>
      <w:tr w:rsidR="004F71AF" w:rsidRPr="00C1266B" w14:paraId="3D334CFC" w14:textId="77777777" w:rsidTr="008E5F9F">
        <w:tc>
          <w:tcPr>
            <w:tcW w:w="5950" w:type="dxa"/>
            <w:vAlign w:val="bottom"/>
          </w:tcPr>
          <w:p w14:paraId="23891958" w14:textId="77777777" w:rsidR="004F71AF" w:rsidRPr="00C1266B" w:rsidRDefault="008222FC" w:rsidP="0009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</w:t>
            </w:r>
            <w:r w:rsidR="004F71AF" w:rsidRPr="00C1266B">
              <w:rPr>
                <w:rFonts w:ascii="Angsana New" w:hAnsi="Angsana New"/>
                <w:sz w:val="30"/>
                <w:szCs w:val="30"/>
                <w:cs/>
              </w:rPr>
              <w:t>วร์</w:t>
            </w:r>
          </w:p>
        </w:tc>
        <w:tc>
          <w:tcPr>
            <w:tcW w:w="1195" w:type="dxa"/>
          </w:tcPr>
          <w:p w14:paraId="5D9E087A" w14:textId="77777777" w:rsidR="004F71AF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4F71AF" w:rsidRPr="00C1266B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75" w:type="dxa"/>
          </w:tcPr>
          <w:p w14:paraId="12B8236A" w14:textId="77777777" w:rsidR="004F71AF" w:rsidRPr="00C1266B" w:rsidRDefault="004F71A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1D3137" w14:textId="5877717C" w:rsidR="00BB5B94" w:rsidRDefault="00BB5B9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BB0E0C" w14:textId="1E1406D6" w:rsidR="00092001" w:rsidRPr="00C1266B" w:rsidRDefault="00092001" w:rsidP="0009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ฏ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ัญญาเช่า</w:t>
      </w:r>
    </w:p>
    <w:p w14:paraId="5B0AE68C" w14:textId="77777777" w:rsidR="00092001" w:rsidRPr="00075C8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06C2E803" w14:textId="1D977B3D" w:rsidR="00092001" w:rsidRPr="002338E8" w:rsidRDefault="00092001" w:rsidP="002338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38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338E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338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2338E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E4B7F59" w14:textId="77777777" w:rsidR="00092001" w:rsidRPr="00075C8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1616561" w14:textId="43B6535D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A72F8">
        <w:rPr>
          <w:rFonts w:ascii="Angsana New" w:hAnsi="Angsana New"/>
          <w:sz w:val="30"/>
          <w:szCs w:val="30"/>
        </w:rPr>
        <w:br/>
      </w:r>
      <w:r w:rsidRPr="00092001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7B1162" w14:textId="1A26490E" w:rsidR="00092001" w:rsidRPr="00075C8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9CD7022" w14:textId="0CDC4979" w:rsidR="00075C81" w:rsidRPr="00075C81" w:rsidRDefault="00075C8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075C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14F3083" w14:textId="46E667EA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2001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075C81">
        <w:rPr>
          <w:rFonts w:ascii="Angsana New" w:hAnsi="Angsana New"/>
          <w:sz w:val="30"/>
          <w:szCs w:val="30"/>
          <w:cs/>
        </w:rPr>
        <w:br/>
      </w:r>
      <w:r w:rsidRPr="00092001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ที่ไม่เป็นการเช่าเป็นสัญญาเช่าทั้งหมด</w:t>
      </w:r>
    </w:p>
    <w:p w14:paraId="06050432" w14:textId="77777777" w:rsidR="00092001" w:rsidRPr="00075C8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097EB1EF" w14:textId="39E12806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7CC10A" w14:textId="77777777" w:rsidR="00092001" w:rsidRPr="00075C8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90684B5" w14:textId="584454D4" w:rsid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5" w:name="_Hlk65854665"/>
      <w:r w:rsidRPr="00092001">
        <w:rPr>
          <w:rFonts w:ascii="Angsana New" w:hAnsi="Angsana New"/>
          <w:sz w:val="30"/>
          <w:szCs w:val="30"/>
        </w:rPr>
        <w:t xml:space="preserve"> </w:t>
      </w:r>
      <w:bookmarkEnd w:id="5"/>
      <w:r w:rsidRPr="00092001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6" w:name="_Hlk65854679"/>
    </w:p>
    <w:p w14:paraId="50773E6D" w14:textId="77777777" w:rsidR="008A43BF" w:rsidRPr="00092001" w:rsidRDefault="008A43BF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bookmarkEnd w:id="6"/>
    <w:p w14:paraId="7AE87E1A" w14:textId="59737440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092001">
        <w:rPr>
          <w:rFonts w:ascii="Angsana New" w:hAnsi="Angsana New" w:hint="cs"/>
          <w:sz w:val="30"/>
          <w:szCs w:val="30"/>
          <w:cs/>
        </w:rPr>
        <w:t>ใ</w:t>
      </w:r>
      <w:r w:rsidRPr="00092001">
        <w:rPr>
          <w:rFonts w:ascii="Angsana New" w:hAnsi="Angsana New"/>
          <w:sz w:val="30"/>
          <w:szCs w:val="30"/>
          <w:cs/>
        </w:rPr>
        <w:t>ช้อัตราดอกเบี้ยเงินกู้ยืมส่วนเพิ่มของกลุ่มบริษัทในการคิดลดเป็นมูลค่าปัจจุบัน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43A9A7D" w14:textId="77777777" w:rsidR="00092001" w:rsidRPr="00075C8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17458EBF" w14:textId="6A7A7582" w:rsidR="00092001" w:rsidRDefault="0009200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5C81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</w:t>
      </w:r>
      <w:r w:rsidRPr="000E01D1">
        <w:rPr>
          <w:rFonts w:ascii="Angsana New" w:hAnsi="Angsana New"/>
          <w:sz w:val="30"/>
          <w:szCs w:val="30"/>
          <w:cs/>
        </w:rPr>
        <w:t>มูลค่าใหม่เมื่อมีการเปลี่ยนแปลงสัญญาเช่า</w:t>
      </w:r>
      <w:bookmarkStart w:id="7" w:name="_Hlk65855261"/>
      <w:r w:rsidRPr="000E01D1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7"/>
      <w:r w:rsidRPr="000E01D1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6FADC6E" w14:textId="77777777" w:rsidR="00A80B5C" w:rsidRDefault="00A80B5C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C5CAC5" w14:textId="746A9423" w:rsidR="00DA55EE" w:rsidRP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55EE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7C1E71F" w14:textId="04AB974C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55EE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A443270" w14:textId="77777777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C740FB" w14:textId="7FE59D06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55EE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6C5F2E8" w14:textId="13046E59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0A0B6C" w14:textId="0423AE14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55EE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67D9EFEF" w14:textId="2ED68648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A458E" w14:textId="679A5DBB" w:rsidR="00DA55EE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57B2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FC3464">
        <w:rPr>
          <w:rFonts w:ascii="Angsana New" w:hAnsi="Angsana New" w:hint="cs"/>
          <w:sz w:val="30"/>
          <w:szCs w:val="30"/>
          <w:cs/>
        </w:rPr>
        <w:t>ค่าเช่า</w:t>
      </w:r>
      <w:r w:rsidRPr="008057B2">
        <w:rPr>
          <w:rFonts w:ascii="Angsana New" w:hAnsi="Angsana New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FC3464">
        <w:rPr>
          <w:rFonts w:ascii="Angsana New" w:hAnsi="Angsana New" w:hint="cs"/>
          <w:sz w:val="30"/>
          <w:szCs w:val="30"/>
          <w:cs/>
        </w:rPr>
        <w:t>ค่าเช่า</w:t>
      </w:r>
      <w:r w:rsidRPr="008057B2">
        <w:rPr>
          <w:rFonts w:ascii="Angsana New" w:hAnsi="Angsana New"/>
          <w:sz w:val="30"/>
          <w:szCs w:val="30"/>
          <w:cs/>
        </w:rPr>
        <w:t>ในรอบระยะเวลาบัญชีที่ได้รับ</w:t>
      </w:r>
    </w:p>
    <w:p w14:paraId="752017AB" w14:textId="5F4E7107" w:rsidR="00A80B5C" w:rsidRDefault="00A80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BB6B99" w14:textId="74AD3309" w:rsidR="008057B2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57B2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FC3464">
        <w:rPr>
          <w:rFonts w:ascii="Angsana New" w:hAnsi="Angsana New"/>
          <w:sz w:val="30"/>
          <w:szCs w:val="30"/>
        </w:rPr>
        <w:t>4</w:t>
      </w:r>
      <w:r w:rsidRPr="008057B2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</w:t>
      </w:r>
      <w:r w:rsidRPr="008057B2">
        <w:rPr>
          <w:rFonts w:ascii="Angsana New" w:hAnsi="Angsana New"/>
          <w:sz w:val="30"/>
          <w:szCs w:val="30"/>
          <w:cs/>
        </w:rPr>
        <w:t>)</w:t>
      </w:r>
    </w:p>
    <w:p w14:paraId="338BD5D5" w14:textId="5F531267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A24EE6" w14:textId="77777777" w:rsidR="00092001" w:rsidRPr="00092001" w:rsidRDefault="00092001" w:rsidP="0009200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092001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5CB993D6" w14:textId="5433924B" w:rsidR="00092001" w:rsidRDefault="0009200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9803A7C" w14:textId="616FDEC9" w:rsidR="008057B2" w:rsidRPr="008057B2" w:rsidRDefault="008057B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057B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805A3A8" w14:textId="184AD4A4" w:rsidR="000E01D1" w:rsidRDefault="00092001" w:rsidP="00F067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D1">
        <w:rPr>
          <w:rFonts w:ascii="Angsana New" w:hAnsi="Angsana New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</w:t>
      </w:r>
      <w:r w:rsidR="000E01D1">
        <w:rPr>
          <w:rFonts w:ascii="Angsana New" w:hAnsi="Angsana New"/>
          <w:sz w:val="30"/>
          <w:szCs w:val="30"/>
          <w:cs/>
        </w:rPr>
        <w:br/>
      </w:r>
      <w:r w:rsidRPr="000E01D1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ค่าใช้จ่ายทางการเงินจะบันทึกโดยตรงในกำไรหรือขาดทุน</w:t>
      </w:r>
    </w:p>
    <w:p w14:paraId="09CC498F" w14:textId="77777777" w:rsidR="00F06733" w:rsidRPr="00F06733" w:rsidRDefault="00F06733" w:rsidP="00F067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6407D8" w14:textId="68454987" w:rsidR="00092001" w:rsidRDefault="0009200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D1">
        <w:rPr>
          <w:rFonts w:ascii="Angsana New" w:hAnsi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0E01D1">
        <w:rPr>
          <w:rFonts w:ascii="Angsana New" w:hAnsi="Angsana New"/>
          <w:sz w:val="30"/>
          <w:szCs w:val="30"/>
        </w:rPr>
        <w:t xml:space="preserve"> </w:t>
      </w:r>
      <w:r w:rsidRPr="000E01D1">
        <w:rPr>
          <w:rFonts w:ascii="Angsana New" w:hAnsi="Angsana New"/>
          <w:sz w:val="30"/>
          <w:szCs w:val="30"/>
          <w:cs/>
        </w:rPr>
        <w:t>จะรับรู้ในกำไรหรือขาดทุนเป็นส่วนหนึ่งของ</w:t>
      </w:r>
      <w:r w:rsidR="00F06733">
        <w:rPr>
          <w:rFonts w:ascii="Angsana New" w:hAnsi="Angsana New"/>
          <w:sz w:val="30"/>
          <w:szCs w:val="30"/>
          <w:cs/>
        </w:rPr>
        <w:br/>
      </w:r>
      <w:r w:rsidRPr="000E01D1">
        <w:rPr>
          <w:rFonts w:ascii="Angsana New" w:hAnsi="Angsana New"/>
          <w:sz w:val="30"/>
          <w:szCs w:val="30"/>
          <w:cs/>
        </w:rPr>
        <w:t>ค่าเช่าทั้งสิ้นตามสัญญาตลอดอายุสัญญาเช่า</w:t>
      </w:r>
      <w:r w:rsidR="000E01D1" w:rsidRPr="000E01D1">
        <w:rPr>
          <w:rFonts w:ascii="Angsana New" w:hAnsi="Angsana New" w:hint="cs"/>
          <w:sz w:val="30"/>
          <w:szCs w:val="30"/>
          <w:cs/>
        </w:rPr>
        <w:t xml:space="preserve"> </w:t>
      </w:r>
      <w:r w:rsidRPr="000E01D1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522B54E" w14:textId="5F925570" w:rsidR="00C32F4E" w:rsidRDefault="00C32F4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BB9F54" w14:textId="17795F63" w:rsidR="00C32F4E" w:rsidRDefault="00C32F4E" w:rsidP="00C32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F4E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>
        <w:rPr>
          <w:rFonts w:ascii="Angsana New" w:hAnsi="Angsana New"/>
          <w:sz w:val="30"/>
          <w:szCs w:val="30"/>
          <w:cs/>
        </w:rPr>
        <w:br/>
      </w:r>
      <w:r w:rsidRPr="00C32F4E">
        <w:rPr>
          <w:rFonts w:ascii="Angsana New" w:hAnsi="Angsana New"/>
          <w:sz w:val="30"/>
          <w:szCs w:val="30"/>
          <w:cs/>
        </w:rPr>
        <w:t>มีสิทธิในการควบคุมการใช้สินทรัพย์</w:t>
      </w:r>
    </w:p>
    <w:p w14:paraId="3329760B" w14:textId="77777777" w:rsidR="00C32F4E" w:rsidRDefault="00C32F4E" w:rsidP="00C32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E49D4E" w14:textId="62C4201A" w:rsidR="00C32F4E" w:rsidRDefault="00C32F4E" w:rsidP="006276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F4E">
        <w:rPr>
          <w:rFonts w:ascii="Angsana New" w:hAnsi="Angsana New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19105E17" w14:textId="77777777" w:rsidR="00E71A2D" w:rsidRDefault="00E71A2D" w:rsidP="006276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2A42E" w14:textId="56B323EE" w:rsidR="00FC3464" w:rsidRPr="00FC3464" w:rsidRDefault="00FC3464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464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1B9172D9" w14:textId="3B050BC3" w:rsidR="00FC3464" w:rsidRPr="00FC3464" w:rsidRDefault="00FC3464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64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ทางการเงิน สัญญาที่ไม่เข้าเงื่อนไขดังกล่าวจะจัดประเภทเป็นสัญญาเช่าดำเนินงาน</w:t>
      </w:r>
    </w:p>
    <w:p w14:paraId="35EFA54E" w14:textId="41A23D8E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9B2A742" w14:textId="3FBF34E7" w:rsidR="00FC3464" w:rsidRPr="00FC3464" w:rsidRDefault="00FC3464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64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กลุ่มบริษัทรับรู้ลูกหนี้สัญญาเช่าการเงินด้วยจำนวนเงินลงทุนสุทธิของสัญญาเช่า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การเงิ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75C740F3" w14:textId="77777777" w:rsidR="00FC3464" w:rsidRPr="00FC3464" w:rsidRDefault="00FC3464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F6661F" w14:textId="2BEF5656" w:rsidR="0062760B" w:rsidRDefault="00FC3464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64">
        <w:rPr>
          <w:rFonts w:ascii="Angsana New" w:hAnsi="Angsana New"/>
          <w:sz w:val="30"/>
          <w:szCs w:val="30"/>
          <w:cs/>
        </w:rPr>
        <w:t>รายได้ค่าเช่าจากสัญญาเช่าดำเนินงานรับรู้ในกำไรหรือขาดทุนโดยวิธีเส้นตรงตลอดอายุสัญญาเช่า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ค่าเช่าที่อาจเกิดขึ้นรับรู้เป็นรายได้ค่าเช่าในรอบระยะเวลาบัญชีซึ่งค่าเช่านั้นเกิดขึ้น</w:t>
      </w:r>
    </w:p>
    <w:p w14:paraId="7A7AEA60" w14:textId="26B89CAC" w:rsidR="0062760B" w:rsidRDefault="0062760B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F3C4B" w14:textId="79813FCA" w:rsidR="00215293" w:rsidRDefault="00215293" w:rsidP="00FC34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5293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หนี้สูญจะถูกตัดจำหน่ายเมื่อเกิดขึ้น</w:t>
      </w:r>
    </w:p>
    <w:p w14:paraId="454280DD" w14:textId="77777777" w:rsidR="000E01D1" w:rsidRPr="000951AF" w:rsidRDefault="000E01D1" w:rsidP="00FC3464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69A9D22" w14:textId="571C2FFA" w:rsidR="00E64F07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t>(</w:t>
      </w:r>
      <w:r w:rsidR="000E01D1">
        <w:rPr>
          <w:rFonts w:ascii="Angsana New" w:hAnsi="Angsana New" w:hint="cs"/>
          <w:b/>
          <w:bCs/>
          <w:cs/>
          <w:lang w:val="th-TH"/>
        </w:rPr>
        <w:t>ฐ</w:t>
      </w:r>
      <w:r w:rsidR="00E64F07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</w:r>
      <w:r w:rsidR="000E01D1" w:rsidRPr="000E01D1">
        <w:rPr>
          <w:rFonts w:ascii="Angsana New" w:hAnsi="Angsana New"/>
          <w:b/>
          <w:bCs/>
          <w:cs/>
          <w:lang w:val="th-TH"/>
        </w:rPr>
        <w:t>การด้อยค่าสินทรัพย์ทางการเงินนอกเหนือจากลูกหนี้การค้า</w:t>
      </w:r>
    </w:p>
    <w:p w14:paraId="0EFB9944" w14:textId="30E5A7B9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60EE99E" w14:textId="77777777" w:rsidR="000E01D1" w:rsidRPr="000E01D1" w:rsidRDefault="000E01D1" w:rsidP="000E0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0E01D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52503C8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0EB7AA" w14:textId="1F6C3648" w:rsidR="000E01D1" w:rsidRPr="003878A2" w:rsidRDefault="000E01D1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878A2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</w:t>
      </w:r>
      <w:r w:rsidRPr="003878A2">
        <w:rPr>
          <w:rFonts w:ascii="Angsana New" w:hAnsi="Angsana New" w:hint="cs"/>
          <w:sz w:val="30"/>
          <w:szCs w:val="30"/>
          <w:cs/>
        </w:rPr>
        <w:t xml:space="preserve">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7A8F4CF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7C4935F" w14:textId="3A924F17" w:rsidR="000E01D1" w:rsidRPr="003878A2" w:rsidRDefault="000E01D1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/>
          <w:sz w:val="30"/>
          <w:szCs w:val="30"/>
          <w:cs/>
        </w:rPr>
        <w:t>กลุ่มบริษัทรับรู้ผล</w:t>
      </w:r>
      <w:r w:rsidRPr="003878A2">
        <w:rPr>
          <w:rFonts w:ascii="Angsana New" w:hAnsi="Angsana New" w:hint="cs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878A2">
        <w:rPr>
          <w:rFonts w:ascii="Angsana New" w:hAnsi="Angsana New"/>
          <w:sz w:val="30"/>
          <w:szCs w:val="30"/>
        </w:rPr>
        <w:t xml:space="preserve">12 </w:t>
      </w:r>
      <w:r w:rsidRPr="003878A2">
        <w:rPr>
          <w:rFonts w:ascii="Angsana New" w:hAnsi="Angsana New" w:hint="cs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3878A2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3878A2">
        <w:rPr>
          <w:rFonts w:ascii="Angsana New" w:hAnsi="Angsana New" w:hint="cs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3878A2">
        <w:rPr>
          <w:rFonts w:ascii="Angsana New" w:hAnsi="Angsana New"/>
          <w:sz w:val="30"/>
          <w:szCs w:val="30"/>
        </w:rPr>
        <w:t xml:space="preserve"> </w:t>
      </w:r>
    </w:p>
    <w:p w14:paraId="2B568C1D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249FDE4" w14:textId="6A289FB7" w:rsidR="000E01D1" w:rsidRDefault="000E01D1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878A2">
        <w:rPr>
          <w:rFonts w:ascii="Angsana New" w:hAnsi="Angsana New" w:hint="eastAsia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3878A2">
        <w:rPr>
          <w:rFonts w:ascii="Angsana New" w:hAnsi="Angsana New"/>
          <w:sz w:val="30"/>
          <w:szCs w:val="30"/>
          <w:cs/>
        </w:rPr>
        <w:t xml:space="preserve"> </w:t>
      </w:r>
      <w:r w:rsidRPr="003878A2">
        <w:rPr>
          <w:rFonts w:ascii="Angsana New" w:hAnsi="Angsana New" w:hint="cs"/>
          <w:sz w:val="30"/>
          <w:szCs w:val="30"/>
          <w:cs/>
        </w:rPr>
        <w:t>ซึ่ง</w:t>
      </w:r>
      <w:r w:rsidRPr="003878A2">
        <w:rPr>
          <w:rFonts w:ascii="Angsana New" w:hAnsi="Angsana New"/>
          <w:sz w:val="30"/>
          <w:szCs w:val="30"/>
          <w:cs/>
        </w:rPr>
        <w:t>คำนวณโดยใช้มูลค่าปัจจุบันของจำนวนเงินที่</w:t>
      </w:r>
      <w:r w:rsidRPr="003878A2">
        <w:rPr>
          <w:rFonts w:ascii="Angsana New" w:hAnsi="Angsana New" w:hint="cs"/>
          <w:sz w:val="30"/>
          <w:szCs w:val="30"/>
          <w:cs/>
        </w:rPr>
        <w:t>คาดว่าจะ</w:t>
      </w:r>
      <w:r w:rsidRPr="003878A2">
        <w:rPr>
          <w:rFonts w:ascii="Angsana New" w:hAnsi="Angsana New"/>
          <w:sz w:val="30"/>
          <w:szCs w:val="30"/>
          <w:cs/>
        </w:rPr>
        <w:t>ไม่ได้รับคิดลดด้วยอัตราดอกเบี้ยที่แท้จริงของสินทรัพย์ทางการเงิน</w:t>
      </w:r>
      <w:r w:rsidRPr="003878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38424F8" w14:textId="469F152C" w:rsidR="00B66195" w:rsidRDefault="00B66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5995E5" w14:textId="50D8A0E9" w:rsidR="000E01D1" w:rsidRPr="000E01D1" w:rsidRDefault="000E01D1" w:rsidP="000E01D1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7461D">
        <w:rPr>
          <w:rFonts w:ascii="Angsana New" w:eastAsia="Calibri" w:hAnsi="Angsana New" w:hint="cs"/>
          <w:sz w:val="30"/>
          <w:szCs w:val="30"/>
          <w:cs/>
        </w:rPr>
        <w:lastRenderedPageBreak/>
        <w:t>กลุ่มบริษัท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E7461D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7C0BE0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7C0BE0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E7461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0E01D1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3BD84477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2C74DA3" w14:textId="21A1E622" w:rsidR="000E01D1" w:rsidRPr="000E01D1" w:rsidRDefault="000E01D1" w:rsidP="000E01D1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7461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</w:p>
    <w:p w14:paraId="62FA6032" w14:textId="0A9A4600" w:rsidR="000E01D1" w:rsidRPr="00E7461D" w:rsidRDefault="000E01D1" w:rsidP="000E01D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E7461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E7461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E7461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3A495347" w14:textId="77777777" w:rsidR="000E01D1" w:rsidRPr="00E7461D" w:rsidRDefault="000E01D1" w:rsidP="000E01D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i/>
          <w:iCs/>
          <w:color w:val="000000"/>
          <w:sz w:val="30"/>
          <w:szCs w:val="30"/>
        </w:rPr>
      </w:pP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7461D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E7461D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2A0CA0F6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187D2DC" w14:textId="0DC526C1" w:rsidR="000E01D1" w:rsidRPr="000E01D1" w:rsidRDefault="000E01D1" w:rsidP="000E01D1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3878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0E01D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12B1256E" w14:textId="2B8E1A8B" w:rsidR="000E01D1" w:rsidRPr="003878A2" w:rsidRDefault="000E01D1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78A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3878A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878A2">
        <w:rPr>
          <w:rFonts w:asciiTheme="majorBidi" w:hAnsiTheme="majorBidi" w:cstheme="majorBidi"/>
          <w:sz w:val="30"/>
          <w:szCs w:val="30"/>
        </w:rPr>
        <w:t xml:space="preserve"> </w:t>
      </w:r>
      <w:r w:rsidRPr="003878A2">
        <w:rPr>
          <w:rFonts w:asciiTheme="majorBidi" w:hAnsiTheme="majorBidi" w:cstheme="majorBidi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3878A2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0F5A8D4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5B5AABE0" w14:textId="77777777" w:rsidR="000E01D1" w:rsidRPr="000E01D1" w:rsidRDefault="000E01D1" w:rsidP="000E0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78A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3878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3878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3878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3878A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0808891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E03F480" w14:textId="13462163" w:rsidR="000E01D1" w:rsidRPr="00E7461D" w:rsidRDefault="000E01D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0E01D1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</w:t>
      </w:r>
      <w:r w:rsidRPr="00E7461D">
        <w:rPr>
          <w:rFonts w:asciiTheme="majorBidi" w:hAnsiTheme="majorBidi" w:cstheme="majorBidi"/>
          <w:sz w:val="30"/>
          <w:szCs w:val="30"/>
          <w:cs/>
        </w:rPr>
        <w:t>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18C79377" w14:textId="77777777" w:rsidR="000E01D1" w:rsidRPr="00E7461D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3B710237" w14:textId="12F5624F" w:rsidR="000E01D1" w:rsidRPr="000E01D1" w:rsidRDefault="000E01D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78A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96EC47B" w14:textId="77777777" w:rsidR="000E01D1" w:rsidRPr="000951AF" w:rsidRDefault="000E01D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FE2421B" w14:textId="5D9C2DE2" w:rsidR="003878A2" w:rsidRDefault="000E01D1" w:rsidP="00E746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D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เป็นตราสารทุนที่จัดประเภทเป็นหลักทรัพย์เผื่อขายการกลับรายการจะถูกรับรู้โดยตรงในกำไรขาดทุนเบ็ดเสร็จอื่น</w:t>
      </w:r>
    </w:p>
    <w:p w14:paraId="4B991FB3" w14:textId="77777777" w:rsidR="00E7461D" w:rsidRPr="00E7461D" w:rsidRDefault="00E7461D" w:rsidP="00E746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3587010" w14:textId="779B64EC" w:rsidR="000E01D1" w:rsidRPr="00C1266B" w:rsidRDefault="000E01D1" w:rsidP="000E01D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lastRenderedPageBreak/>
        <w:t>(</w:t>
      </w:r>
      <w:r>
        <w:rPr>
          <w:rFonts w:ascii="Angsana New" w:hAnsi="Angsana New" w:hint="cs"/>
          <w:b/>
          <w:bCs/>
          <w:cs/>
          <w:lang w:val="th-TH"/>
        </w:rPr>
        <w:t>ฑ</w:t>
      </w:r>
      <w:r w:rsidRPr="00C1266B">
        <w:rPr>
          <w:rFonts w:ascii="Angsana New" w:hAnsi="Angsana New"/>
          <w:b/>
          <w:bCs/>
          <w:cs/>
          <w:lang w:val="th-TH"/>
        </w:rPr>
        <w:t>)</w:t>
      </w:r>
      <w:r w:rsidRPr="00C1266B">
        <w:rPr>
          <w:rFonts w:ascii="Angsana New" w:hAnsi="Angsana New"/>
          <w:b/>
          <w:bCs/>
          <w:cs/>
          <w:lang w:val="th-TH"/>
        </w:rPr>
        <w:tab/>
        <w:t>การด้อยค่า</w:t>
      </w:r>
      <w:r w:rsidR="003878A2" w:rsidRPr="003878A2">
        <w:rPr>
          <w:rFonts w:ascii="Angsana New" w:hAnsi="Angsana New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148AF965" w14:textId="413ACFDF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A1F8E5E" w14:textId="3BA869CC" w:rsidR="003878A2" w:rsidRPr="003878A2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D17977">
        <w:rPr>
          <w:rFonts w:ascii="Angsana New" w:hAnsi="Angsana New"/>
          <w:sz w:val="30"/>
          <w:szCs w:val="30"/>
          <w:cs/>
        </w:rPr>
        <w:br/>
      </w:r>
      <w:r w:rsidRPr="003878A2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7A5A010" w14:textId="4469D0C1" w:rsidR="002D0D5E" w:rsidRDefault="002D0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FA5F95" w14:textId="314D543F" w:rsidR="003878A2" w:rsidRPr="003878A2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B317B79" w14:textId="77777777" w:rsidR="003878A2" w:rsidRPr="000951AF" w:rsidRDefault="003878A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245A881B" w14:textId="3124C9D9" w:rsidR="003878A2" w:rsidRPr="00B35D9C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5D9C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02441A9" w14:textId="77777777" w:rsidR="003878A2" w:rsidRPr="000951AF" w:rsidRDefault="003878A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8456AD1" w14:textId="6B604EB0" w:rsidR="003878A2" w:rsidRPr="003878A2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5D9C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6A4C2A7" w14:textId="77777777" w:rsidR="002D358B" w:rsidRPr="000951AF" w:rsidRDefault="002D358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0EB5CF7A" w14:textId="27F76E07" w:rsidR="00D8332E" w:rsidRPr="001A33C2" w:rsidRDefault="00D8332E" w:rsidP="00D8332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  <w:r w:rsidRPr="001A33C2">
        <w:rPr>
          <w:rFonts w:ascii="Angsana New" w:hAnsi="Angsana New"/>
          <w:b/>
          <w:bCs/>
          <w:cs/>
        </w:rPr>
        <w:t>(</w:t>
      </w:r>
      <w:r w:rsidR="00B35D9C">
        <w:rPr>
          <w:rFonts w:ascii="Angsana New" w:hAnsi="Angsana New" w:hint="cs"/>
          <w:b/>
          <w:bCs/>
          <w:cs/>
        </w:rPr>
        <w:t>ฒ</w:t>
      </w:r>
      <w:r w:rsidRPr="001A33C2">
        <w:rPr>
          <w:rFonts w:ascii="Angsana New" w:hAnsi="Angsana New"/>
          <w:b/>
          <w:bCs/>
          <w:cs/>
        </w:rPr>
        <w:t>)</w:t>
      </w:r>
      <w:r w:rsidRPr="001A33C2">
        <w:rPr>
          <w:rFonts w:ascii="Angsana New" w:hAnsi="Angsana New"/>
          <w:b/>
          <w:bCs/>
          <w:cs/>
        </w:rPr>
        <w:tab/>
        <w:t>หนี้สินที่เกิดจากสัญญา</w:t>
      </w:r>
    </w:p>
    <w:p w14:paraId="6FE533E3" w14:textId="77777777" w:rsidR="00D8332E" w:rsidRPr="000951AF" w:rsidRDefault="00D833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70490FD" w14:textId="6E285002" w:rsidR="00D8332E" w:rsidRDefault="00D8332E" w:rsidP="00D8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4A5931E" w14:textId="4D008A84" w:rsidR="00E64F07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B35D9C">
        <w:rPr>
          <w:rFonts w:ascii="Angsana New" w:hAnsi="Angsana New" w:hint="cs"/>
          <w:b/>
          <w:bCs/>
          <w:cs/>
          <w:lang w:val="th-TH"/>
        </w:rPr>
        <w:t>ณ</w:t>
      </w:r>
      <w:r w:rsidR="00E64F07" w:rsidRPr="001A33C2">
        <w:rPr>
          <w:rFonts w:ascii="Angsana New" w:hAnsi="Angsana New"/>
          <w:b/>
          <w:bCs/>
          <w:cs/>
          <w:lang w:val="th-TH"/>
        </w:rPr>
        <w:t>)</w:t>
      </w:r>
      <w:r w:rsidR="00E64F07" w:rsidRPr="001A33C2">
        <w:rPr>
          <w:rFonts w:ascii="Angsana New" w:hAnsi="Angsana New"/>
          <w:b/>
          <w:bCs/>
          <w:cs/>
          <w:lang w:val="th-TH"/>
        </w:rPr>
        <w:tab/>
        <w:t>ผลประโยชน์</w:t>
      </w:r>
      <w:r w:rsidR="00A24E25" w:rsidRPr="001A33C2">
        <w:rPr>
          <w:rFonts w:ascii="Angsana New" w:hAnsi="Angsana New"/>
          <w:b/>
          <w:bCs/>
          <w:cs/>
          <w:lang w:val="th-TH"/>
        </w:rPr>
        <w:t>ของ</w:t>
      </w:r>
      <w:r w:rsidR="00E64F07" w:rsidRPr="001A33C2">
        <w:rPr>
          <w:rFonts w:ascii="Angsana New" w:hAnsi="Angsana New"/>
          <w:b/>
          <w:bCs/>
          <w:cs/>
          <w:lang w:val="th-TH"/>
        </w:rPr>
        <w:t>พนักงาน</w:t>
      </w:r>
    </w:p>
    <w:p w14:paraId="28CEC6F1" w14:textId="3278C93F" w:rsidR="00B35D9C" w:rsidRPr="000951AF" w:rsidRDefault="00B35D9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F09A01E" w14:textId="73D7AA50" w:rsidR="00E64F07" w:rsidRDefault="00B35D9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1049F6">
        <w:rPr>
          <w:rFonts w:ascii="Angsana New" w:hAnsi="Angsana New"/>
          <w:sz w:val="30"/>
          <w:szCs w:val="30"/>
          <w:cs/>
          <w:lang w:val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 เวลาที่พนักงานได้ทำงานให้กับกิจการ</w:t>
      </w:r>
      <w:r w:rsidRPr="001049F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33ADA69D" w14:textId="77777777" w:rsidR="00202141" w:rsidRPr="001049F6" w:rsidRDefault="0020214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629CDC4" w14:textId="208A376E" w:rsidR="0014203A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lastRenderedPageBreak/>
        <w:tab/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</w:t>
      </w:r>
      <w:r w:rsidR="00100130" w:rsidRPr="00C1266B">
        <w:rPr>
          <w:rFonts w:ascii="Angsana New" w:hAnsi="Angsana New"/>
          <w:sz w:val="30"/>
          <w:szCs w:val="30"/>
          <w:cs/>
          <w:lang w:val="th-TH"/>
        </w:rPr>
        <w:t>งพนักงานในงวดปัจจุบันและงวดก่อน</w:t>
      </w:r>
      <w:r w:rsidRPr="00C1266B">
        <w:rPr>
          <w:rFonts w:ascii="Angsana New" w:hAnsi="Angsana New"/>
          <w:sz w:val="30"/>
          <w:szCs w:val="30"/>
          <w:cs/>
          <w:lang w:val="th-TH"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610A0D" w:rsidRPr="00610A0D">
        <w:rPr>
          <w:rFonts w:ascii="Angsana New" w:hAnsi="Angsana New"/>
          <w:sz w:val="30"/>
          <w:szCs w:val="30"/>
          <w:cs/>
          <w:lang w:val="th-TH"/>
        </w:rPr>
        <w:t xml:space="preserve"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3F898B34" w14:textId="77777777" w:rsidR="00610A0D" w:rsidRPr="000951AF" w:rsidRDefault="00610A0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33601E13" w14:textId="77777777" w:rsidR="00C00954" w:rsidRPr="0091673C" w:rsidRDefault="00F74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1673C">
        <w:rPr>
          <w:rFonts w:ascii="Angsana New" w:hAnsi="Angsana New"/>
          <w:sz w:val="30"/>
          <w:szCs w:val="30"/>
          <w:cs/>
          <w:lang w:val="th-TH"/>
        </w:rPr>
        <w:tab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เบ็ดเสร็จอื่นทันที</w:t>
      </w:r>
      <w:r w:rsidR="00100130" w:rsidRPr="0091673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100130" w:rsidRPr="0091673C">
        <w:rPr>
          <w:rFonts w:ascii="Angsana New" w:hAnsi="Angsana New"/>
          <w:sz w:val="30"/>
          <w:szCs w:val="30"/>
          <w:cs/>
          <w:lang w:val="th-TH"/>
        </w:rPr>
        <w:t>นปี โดยคำนึงถึงการเปลี่ยนแปลงใด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</w:t>
      </w:r>
      <w:r w:rsidR="002505FC" w:rsidRPr="0091673C">
        <w:rPr>
          <w:rFonts w:ascii="Angsana New" w:hAnsi="Angsana New"/>
          <w:sz w:val="30"/>
          <w:szCs w:val="30"/>
          <w:cs/>
          <w:lang w:val="th-TH"/>
        </w:rPr>
        <w:t>เบี้ยจ่ายสุทธิและค่าใช้จ่ายอื่น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ๆ ที่เกี่ยวข้องกับโครงการผลประโยชน์รับรู้รายการในกำไรหรือขาดทุน</w:t>
      </w:r>
    </w:p>
    <w:p w14:paraId="096E8EA1" w14:textId="77777777" w:rsidR="0088532F" w:rsidRPr="000951AF" w:rsidRDefault="0088532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71627427" w14:textId="77777777" w:rsidR="00956443" w:rsidRPr="00C1266B" w:rsidRDefault="0088532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>เมื่อมีการ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เปลี่ยนแปลง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val="th-TH"/>
        </w:rPr>
        <w:t>กำไร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C1266B">
        <w:rPr>
          <w:rFonts w:ascii="Angsana New" w:hAnsi="Angsana New"/>
          <w:sz w:val="30"/>
          <w:szCs w:val="30"/>
          <w:cs/>
          <w:lang w:val="th-TH"/>
        </w:rPr>
        <w:t>ขาดทุนจากการลดขนาดโครงการต้องรับรู้ในกำไรหรือขาดทุนทันที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 xml:space="preserve"> กลุ่มบริษัท</w:t>
      </w:r>
      <w:r w:rsidRPr="00C1266B">
        <w:rPr>
          <w:rFonts w:ascii="Angsana New" w:hAnsi="Angsana New"/>
          <w:sz w:val="30"/>
          <w:szCs w:val="30"/>
          <w:cs/>
          <w:lang w:val="th-TH"/>
        </w:rPr>
        <w:t>รับรู้กำไรและขาดทุนจากการจ่ายชำระผลประโยชน์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พนักงาน</w:t>
      </w:r>
      <w:r w:rsidRPr="00C1266B">
        <w:rPr>
          <w:rFonts w:ascii="Angsana New" w:hAnsi="Angsana New"/>
          <w:sz w:val="30"/>
          <w:szCs w:val="30"/>
          <w:cs/>
          <w:lang w:val="th-TH"/>
        </w:rPr>
        <w:t>เมื่อเกิดขึ้น</w:t>
      </w:r>
    </w:p>
    <w:p w14:paraId="690EE8D0" w14:textId="77777777" w:rsidR="0088532F" w:rsidRPr="000951AF" w:rsidRDefault="0088532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0EAE7078" w14:textId="5AF81B9F" w:rsidR="00EB4592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ภาระผูกพันสุทธิของกลุ่มบริษัทที่เป็นผลประโยชน์ระยะยาวของพนักงานเป็นผลประโยชน์ในอนาคต</w:t>
      </w:r>
      <w:r w:rsidR="009F1CC8" w:rsidRPr="00C1266B">
        <w:rPr>
          <w:rFonts w:ascii="Angsana New" w:hAnsi="Angsana New"/>
          <w:sz w:val="30"/>
          <w:szCs w:val="30"/>
          <w:cs/>
          <w:lang w:val="th-TH"/>
        </w:rPr>
        <w:t>ที่เกิดจากการทำงานของพนักงานในง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ว</w:t>
      </w:r>
      <w:r w:rsidR="009F1CC8" w:rsidRPr="00C1266B">
        <w:rPr>
          <w:rFonts w:ascii="Angsana New" w:hAnsi="Angsana New"/>
          <w:sz w:val="30"/>
          <w:szCs w:val="30"/>
          <w:cs/>
          <w:lang w:val="th-TH"/>
        </w:rPr>
        <w:t>ด</w:t>
      </w:r>
      <w:r w:rsidRPr="00C1266B">
        <w:rPr>
          <w:rFonts w:ascii="Angsana New" w:hAnsi="Angsana New"/>
          <w:sz w:val="30"/>
          <w:szCs w:val="30"/>
          <w:cs/>
          <w:lang w:val="th-TH"/>
        </w:rPr>
        <w:t>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B4894CD" w14:textId="014BD583" w:rsidR="000C22C6" w:rsidRDefault="000C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AFC1450" w14:textId="57461D6C" w:rsidR="00C4152B" w:rsidRPr="001049F6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049F6">
        <w:rPr>
          <w:rFonts w:ascii="Angsana New" w:hAnsi="Angsana New"/>
          <w:sz w:val="30"/>
          <w:szCs w:val="30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="00791C03" w:rsidRPr="001049F6">
        <w:rPr>
          <w:rFonts w:ascii="Angsana New" w:hAnsi="Angsana New"/>
          <w:sz w:val="30"/>
          <w:szCs w:val="30"/>
          <w:cs/>
          <w:lang w:val="th-TH"/>
        </w:rPr>
        <w:t>สำหรับระยะเวลา</w:t>
      </w:r>
      <w:r w:rsidRPr="001049F6">
        <w:rPr>
          <w:rFonts w:ascii="Angsana New" w:hAnsi="Angsana New"/>
          <w:sz w:val="30"/>
          <w:szCs w:val="30"/>
          <w:cs/>
          <w:lang w:val="th-TH"/>
        </w:rPr>
        <w:t xml:space="preserve">การจ่ายผลประโยชน์เกินกว่า </w:t>
      </w:r>
      <w:r w:rsidR="00610A0D" w:rsidRPr="001049F6">
        <w:rPr>
          <w:rFonts w:ascii="Angsana New" w:hAnsi="Angsana New"/>
          <w:sz w:val="30"/>
          <w:szCs w:val="30"/>
        </w:rPr>
        <w:t>12</w:t>
      </w:r>
      <w:r w:rsidRPr="001049F6">
        <w:rPr>
          <w:rFonts w:ascii="Angsana New" w:hAnsi="Angsana New"/>
          <w:sz w:val="30"/>
          <w:szCs w:val="30"/>
          <w:cs/>
          <w:lang w:val="th-TH"/>
        </w:rPr>
        <w:t xml:space="preserve"> เดือนนับจากวันสิ้นรอบ</w:t>
      </w:r>
      <w:r w:rsidR="00791C03" w:rsidRPr="001049F6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1049F6">
        <w:rPr>
          <w:rFonts w:ascii="Angsana New" w:hAnsi="Angsana New"/>
          <w:sz w:val="30"/>
          <w:szCs w:val="30"/>
          <w:cs/>
          <w:lang w:val="th-TH"/>
        </w:rPr>
        <w:t>รายงานผลประโยชน์เมื่อเลิก</w:t>
      </w:r>
      <w:r w:rsidR="00A50735" w:rsidRPr="001049F6">
        <w:rPr>
          <w:rFonts w:ascii="Angsana New" w:hAnsi="Angsana New"/>
          <w:sz w:val="30"/>
          <w:szCs w:val="30"/>
          <w:cs/>
          <w:lang w:val="th-TH"/>
        </w:rPr>
        <w:t>จ้างจะถูกคิดลดกระแสเงินสด</w:t>
      </w:r>
    </w:p>
    <w:p w14:paraId="5D7093A9" w14:textId="77777777" w:rsidR="001A33C2" w:rsidRPr="001049F6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0ACE5FF5" w14:textId="1425982E" w:rsidR="003A66F9" w:rsidRPr="00C1266B" w:rsidRDefault="00A50735" w:rsidP="0039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049F6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ผลประโยชน์ระยะสั้น</w:t>
      </w:r>
      <w:r w:rsidR="00FC32F9" w:rsidRPr="00C1266B">
        <w:rPr>
          <w:rFonts w:ascii="Angsana New" w:hAnsi="Angsana New"/>
          <w:sz w:val="30"/>
          <w:szCs w:val="30"/>
          <w:cs/>
          <w:lang w:val="th-TH"/>
        </w:rPr>
        <w:t>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43E623" w14:textId="4B43E90F" w:rsidR="00432C74" w:rsidRDefault="0043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/>
          <w:sz w:val="30"/>
          <w:szCs w:val="30"/>
          <w:lang w:bidi="ar-SA"/>
        </w:rPr>
        <w:br w:type="page"/>
      </w:r>
    </w:p>
    <w:p w14:paraId="09E0A608" w14:textId="22802C73" w:rsidR="00E64F07" w:rsidRPr="001A33C2" w:rsidRDefault="00967BF7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8B761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ด</w:t>
      </w:r>
      <w:r w:rsidR="00ED0F7F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420D23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E64F07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A4E482B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334321" w14:textId="78FAA508" w:rsidR="009B6804" w:rsidRPr="001A33C2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1A33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มีภาระ</w:t>
      </w:r>
      <w:r w:rsidRPr="001A33C2">
        <w:rPr>
          <w:rFonts w:ascii="Angsana New" w:hAnsi="Angsana New" w:hint="cs"/>
          <w:sz w:val="30"/>
          <w:szCs w:val="30"/>
          <w:cs/>
        </w:rPr>
        <w:t>ผูกพันตาม</w:t>
      </w:r>
      <w:r w:rsidRPr="001A33C2">
        <w:rPr>
          <w:rFonts w:ascii="Angsana New" w:hAnsi="Angsana New"/>
          <w:sz w:val="30"/>
          <w:szCs w:val="30"/>
          <w:cs/>
        </w:rPr>
        <w:t>กฎหมาย</w:t>
      </w:r>
      <w:r w:rsidRPr="001A33C2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1A33C2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1A33C2">
        <w:rPr>
          <w:rFonts w:ascii="Angsana New" w:hAnsi="Angsana New" w:hint="cs"/>
          <w:sz w:val="30"/>
          <w:szCs w:val="30"/>
          <w:cs/>
        </w:rPr>
        <w:t>ใน</w:t>
      </w:r>
      <w:r w:rsidRPr="001A33C2">
        <w:rPr>
          <w:rFonts w:ascii="Angsana New" w:hAnsi="Angsana New"/>
          <w:sz w:val="30"/>
          <w:szCs w:val="30"/>
          <w:cs/>
        </w:rPr>
        <w:t>อดีต</w:t>
      </w:r>
      <w:r w:rsidRPr="001A33C2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A33C2">
        <w:rPr>
          <w:rFonts w:ascii="Angsana New" w:hAnsi="Angsana New"/>
          <w:sz w:val="30"/>
          <w:szCs w:val="30"/>
          <w:cs/>
        </w:rPr>
        <w:t xml:space="preserve"> และ</w:t>
      </w:r>
      <w:r w:rsidRPr="001A33C2">
        <w:rPr>
          <w:rFonts w:ascii="Angsana New" w:hAnsi="Angsana New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="00B772CA">
        <w:rPr>
          <w:rFonts w:ascii="Angsana New" w:hAnsi="Angsana New" w:hint="cs"/>
          <w:sz w:val="30"/>
          <w:szCs w:val="30"/>
          <w:cs/>
        </w:rPr>
        <w:t xml:space="preserve"> </w:t>
      </w:r>
      <w:r w:rsidRPr="001A33C2">
        <w:rPr>
          <w:rFonts w:ascii="Angsana New" w:hAnsi="Angsana New"/>
          <w:sz w:val="30"/>
          <w:szCs w:val="30"/>
          <w:cs/>
        </w:rPr>
        <w:t>ประมาณการ</w:t>
      </w:r>
      <w:r w:rsidRPr="001A33C2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A33C2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</w:t>
      </w:r>
      <w:r w:rsidRPr="001A33C2">
        <w:rPr>
          <w:rFonts w:ascii="Angsana New" w:hAnsi="Angsana New"/>
          <w:sz w:val="30"/>
          <w:szCs w:val="30"/>
          <w:cs/>
        </w:rPr>
        <w:br/>
        <w:t>ก่อนคำนึง</w:t>
      </w:r>
      <w:r w:rsidRPr="001A33C2">
        <w:rPr>
          <w:rFonts w:ascii="Angsana New" w:hAnsi="Angsana New" w:hint="cs"/>
          <w:sz w:val="30"/>
          <w:szCs w:val="30"/>
          <w:cs/>
        </w:rPr>
        <w:t>ถึง</w:t>
      </w:r>
      <w:r w:rsidRPr="001A33C2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1A33C2">
        <w:rPr>
          <w:rFonts w:ascii="Angsana New" w:hAnsi="Angsana New" w:hint="cs"/>
          <w:sz w:val="30"/>
          <w:szCs w:val="30"/>
          <w:cs/>
        </w:rPr>
        <w:t>จำนวน</w:t>
      </w:r>
      <w:r w:rsidRPr="001A33C2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1A33C2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A33AF4" w14:textId="77777777" w:rsidR="0088532F" w:rsidRPr="000951AF" w:rsidRDefault="0088532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4E19871E" w14:textId="2E6817EC" w:rsidR="00E31CFB" w:rsidRPr="001A33C2" w:rsidRDefault="00E31CFB" w:rsidP="00E31CF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B772CA">
        <w:rPr>
          <w:rFonts w:ascii="Angsana New" w:hAnsi="Angsana New" w:hint="cs"/>
          <w:b/>
          <w:bCs/>
          <w:cs/>
          <w:lang w:val="th-TH"/>
        </w:rPr>
        <w:t>ต</w:t>
      </w:r>
      <w:r w:rsidRPr="001A33C2">
        <w:rPr>
          <w:rFonts w:ascii="Angsana New" w:hAnsi="Angsana New"/>
          <w:b/>
          <w:bCs/>
          <w:cs/>
          <w:lang w:val="th-TH"/>
        </w:rPr>
        <w:t>)</w:t>
      </w:r>
      <w:r w:rsidRPr="001A33C2">
        <w:rPr>
          <w:rFonts w:ascii="Angsana New" w:hAnsi="Angsana New"/>
          <w:b/>
          <w:bCs/>
          <w:cs/>
          <w:lang w:val="th-TH"/>
        </w:rPr>
        <w:tab/>
        <w:t>การวัดมูลค่ายุติธรรม</w:t>
      </w:r>
    </w:p>
    <w:p w14:paraId="446179FE" w14:textId="397F5DC3" w:rsidR="00E31CFB" w:rsidRPr="000951AF" w:rsidRDefault="00E31CF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63CCA4B" w14:textId="24F8B0E1" w:rsidR="00B772CA" w:rsidRDefault="00B772C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772CA">
        <w:rPr>
          <w:rFonts w:ascii="Angsana New" w:hAnsi="Angsana New"/>
          <w:sz w:val="30"/>
          <w:szCs w:val="30"/>
          <w:cs/>
          <w:lang w:val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FABA2" w14:textId="77777777" w:rsidR="00B772CA" w:rsidRPr="000951AF" w:rsidRDefault="00B772CA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7591477B" w14:textId="77777777" w:rsidR="003C2CD3" w:rsidRDefault="003C2CD3" w:rsidP="002F7114">
      <w:pPr>
        <w:pStyle w:val="BodyText"/>
        <w:shd w:val="clear" w:color="auto" w:fill="FFFFFF"/>
        <w:tabs>
          <w:tab w:val="clear" w:pos="454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</w:rPr>
        <w:t>ดังนี้</w:t>
      </w:r>
    </w:p>
    <w:p w14:paraId="617025F4" w14:textId="77777777" w:rsidR="001A33C2" w:rsidRPr="000951AF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66CED9D" w14:textId="77777777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A33C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E4700F" w14:textId="05F87021" w:rsidR="003C2CD3" w:rsidRPr="001A33C2" w:rsidRDefault="003C2CD3" w:rsidP="00202141">
      <w:pPr>
        <w:pStyle w:val="block"/>
        <w:numPr>
          <w:ilvl w:val="0"/>
          <w:numId w:val="33"/>
        </w:numPr>
        <w:spacing w:after="0" w:line="240" w:lineRule="atLeast"/>
        <w:ind w:left="900" w:right="-25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351F2F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Pr="001A33C2">
        <w:rPr>
          <w:rFonts w:ascii="Angsana New" w:hAnsi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1A33C2">
        <w:rPr>
          <w:rFonts w:ascii="Angsana New" w:hAnsi="Angsana New"/>
          <w:sz w:val="30"/>
          <w:szCs w:val="30"/>
          <w:lang w:bidi="th-TH"/>
        </w:rPr>
        <w:t>1</w:t>
      </w:r>
    </w:p>
    <w:p w14:paraId="45ABC8FD" w14:textId="7316EE1B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3 </w:t>
      </w:r>
      <w:r w:rsidR="00B67C6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A96B93C" w14:textId="77777777" w:rsidR="003C2CD3" w:rsidRPr="000951AF" w:rsidRDefault="003C2CD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34D0CA3" w14:textId="77777777" w:rsidR="003C2CD3" w:rsidRPr="001A33C2" w:rsidRDefault="003C2CD3" w:rsidP="003C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EA9AE2" w14:textId="66211C26" w:rsidR="003C2CD3" w:rsidRPr="000951AF" w:rsidRDefault="003C2CD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F41BDF1" w14:textId="17804A15" w:rsidR="00B772CA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B772CA">
        <w:rPr>
          <w:rFonts w:ascii="Angsana New" w:hAnsi="Angsana New"/>
          <w:sz w:val="30"/>
          <w:szCs w:val="30"/>
          <w:cs/>
          <w:lang w:val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E373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772CA">
        <w:rPr>
          <w:rFonts w:ascii="Angsana New" w:hAnsi="Angsana New"/>
          <w:sz w:val="30"/>
          <w:szCs w:val="30"/>
          <w:cs/>
          <w:lang w:val="th-TH"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2E1B57C" w14:textId="3E116088" w:rsidR="00432C74" w:rsidRDefault="0043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0898BDA" w14:textId="7F01CACE" w:rsidR="00B772CA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B772CA">
        <w:rPr>
          <w:rFonts w:ascii="Angsana New" w:hAnsi="Angsana New"/>
          <w:sz w:val="30"/>
          <w:szCs w:val="30"/>
          <w:cs/>
          <w:lang w:val="th-TH"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1384D3D" w14:textId="77777777" w:rsidR="00B772CA" w:rsidRPr="000951AF" w:rsidRDefault="00B772CA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2C44CFDB" w14:textId="2FA6C30C" w:rsidR="00E64F07" w:rsidRPr="001A33C2" w:rsidRDefault="00967BF7" w:rsidP="0052741D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B772CA">
        <w:rPr>
          <w:rFonts w:ascii="Angsana New" w:hAnsi="Angsana New" w:hint="cs"/>
          <w:b/>
          <w:bCs/>
          <w:cs/>
          <w:lang w:val="th-TH"/>
        </w:rPr>
        <w:t>ถ</w:t>
      </w:r>
      <w:r w:rsidR="00E64F07" w:rsidRPr="001A33C2">
        <w:rPr>
          <w:rFonts w:ascii="Angsana New" w:hAnsi="Angsana New"/>
          <w:b/>
          <w:bCs/>
          <w:cs/>
          <w:lang w:val="th-TH"/>
        </w:rPr>
        <w:t>)</w:t>
      </w:r>
      <w:r w:rsidR="00E64F07" w:rsidRPr="001A33C2">
        <w:rPr>
          <w:rFonts w:ascii="Angsana New" w:hAnsi="Angsana New"/>
          <w:b/>
          <w:bCs/>
          <w:cs/>
          <w:lang w:val="th-TH"/>
        </w:rPr>
        <w:tab/>
        <w:t>รายได้</w:t>
      </w:r>
    </w:p>
    <w:p w14:paraId="66E6D2DB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099045E" w14:textId="0BB420B2" w:rsidR="00E64F07" w:rsidRDefault="008A71E5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71E5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และแสดงสุทธิจากส่วนลดการค้าและส่วนลดตามปริมาณ</w:t>
      </w:r>
    </w:p>
    <w:p w14:paraId="18571400" w14:textId="5FA6F47A" w:rsidR="008A71E5" w:rsidRPr="000951AF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2FDDA2B" w14:textId="1EA4DFB0" w:rsidR="008A71E5" w:rsidRDefault="008A71E5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71E5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72343782" w14:textId="77777777" w:rsidR="008A71E5" w:rsidRPr="000951AF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F8E7B57" w14:textId="715BFCAC" w:rsidR="00DD45B4" w:rsidRPr="001A33C2" w:rsidRDefault="00DD45B4" w:rsidP="00DD45B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 w:hint="cs"/>
          <w:b/>
          <w:bCs/>
          <w:cs/>
          <w:lang w:val="th-TH"/>
        </w:rPr>
        <w:t>(</w:t>
      </w:r>
      <w:r w:rsidR="007308F2">
        <w:rPr>
          <w:rFonts w:ascii="Angsana New" w:hAnsi="Angsana New" w:hint="cs"/>
          <w:b/>
          <w:bCs/>
          <w:cs/>
          <w:lang w:val="th-TH"/>
        </w:rPr>
        <w:t>ท</w:t>
      </w:r>
      <w:r w:rsidRPr="001A33C2">
        <w:rPr>
          <w:rFonts w:ascii="Angsana New" w:hAnsi="Angsana New" w:hint="cs"/>
          <w:b/>
          <w:bCs/>
          <w:cs/>
          <w:lang w:val="th-TH"/>
        </w:rPr>
        <w:t>)</w:t>
      </w:r>
      <w:r w:rsidRPr="001A33C2">
        <w:rPr>
          <w:rFonts w:ascii="Angsana New" w:hAnsi="Angsana New"/>
          <w:b/>
          <w:bCs/>
          <w:cs/>
          <w:lang w:val="th-TH"/>
        </w:rPr>
        <w:tab/>
        <w:t>รายได้</w:t>
      </w:r>
      <w:r w:rsidR="007308F2">
        <w:rPr>
          <w:rFonts w:ascii="Angsana New" w:hAnsi="Angsana New" w:hint="cs"/>
          <w:b/>
          <w:bCs/>
          <w:cs/>
          <w:lang w:val="th-TH"/>
        </w:rPr>
        <w:t>อื่น</w:t>
      </w:r>
    </w:p>
    <w:p w14:paraId="29D4B094" w14:textId="77777777" w:rsidR="00DD45B4" w:rsidRPr="000951AF" w:rsidRDefault="00DD45B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F86D85C" w14:textId="536EA75E" w:rsidR="00DD45B4" w:rsidRDefault="00DD45B4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A33C2">
        <w:rPr>
          <w:rFonts w:ascii="Angsana New" w:hAnsi="Angsana New"/>
          <w:i/>
          <w:sz w:val="30"/>
          <w:szCs w:val="30"/>
          <w:cs/>
        </w:rPr>
        <w:t>รายได้</w:t>
      </w:r>
      <w:r w:rsidR="007308F2">
        <w:rPr>
          <w:rFonts w:ascii="Angsana New" w:hAnsi="Angsana New" w:hint="cs"/>
          <w:i/>
          <w:sz w:val="30"/>
          <w:szCs w:val="30"/>
          <w:cs/>
        </w:rPr>
        <w:t>อื่นซึ่ง</w:t>
      </w:r>
      <w:r w:rsidRPr="001A33C2">
        <w:rPr>
          <w:rFonts w:ascii="Angsana New" w:hAnsi="Angsana New"/>
          <w:i/>
          <w:sz w:val="30"/>
          <w:szCs w:val="30"/>
          <w:cs/>
        </w:rPr>
        <w:t>ประกอบด้วยเงินปันผล</w:t>
      </w:r>
      <w:r w:rsidR="007308F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7308F2" w:rsidRPr="007308F2">
        <w:rPr>
          <w:rFonts w:ascii="Angsana New" w:hAnsi="Angsana New"/>
          <w:i/>
          <w:sz w:val="30"/>
          <w:szCs w:val="30"/>
          <w:cs/>
        </w:rPr>
        <w:t>ดอกเบี้ยรับและอื่นๆ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53271CE9" w14:textId="13F936DD" w:rsidR="00A704BF" w:rsidRDefault="00A70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8CE82B" w14:textId="3A6A0020" w:rsidR="0057197E" w:rsidRDefault="00967BF7" w:rsidP="003449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8A71E5">
        <w:rPr>
          <w:rFonts w:ascii="Angsana New" w:hAnsi="Angsana New" w:hint="cs"/>
          <w:b/>
          <w:bCs/>
          <w:iCs/>
          <w:sz w:val="30"/>
          <w:szCs w:val="30"/>
          <w:cs/>
        </w:rPr>
        <w:t>ธ</w:t>
      </w:r>
      <w:r w:rsidR="0057197E"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57197E"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8A71E5">
        <w:rPr>
          <w:rFonts w:ascii="Angsana New" w:hAnsi="Angsana New" w:hint="cs"/>
          <w:b/>
          <w:bCs/>
          <w:iCs/>
          <w:sz w:val="30"/>
          <w:szCs w:val="30"/>
          <w:cs/>
        </w:rPr>
        <w:t>ดอกเบี้ย</w:t>
      </w:r>
    </w:p>
    <w:p w14:paraId="35C51427" w14:textId="278F21A5" w:rsidR="008A71E5" w:rsidRPr="000951AF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3DA2BEA" w14:textId="77777777" w:rsidR="00AB188D" w:rsidRPr="00AB188D" w:rsidRDefault="00AB188D" w:rsidP="00AB188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3D3A0C6" w14:textId="77777777" w:rsidR="00AB188D" w:rsidRPr="000951AF" w:rsidRDefault="00AB188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8CBB3EF" w14:textId="36EFACEF" w:rsidR="00AB188D" w:rsidRDefault="00AB188D" w:rsidP="00AB18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188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</w:t>
      </w:r>
      <w:r w:rsidRPr="00AB188D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Pr="00AB188D">
        <w:rPr>
          <w:rFonts w:asciiTheme="majorBidi" w:hAnsiTheme="majorBidi" w:cstheme="majorBidi"/>
          <w:sz w:val="30"/>
          <w:szCs w:val="30"/>
          <w:cs/>
        </w:rPr>
        <w:t>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Pr="00AB188D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AB188D">
        <w:rPr>
          <w:rFonts w:asciiTheme="majorBidi" w:hAnsiTheme="majorBidi" w:cstheme="majorBidi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1352E3" w14:textId="0D35A8E6" w:rsidR="00AB188D" w:rsidRPr="00AB188D" w:rsidRDefault="00AB188D" w:rsidP="00AB18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Pr="00AB188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085F96C6" w14:textId="77777777" w:rsidR="00AB188D" w:rsidRPr="000951AF" w:rsidRDefault="00AB188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627E845" w14:textId="77777777" w:rsidR="00AB188D" w:rsidRPr="00AB188D" w:rsidRDefault="00AB188D" w:rsidP="00AB18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188D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  <w:r w:rsidRPr="00AB188D">
        <w:rPr>
          <w:rFonts w:ascii="Angsana New" w:hAnsi="Angsana New"/>
          <w:sz w:val="30"/>
          <w:szCs w:val="30"/>
        </w:rPr>
        <w:t xml:space="preserve"> </w:t>
      </w:r>
      <w:r w:rsidRPr="00AB188D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90A8697" w14:textId="77777777" w:rsidR="00AB188D" w:rsidRPr="000951AF" w:rsidRDefault="00AB188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312B79D" w14:textId="77777777" w:rsidR="00E64F07" w:rsidRPr="00C1266B" w:rsidRDefault="00F22C7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 w:hanging="567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sz w:val="30"/>
          <w:szCs w:val="30"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น</w:t>
      </w:r>
      <w:r w:rsidR="009E3AAD"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9E3AAD"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E64F07" w:rsidRPr="00C1266B">
        <w:rPr>
          <w:rFonts w:ascii="Angsana New" w:hAnsi="Angsana New"/>
          <w:b/>
          <w:bCs/>
          <w:iCs/>
          <w:sz w:val="30"/>
          <w:szCs w:val="30"/>
          <w:cs/>
        </w:rPr>
        <w:t>ภาษีเงินได้</w:t>
      </w:r>
    </w:p>
    <w:p w14:paraId="601AE5B0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2EA811C" w14:textId="295ACDB3" w:rsidR="00E64F07" w:rsidRPr="00C1266B" w:rsidRDefault="004F4E0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B188D">
        <w:rPr>
          <w:rFonts w:ascii="Angsana New" w:hAnsi="Angsana New" w:hint="cs"/>
          <w:sz w:val="30"/>
          <w:szCs w:val="30"/>
          <w:cs/>
        </w:rPr>
        <w:t>ซึ่ง</w:t>
      </w:r>
      <w:r w:rsidRPr="00C1266B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4E322F9" w14:textId="7286FEA3" w:rsidR="00A37E18" w:rsidRPr="000951AF" w:rsidRDefault="00A37E1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E3A6C1" w14:textId="1095C25D" w:rsidR="001E6B0F" w:rsidRDefault="001E6B0F" w:rsidP="001E6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6B0F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</w:t>
      </w:r>
      <w:r w:rsidRPr="001E6B0F">
        <w:rPr>
          <w:rFonts w:ascii="Angsana New" w:hAnsi="Angsana New" w:hint="cs"/>
          <w:sz w:val="30"/>
          <w:szCs w:val="30"/>
          <w:cs/>
        </w:rPr>
        <w:t>โดย</w:t>
      </w:r>
      <w:r w:rsidRPr="001E6B0F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4E2248" w14:textId="77777777" w:rsidR="001E6B0F" w:rsidRPr="000951AF" w:rsidRDefault="001E6B0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073CEA" w14:textId="6BB02D26" w:rsidR="002F110B" w:rsidRPr="001A33C2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1E6B0F">
        <w:rPr>
          <w:rFonts w:ascii="Angsana New" w:hAnsi="Angsana New" w:hint="cs"/>
          <w:sz w:val="30"/>
          <w:szCs w:val="30"/>
          <w:cs/>
        </w:rPr>
        <w:t>สำหรับ</w:t>
      </w:r>
      <w:r w:rsidRPr="001A33C2">
        <w:rPr>
          <w:rFonts w:ascii="Angsana New" w:hAnsi="Angsana New"/>
          <w:sz w:val="30"/>
          <w:szCs w:val="30"/>
          <w:cs/>
        </w:rPr>
        <w:t>การรับรู</w:t>
      </w:r>
      <w:r w:rsidR="005F1A3D" w:rsidRPr="001A33C2">
        <w:rPr>
          <w:rFonts w:ascii="Angsana New" w:hAnsi="Angsana New"/>
          <w:sz w:val="30"/>
          <w:szCs w:val="30"/>
          <w:cs/>
        </w:rPr>
        <w:t>้สินทรัพย์หรือหนี้สินในครั้งแรก</w:t>
      </w:r>
      <w:r w:rsidRPr="001A33C2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</w:t>
      </w:r>
      <w:r w:rsidRPr="00E84693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1A33C2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1B8B86B" w14:textId="77777777" w:rsidR="002F110B" w:rsidRPr="000951AF" w:rsidRDefault="002F110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3C2C9F9" w14:textId="17EAECDB" w:rsidR="002F110B" w:rsidRPr="001A33C2" w:rsidRDefault="002F110B" w:rsidP="0040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="00791C03" w:rsidRPr="001A33C2">
        <w:rPr>
          <w:rFonts w:ascii="Angsana New" w:hAnsi="Angsana New"/>
          <w:sz w:val="30"/>
          <w:szCs w:val="30"/>
          <w:cs/>
        </w:rPr>
        <w:t>ระยะเวลา</w:t>
      </w:r>
      <w:r w:rsidRPr="001A33C2">
        <w:rPr>
          <w:rFonts w:ascii="Angsana New" w:hAnsi="Angsana New"/>
          <w:sz w:val="30"/>
          <w:szCs w:val="30"/>
          <w:cs/>
        </w:rPr>
        <w:t>ที่รายงา</w:t>
      </w:r>
      <w:r w:rsidR="001E6B0F">
        <w:rPr>
          <w:rFonts w:ascii="Angsana New" w:hAnsi="Angsana New" w:hint="cs"/>
          <w:sz w:val="30"/>
          <w:szCs w:val="30"/>
          <w:cs/>
        </w:rPr>
        <w:t xml:space="preserve">น </w:t>
      </w:r>
      <w:r w:rsidR="00796788" w:rsidRPr="001A33C2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E6B0F">
        <w:rPr>
          <w:rFonts w:ascii="Angsana New" w:hAnsi="Angsana New" w:hint="cs"/>
          <w:sz w:val="30"/>
          <w:szCs w:val="30"/>
          <w:cs/>
        </w:rPr>
        <w:t xml:space="preserve"> </w:t>
      </w:r>
      <w:r w:rsidR="001E6B0F" w:rsidRPr="001E6B0F">
        <w:rPr>
          <w:rFonts w:ascii="Angsana New" w:hAnsi="Angsana New"/>
          <w:sz w:val="30"/>
          <w:szCs w:val="30"/>
          <w:cs/>
        </w:rPr>
        <w:t>ทั้งนี้ สินทรัพย์ภาษี</w:t>
      </w:r>
      <w:r w:rsidR="0040375E">
        <w:rPr>
          <w:rFonts w:ascii="Angsana New" w:hAnsi="Angsana New"/>
          <w:sz w:val="30"/>
          <w:szCs w:val="30"/>
        </w:rPr>
        <w:br/>
      </w:r>
      <w:r w:rsidR="001E6B0F" w:rsidRPr="001E6B0F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2CAF97F" w14:textId="2C59B59B" w:rsidR="00796788" w:rsidRPr="000951AF" w:rsidRDefault="0079678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898B6E1" w14:textId="587F4FC6" w:rsidR="001E6B0F" w:rsidRDefault="001E6B0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6B0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66D96E4" w14:textId="5ABA7ED2" w:rsidR="00432C74" w:rsidRDefault="0043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9E0040" w14:textId="78EB5D41" w:rsidR="00496F62" w:rsidRPr="006C6407" w:rsidRDefault="00654C53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Cs/>
          <w:sz w:val="30"/>
          <w:szCs w:val="30"/>
          <w:cs/>
        </w:rPr>
        <w:lastRenderedPageBreak/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บ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315E56" w:rsidRPr="006C6407">
        <w:rPr>
          <w:rFonts w:ascii="Angsana New" w:hAnsi="Angsana New" w:hint="cs"/>
          <w:b/>
          <w:bCs/>
          <w:iCs/>
          <w:sz w:val="30"/>
          <w:szCs w:val="30"/>
          <w:cs/>
        </w:rPr>
        <w:t>กำไร</w:t>
      </w:r>
      <w:r w:rsidR="00496F62" w:rsidRPr="006C6407">
        <w:rPr>
          <w:rFonts w:ascii="Angsana New" w:hAnsi="Angsana New"/>
          <w:b/>
          <w:bCs/>
          <w:iCs/>
          <w:sz w:val="30"/>
          <w:szCs w:val="30"/>
          <w:cs/>
        </w:rPr>
        <w:t>ต่อหุ้น</w:t>
      </w:r>
    </w:p>
    <w:p w14:paraId="587C797B" w14:textId="1C407CB4" w:rsidR="00496F62" w:rsidRPr="000951AF" w:rsidRDefault="00496F6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0FCC6CD" w14:textId="5C39D8F9" w:rsidR="001E6B0F" w:rsidRDefault="001E6B0F" w:rsidP="001E6B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1E6B0F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0375E">
        <w:rPr>
          <w:rFonts w:ascii="Angsana New" w:hAnsi="Angsana New"/>
          <w:b/>
          <w:sz w:val="30"/>
          <w:szCs w:val="30"/>
        </w:rPr>
        <w:br/>
      </w:r>
      <w:r w:rsidRPr="001E6B0F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245AA17" w14:textId="77777777" w:rsidR="002D0D5E" w:rsidRPr="001E6B0F" w:rsidRDefault="002D0D5E" w:rsidP="001E6B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</w:p>
    <w:p w14:paraId="044D7FC3" w14:textId="77777777" w:rsidR="00FD2F2C" w:rsidRPr="003B4BCD" w:rsidRDefault="002D358B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3B4BCD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ป</w:t>
      </w:r>
      <w:r w:rsidR="00107A34" w:rsidRPr="003B4BCD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107A34" w:rsidRPr="003B4BCD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FD2F2C" w:rsidRPr="003B4BCD">
        <w:rPr>
          <w:rFonts w:ascii="Angsana New" w:hAnsi="Angsana New" w:hint="cs"/>
          <w:b/>
          <w:bCs/>
          <w:iCs/>
          <w:sz w:val="30"/>
          <w:szCs w:val="30"/>
          <w:cs/>
        </w:rPr>
        <w:t>บุคคลหรือกิจการที่เกี่ยวข้องกัน</w:t>
      </w:r>
    </w:p>
    <w:p w14:paraId="2C2B1CCE" w14:textId="77777777" w:rsidR="003B4BCD" w:rsidRPr="000951AF" w:rsidRDefault="003B4BC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FCD0D3" w14:textId="77777777" w:rsidR="003B4BCD" w:rsidRPr="00E84693" w:rsidRDefault="003B4BCD" w:rsidP="003B4BCD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3B4BC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</w:t>
      </w:r>
      <w:r w:rsidRPr="00E84693">
        <w:rPr>
          <w:rFonts w:ascii="Angsana New" w:hAnsi="Angsana New"/>
          <w:b/>
          <w:sz w:val="30"/>
          <w:szCs w:val="30"/>
          <w:cs/>
        </w:rPr>
        <w:t>หรือกิจการนั้น</w:t>
      </w:r>
    </w:p>
    <w:p w14:paraId="59E3D4CA" w14:textId="4CA37E10" w:rsidR="00FD2F2C" w:rsidRPr="000951AF" w:rsidRDefault="00FD2F2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46734AF" w14:textId="77777777" w:rsidR="00107A34" w:rsidRPr="00C1266B" w:rsidRDefault="00FD2F2C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3B4BCD">
        <w:rPr>
          <w:rFonts w:ascii="Angsana New" w:hAnsi="Angsana New"/>
          <w:b/>
          <w:bCs/>
          <w:i/>
          <w:sz w:val="30"/>
          <w:szCs w:val="30"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ผ</w:t>
      </w:r>
      <w:r w:rsidRPr="003B4BCD">
        <w:rPr>
          <w:rFonts w:ascii="Angsana New" w:hAnsi="Angsana New"/>
          <w:b/>
          <w:bCs/>
          <w:i/>
          <w:sz w:val="30"/>
          <w:szCs w:val="30"/>
        </w:rPr>
        <w:t>)</w:t>
      </w:r>
      <w:r>
        <w:rPr>
          <w:rFonts w:ascii="Angsana New" w:hAnsi="Angsana New"/>
          <w:b/>
          <w:bCs/>
          <w:iCs/>
          <w:sz w:val="30"/>
          <w:szCs w:val="30"/>
        </w:rPr>
        <w:tab/>
      </w:r>
      <w:r w:rsidR="00107A34" w:rsidRPr="00C1266B">
        <w:rPr>
          <w:rFonts w:ascii="Angsana New" w:hAnsi="Angsana New"/>
          <w:b/>
          <w:bCs/>
          <w:iCs/>
          <w:sz w:val="30"/>
          <w:szCs w:val="30"/>
          <w:cs/>
        </w:rPr>
        <w:t>รายงานทางการเงินจำแนกตามส่วนงาน</w:t>
      </w:r>
    </w:p>
    <w:p w14:paraId="565CD53F" w14:textId="77777777" w:rsidR="00107A34" w:rsidRPr="000951AF" w:rsidRDefault="00107A3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426DAA27" w14:textId="26CD6A5D" w:rsidR="00DD3F45" w:rsidRDefault="00107A34" w:rsidP="0052741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695FCA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1266B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D9751A" w:rsidRPr="00C1266B">
        <w:rPr>
          <w:rFonts w:ascii="Angsana New" w:hAnsi="Angsana New"/>
          <w:sz w:val="30"/>
          <w:szCs w:val="30"/>
          <w:cs/>
        </w:rPr>
        <w:t xml:space="preserve">รายการที่ไม่สามารถปันส่วนได้ส่วนใหญ่เป็นรายการ รายได้อื่น ค่าใช้จ่ายในการบริหาร ต้นทุนทางการเงิน </w:t>
      </w:r>
      <w:r w:rsidR="000C7295" w:rsidRPr="00C1266B">
        <w:rPr>
          <w:rFonts w:ascii="Angsana New" w:hAnsi="Angsana New"/>
          <w:sz w:val="30"/>
          <w:szCs w:val="30"/>
          <w:cs/>
        </w:rPr>
        <w:t>และ</w:t>
      </w:r>
      <w:r w:rsidR="00D9751A" w:rsidRPr="00C1266B">
        <w:rPr>
          <w:rFonts w:ascii="Angsana New" w:hAnsi="Angsana New"/>
          <w:sz w:val="30"/>
          <w:szCs w:val="30"/>
          <w:cs/>
        </w:rPr>
        <w:t>ส่วนแบ่งกำไรจากเงินลงทุนในบริษัทร่วม</w:t>
      </w:r>
    </w:p>
    <w:p w14:paraId="69090B2A" w14:textId="2B9B727E" w:rsidR="00A704BF" w:rsidRDefault="00A70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D9FB12" w14:textId="6A8836A1" w:rsidR="00E64F07" w:rsidRPr="00C57787" w:rsidRDefault="001A1424" w:rsidP="0011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C4D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617712" w:rsidRPr="00C1266B">
        <w:rPr>
          <w:rFonts w:ascii="Angsana New" w:hAnsi="Angsana New"/>
          <w:b/>
          <w:bCs/>
          <w:sz w:val="30"/>
          <w:szCs w:val="30"/>
          <w:cs/>
        </w:rPr>
        <w:tab/>
      </w:r>
      <w:r w:rsidR="00E64F07" w:rsidRPr="00C5778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781C771" w14:textId="77777777" w:rsidR="00E64F07" w:rsidRPr="00C5778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8CD1516" w14:textId="6702843A" w:rsidR="00D62C71" w:rsidRPr="00C57787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115C7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850E9" w:rsidRPr="00115C74">
        <w:rPr>
          <w:rFonts w:ascii="Angsana New" w:hAnsi="Angsana New"/>
          <w:b/>
          <w:sz w:val="30"/>
          <w:szCs w:val="30"/>
          <w:cs/>
        </w:rPr>
        <w:t>บริษัท</w:t>
      </w:r>
      <w:r w:rsidR="007D0401" w:rsidRPr="00115C74">
        <w:rPr>
          <w:rFonts w:ascii="Angsana New" w:hAnsi="Angsana New" w:hint="cs"/>
          <w:b/>
          <w:sz w:val="30"/>
          <w:szCs w:val="30"/>
          <w:cs/>
        </w:rPr>
        <w:t>ร่วม</w:t>
      </w:r>
      <w:r w:rsidR="00831CFC" w:rsidRPr="00115C74">
        <w:rPr>
          <w:rFonts w:ascii="Angsana New" w:hAnsi="Angsana New" w:hint="cs"/>
          <w:b/>
          <w:sz w:val="30"/>
          <w:szCs w:val="30"/>
          <w:cs/>
        </w:rPr>
        <w:t>และ</w:t>
      </w:r>
      <w:r w:rsidR="00831CFC" w:rsidRPr="00115C74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B711ED" w:rsidRPr="00115C7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850E9" w:rsidRPr="00115C74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="00275FA1" w:rsidRPr="00115C74">
        <w:rPr>
          <w:rFonts w:ascii="Angsana New" w:hAnsi="Angsana New"/>
          <w:b/>
          <w:sz w:val="30"/>
          <w:szCs w:val="30"/>
          <w:cs/>
        </w:rPr>
        <w:t>หมายเหตุ</w:t>
      </w:r>
      <w:r w:rsidR="00DB635D" w:rsidRPr="00C57787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115C74" w:rsidRPr="00115C74">
        <w:rPr>
          <w:rFonts w:ascii="Angsana New" w:hAnsi="Angsana New"/>
          <w:bCs/>
          <w:sz w:val="30"/>
          <w:szCs w:val="30"/>
        </w:rPr>
        <w:t>9</w:t>
      </w:r>
      <w:r w:rsidR="0067688F" w:rsidRPr="00115C74">
        <w:rPr>
          <w:rFonts w:ascii="Angsana New" w:hAnsi="Angsana New"/>
          <w:b/>
          <w:sz w:val="30"/>
          <w:szCs w:val="30"/>
          <w:cs/>
        </w:rPr>
        <w:t xml:space="preserve"> </w:t>
      </w:r>
      <w:r w:rsidR="0067688F" w:rsidRPr="00C57787">
        <w:rPr>
          <w:rFonts w:ascii="Angsana New" w:hAnsi="Angsana New"/>
          <w:b/>
          <w:sz w:val="30"/>
          <w:szCs w:val="30"/>
          <w:cs/>
        </w:rPr>
        <w:t>และ</w:t>
      </w:r>
      <w:r w:rsidR="0067688F" w:rsidRPr="00115C74">
        <w:rPr>
          <w:rFonts w:ascii="Angsana New" w:hAnsi="Angsana New"/>
          <w:b/>
          <w:sz w:val="30"/>
          <w:szCs w:val="30"/>
          <w:cs/>
        </w:rPr>
        <w:t xml:space="preserve"> </w:t>
      </w:r>
      <w:r w:rsidR="005F2FCC" w:rsidRPr="00115C74">
        <w:rPr>
          <w:rFonts w:ascii="Angsana New" w:hAnsi="Angsana New"/>
          <w:bCs/>
          <w:sz w:val="30"/>
          <w:szCs w:val="30"/>
        </w:rPr>
        <w:t>1</w:t>
      </w:r>
      <w:r w:rsidR="00115C74" w:rsidRPr="00115C74">
        <w:rPr>
          <w:rFonts w:ascii="Angsana New" w:hAnsi="Angsana New"/>
          <w:bCs/>
          <w:sz w:val="30"/>
          <w:szCs w:val="30"/>
        </w:rPr>
        <w:t>0</w:t>
      </w:r>
      <w:r w:rsidR="003850E9" w:rsidRPr="008E6A4E">
        <w:rPr>
          <w:rFonts w:ascii="Angsana New" w:hAnsi="Angsana New"/>
          <w:b/>
          <w:sz w:val="30"/>
          <w:szCs w:val="30"/>
          <w:cs/>
        </w:rPr>
        <w:t xml:space="preserve"> </w:t>
      </w:r>
      <w:r w:rsidR="007D0401" w:rsidRPr="00C57787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4A2A696" w14:textId="77777777" w:rsidR="00145E96" w:rsidRPr="009177C8" w:rsidRDefault="00145E96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tbl>
      <w:tblPr>
        <w:tblW w:w="9486" w:type="dxa"/>
        <w:tblInd w:w="450" w:type="dxa"/>
        <w:tblLook w:val="01E0" w:firstRow="1" w:lastRow="1" w:firstColumn="1" w:lastColumn="1" w:noHBand="0" w:noVBand="0"/>
      </w:tblPr>
      <w:tblGrid>
        <w:gridCol w:w="3822"/>
        <w:gridCol w:w="1362"/>
        <w:gridCol w:w="4302"/>
      </w:tblGrid>
      <w:tr w:rsidR="00DB635D" w:rsidRPr="009177C8" w14:paraId="1D2EFD97" w14:textId="77777777" w:rsidTr="00BF0DFE">
        <w:trPr>
          <w:tblHeader/>
        </w:trPr>
        <w:tc>
          <w:tcPr>
            <w:tcW w:w="3822" w:type="dxa"/>
          </w:tcPr>
          <w:p w14:paraId="260B1D24" w14:textId="70A5E190" w:rsidR="00DB635D" w:rsidRPr="00A21FCB" w:rsidRDefault="006B6EE1" w:rsidP="00BC34B5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24"/>
                <w:szCs w:val="24"/>
              </w:rPr>
              <w:br w:type="page"/>
            </w:r>
            <w:r w:rsidR="001424E3" w:rsidRPr="00A21FCB">
              <w:rPr>
                <w:rFonts w:ascii="Angsana New" w:hAnsi="Angsana New"/>
                <w:b/>
                <w:sz w:val="16"/>
                <w:szCs w:val="16"/>
                <w:cs/>
              </w:rPr>
              <w:br w:type="page"/>
            </w:r>
            <w:r w:rsidR="003A66F9" w:rsidRPr="00A21FCB">
              <w:rPr>
                <w:rFonts w:ascii="Angsana New" w:hAnsi="Angsana New"/>
              </w:rPr>
              <w:br w:type="page"/>
            </w:r>
            <w:r w:rsidR="003A66F9" w:rsidRPr="00A21FCB">
              <w:rPr>
                <w:rFonts w:ascii="Angsana New" w:hAnsi="Angsana New"/>
              </w:rPr>
              <w:br w:type="page"/>
            </w:r>
            <w:r w:rsidR="00DB635D" w:rsidRPr="00A21F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B635D" w:rsidRPr="00A21FC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DB635D" w:rsidRPr="00A21FCB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DB635D" w:rsidRPr="00A21FCB">
              <w:rPr>
                <w:rFonts w:ascii="Angsana New" w:hAnsi="Angsana New"/>
                <w:sz w:val="30"/>
                <w:szCs w:val="30"/>
              </w:rPr>
              <w:br w:type="page"/>
            </w:r>
            <w:r w:rsidR="00DB635D"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62" w:type="dxa"/>
          </w:tcPr>
          <w:p w14:paraId="1369C24D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302" w:type="dxa"/>
          </w:tcPr>
          <w:p w14:paraId="5B4FBDBE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635D" w:rsidRPr="009177C8" w14:paraId="1599329D" w14:textId="77777777" w:rsidTr="00BF0DFE">
        <w:trPr>
          <w:tblHeader/>
        </w:trPr>
        <w:tc>
          <w:tcPr>
            <w:tcW w:w="3822" w:type="dxa"/>
          </w:tcPr>
          <w:p w14:paraId="2EC33BFC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</w:tcPr>
          <w:p w14:paraId="12E0F9E2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</w:tcPr>
          <w:p w14:paraId="5BDF0394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736E" w:rsidRPr="009177C8" w14:paraId="704747C3" w14:textId="77777777" w:rsidTr="00BF0DFE">
        <w:tc>
          <w:tcPr>
            <w:tcW w:w="3822" w:type="dxa"/>
          </w:tcPr>
          <w:p w14:paraId="31376F74" w14:textId="77777777" w:rsidR="0070736E" w:rsidRPr="00A21FCB" w:rsidRDefault="0070736E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62" w:type="dxa"/>
          </w:tcPr>
          <w:p w14:paraId="36BB7462" w14:textId="77777777" w:rsidR="0070736E" w:rsidRPr="00A21FCB" w:rsidRDefault="0070736E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  <w:r w:rsidRPr="00A21FCB">
              <w:rPr>
                <w:rFonts w:ascii="Angsana New" w:hAnsi="Angsana New"/>
                <w:sz w:val="30"/>
                <w:szCs w:val="30"/>
              </w:rPr>
              <w:t>/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06C92C4" w14:textId="77777777" w:rsidR="0070736E" w:rsidRPr="00A21FCB" w:rsidRDefault="0070736E" w:rsidP="006B7B20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A21FCB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ของกิจการ</w:t>
            </w:r>
            <w:r w:rsidRPr="00A21FCB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9C3972" w:rsidRPr="009177C8" w14:paraId="7539C1C2" w14:textId="77777777" w:rsidTr="00BF0DFE">
        <w:trPr>
          <w:trHeight w:val="227"/>
        </w:trPr>
        <w:tc>
          <w:tcPr>
            <w:tcW w:w="3822" w:type="dxa"/>
          </w:tcPr>
          <w:p w14:paraId="7998E684" w14:textId="77777777" w:rsidR="009C3972" w:rsidRPr="00A21FCB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62" w:type="dxa"/>
          </w:tcPr>
          <w:p w14:paraId="79D05EB2" w14:textId="77777777" w:rsidR="009C3972" w:rsidRPr="00A21FCB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9CDBF89" w14:textId="77777777" w:rsidR="009C3972" w:rsidRPr="00A21FCB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บริษัทใหญ่</w:t>
            </w:r>
            <w:r w:rsidR="00762B3A"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A0900" w:rsidRPr="009177C8" w14:paraId="18389E0A" w14:textId="77777777" w:rsidTr="00BF0DFE">
        <w:trPr>
          <w:trHeight w:val="227"/>
        </w:trPr>
        <w:tc>
          <w:tcPr>
            <w:tcW w:w="3822" w:type="dxa"/>
          </w:tcPr>
          <w:p w14:paraId="43CB2B42" w14:textId="77777777" w:rsidR="00AA0900" w:rsidRPr="00A21FCB" w:rsidRDefault="00AA0900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โซ วอเตอร์ จำกัด</w:t>
            </w:r>
          </w:p>
        </w:tc>
        <w:tc>
          <w:tcPr>
            <w:tcW w:w="1362" w:type="dxa"/>
          </w:tcPr>
          <w:p w14:paraId="64475F83" w14:textId="77777777" w:rsidR="00AA0900" w:rsidRPr="00A21FCB" w:rsidRDefault="00AA0900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1280AF2" w14:textId="77777777" w:rsidR="00AA0900" w:rsidRPr="00A21FCB" w:rsidRDefault="00095513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</w:tr>
      <w:tr w:rsidR="009C3972" w:rsidRPr="009177C8" w14:paraId="05B4EE38" w14:textId="77777777" w:rsidTr="00313D78">
        <w:trPr>
          <w:trHeight w:val="266"/>
        </w:trPr>
        <w:tc>
          <w:tcPr>
            <w:tcW w:w="3822" w:type="dxa"/>
          </w:tcPr>
          <w:p w14:paraId="4F139AFB" w14:textId="77777777" w:rsidR="009C3972" w:rsidRPr="00A21FCB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ไทย เบเวอร์เรจ แคน จำกัด</w:t>
            </w:r>
          </w:p>
        </w:tc>
        <w:tc>
          <w:tcPr>
            <w:tcW w:w="1362" w:type="dxa"/>
          </w:tcPr>
          <w:p w14:paraId="3E2D759C" w14:textId="77777777" w:rsidR="009C3972" w:rsidRPr="00A21FCB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DE31D12" w14:textId="77777777" w:rsidR="00A31658" w:rsidRPr="00A21FCB" w:rsidRDefault="00A31658" w:rsidP="00A31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</w:p>
          <w:p w14:paraId="7105C71F" w14:textId="5CDF06C4" w:rsidR="009C3972" w:rsidRPr="00A21FCB" w:rsidRDefault="00A31658" w:rsidP="00A31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241FB3" w:rsidRPr="009177C8" w14:paraId="22462641" w14:textId="77777777" w:rsidTr="00BF0DFE">
        <w:trPr>
          <w:trHeight w:val="413"/>
        </w:trPr>
        <w:tc>
          <w:tcPr>
            <w:tcW w:w="3822" w:type="dxa"/>
          </w:tcPr>
          <w:p w14:paraId="38FCF759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362" w:type="dxa"/>
          </w:tcPr>
          <w:p w14:paraId="5BA9F223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1BB1CA2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241FB3" w:rsidRPr="009177C8" w14:paraId="22E48DE9" w14:textId="77777777" w:rsidTr="00BF0DFE">
        <w:trPr>
          <w:trHeight w:val="335"/>
        </w:trPr>
        <w:tc>
          <w:tcPr>
            <w:tcW w:w="3822" w:type="dxa"/>
          </w:tcPr>
          <w:p w14:paraId="78365650" w14:textId="77777777" w:rsidR="00241FB3" w:rsidRPr="00A21FCB" w:rsidRDefault="00241FB3" w:rsidP="00241FB3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เบียร์ไทย (</w:t>
            </w:r>
            <w:r w:rsidRPr="00A21FCB">
              <w:rPr>
                <w:rFonts w:ascii="Angsana New" w:hAnsi="Angsana New"/>
                <w:sz w:val="30"/>
                <w:szCs w:val="30"/>
              </w:rPr>
              <w:t>1991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1362" w:type="dxa"/>
          </w:tcPr>
          <w:p w14:paraId="579A3EEF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36D4B0A" w14:textId="1D1FB23D" w:rsidR="00241FB3" w:rsidRPr="00A21FCB" w:rsidRDefault="00B7244C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="00B10962"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241FB3" w:rsidRPr="009177C8" w14:paraId="1356D975" w14:textId="77777777" w:rsidTr="00BF0DFE">
        <w:trPr>
          <w:trHeight w:val="335"/>
        </w:trPr>
        <w:tc>
          <w:tcPr>
            <w:tcW w:w="3822" w:type="dxa"/>
          </w:tcPr>
          <w:p w14:paraId="3524DDDD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เบียร์ทิพย์ บริวเวอรี่ (</w:t>
            </w:r>
            <w:r w:rsidR="00B7244C" w:rsidRPr="00A21FCB">
              <w:rPr>
                <w:rFonts w:ascii="Angsana New" w:hAnsi="Angsana New"/>
                <w:sz w:val="30"/>
                <w:szCs w:val="30"/>
              </w:rPr>
              <w:t>1991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362" w:type="dxa"/>
          </w:tcPr>
          <w:p w14:paraId="6260464B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2759160" w14:textId="050BC2AF" w:rsidR="00241FB3" w:rsidRPr="00A21FCB" w:rsidRDefault="00B10962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7E7200" w:rsidRPr="009177C8" w14:paraId="4EB16D4C" w14:textId="77777777" w:rsidTr="00BF0DFE">
        <w:trPr>
          <w:trHeight w:val="335"/>
        </w:trPr>
        <w:tc>
          <w:tcPr>
            <w:tcW w:w="3822" w:type="dxa"/>
          </w:tcPr>
          <w:p w14:paraId="32725286" w14:textId="77777777" w:rsidR="005E528F" w:rsidRDefault="007E72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คอสมอส บริวเวอรี่ (ประเทศไทย) 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AB80FBF" w14:textId="4A18950B" w:rsidR="007E7200" w:rsidRPr="00A21FCB" w:rsidRDefault="005E528F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E7200" w:rsidRPr="00A21FC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1240FED0" w14:textId="0058F919" w:rsidR="007E7200" w:rsidRPr="00A21FCB" w:rsidRDefault="007E72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27C1EAB" w14:textId="26712390" w:rsidR="007E7200" w:rsidRPr="00A21FCB" w:rsidRDefault="007E72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241FB3" w:rsidRPr="009177C8" w14:paraId="7E5B2F06" w14:textId="77777777" w:rsidTr="00BF0DFE">
        <w:tc>
          <w:tcPr>
            <w:tcW w:w="3822" w:type="dxa"/>
          </w:tcPr>
          <w:p w14:paraId="05E11F38" w14:textId="77777777" w:rsidR="00241FB3" w:rsidRPr="00A21FCB" w:rsidRDefault="00241FB3" w:rsidP="00241FB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1362" w:type="dxa"/>
          </w:tcPr>
          <w:p w14:paraId="28776649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79BC82E" w14:textId="77777777" w:rsidR="00241FB3" w:rsidRPr="00A21FC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9177C8" w14:paraId="02BD4186" w14:textId="77777777" w:rsidTr="00BF0DFE">
        <w:tc>
          <w:tcPr>
            <w:tcW w:w="3822" w:type="dxa"/>
          </w:tcPr>
          <w:p w14:paraId="4A915A0F" w14:textId="7165B213" w:rsidR="00946D00" w:rsidRPr="00A21FCB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1362" w:type="dxa"/>
          </w:tcPr>
          <w:p w14:paraId="4538C61E" w14:textId="32086A2A" w:rsidR="00946D00" w:rsidRPr="00A21FCB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E15507B" w14:textId="5A4F7F0F" w:rsidR="00946D00" w:rsidRPr="00A21FCB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9177C8" w14:paraId="7FD7B01C" w14:textId="77777777" w:rsidTr="00BF0DFE">
        <w:tc>
          <w:tcPr>
            <w:tcW w:w="3822" w:type="dxa"/>
          </w:tcPr>
          <w:p w14:paraId="3187660E" w14:textId="09467FBD" w:rsidR="00946D00" w:rsidRPr="00A21FC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โมเดิร์นเทรด แมนเนจเม้นท์ จำกัด</w:t>
            </w:r>
          </w:p>
        </w:tc>
        <w:tc>
          <w:tcPr>
            <w:tcW w:w="1362" w:type="dxa"/>
          </w:tcPr>
          <w:p w14:paraId="3262FFA8" w14:textId="2336A9B1" w:rsidR="00946D00" w:rsidRPr="00A21FC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AF68EF9" w14:textId="677B1151" w:rsidR="00946D00" w:rsidRPr="00A21FC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074E08C9" w14:textId="77777777" w:rsidTr="00BF0DFE">
        <w:tc>
          <w:tcPr>
            <w:tcW w:w="3822" w:type="dxa"/>
          </w:tcPr>
          <w:p w14:paraId="26AE425F" w14:textId="5CA3B2D5" w:rsidR="005F7D23" w:rsidRPr="00A21FCB" w:rsidRDefault="005F7D23" w:rsidP="005F7D23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ป้อมบูรพา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635032B" w14:textId="49CE3DC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AC73521" w14:textId="1D47970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5F7D23" w:rsidRPr="009177C8" w14:paraId="21126C0F" w14:textId="77777777" w:rsidTr="00BF0DFE">
        <w:tc>
          <w:tcPr>
            <w:tcW w:w="3822" w:type="dxa"/>
          </w:tcPr>
          <w:p w14:paraId="51223242" w14:textId="283CDE3A" w:rsidR="005F7D23" w:rsidRPr="00A21FCB" w:rsidRDefault="005F7D23" w:rsidP="005F7D23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ป้อม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โชค จำกัด</w:t>
            </w:r>
          </w:p>
        </w:tc>
        <w:tc>
          <w:tcPr>
            <w:tcW w:w="1362" w:type="dxa"/>
          </w:tcPr>
          <w:p w14:paraId="27EEF4C8" w14:textId="48C9DB51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531583A" w14:textId="02EF866D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5F7D23" w:rsidRPr="009177C8" w14:paraId="133B627D" w14:textId="77777777" w:rsidTr="00BF0DFE">
        <w:tc>
          <w:tcPr>
            <w:tcW w:w="3822" w:type="dxa"/>
          </w:tcPr>
          <w:p w14:paraId="2DA447AD" w14:textId="14E94216" w:rsidR="005F7D23" w:rsidRPr="00A21FCB" w:rsidRDefault="005F7D23" w:rsidP="005F7D23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ป้อมเจริญ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125E749E" w14:textId="6F6AB2AF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CAC90CA" w14:textId="6B55E92B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5F7D23" w:rsidRPr="009177C8" w14:paraId="6E62EFC9" w14:textId="77777777" w:rsidTr="00BF0DFE">
        <w:tc>
          <w:tcPr>
            <w:tcW w:w="3822" w:type="dxa"/>
          </w:tcPr>
          <w:p w14:paraId="71932D04" w14:textId="0A4D6D95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นำยุค จำกัด</w:t>
            </w:r>
          </w:p>
        </w:tc>
        <w:tc>
          <w:tcPr>
            <w:tcW w:w="1362" w:type="dxa"/>
          </w:tcPr>
          <w:p w14:paraId="3632E026" w14:textId="3E58FE67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8CDE8A5" w14:textId="4EEC5BEB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1B7F2468" w14:textId="77777777" w:rsidTr="00BF0DFE">
        <w:tc>
          <w:tcPr>
            <w:tcW w:w="3822" w:type="dxa"/>
          </w:tcPr>
          <w:p w14:paraId="7441A46E" w14:textId="733137E7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นำพลัง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154E0779" w14:textId="793EB682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D817C01" w14:textId="75EC87F8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2CEC8815" w14:textId="77777777" w:rsidTr="00BF0DFE">
        <w:tc>
          <w:tcPr>
            <w:tcW w:w="3822" w:type="dxa"/>
          </w:tcPr>
          <w:p w14:paraId="62EBE9D8" w14:textId="6EA1347E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นำนคร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F76EE52" w14:textId="33E656C9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0A17403" w14:textId="269C35BD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41125A27" w14:textId="77777777" w:rsidTr="00BF0DFE">
        <w:tc>
          <w:tcPr>
            <w:tcW w:w="3822" w:type="dxa"/>
          </w:tcPr>
          <w:p w14:paraId="79CDC98B" w14:textId="77777777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แพนอินเตอร์เนชั่นแนล </w:t>
            </w:r>
          </w:p>
          <w:p w14:paraId="46DF1450" w14:textId="3DADD67B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(ประเทศไทย)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771B1BA6" w14:textId="6BA485EA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600A04B" w14:textId="5129DD7D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69699875" w14:textId="77777777" w:rsidTr="00BF0DFE">
        <w:tc>
          <w:tcPr>
            <w:tcW w:w="3822" w:type="dxa"/>
          </w:tcPr>
          <w:p w14:paraId="7143A586" w14:textId="29F47797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ไทยเบฟเวอเรจ โลจิสติก จำกัด</w:t>
            </w:r>
          </w:p>
        </w:tc>
        <w:tc>
          <w:tcPr>
            <w:tcW w:w="1362" w:type="dxa"/>
          </w:tcPr>
          <w:p w14:paraId="4B31F074" w14:textId="6C449543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5E265D6" w14:textId="2B973386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0EECEE3A" w14:textId="77777777" w:rsidTr="00BF0DFE">
        <w:tc>
          <w:tcPr>
            <w:tcW w:w="3822" w:type="dxa"/>
          </w:tcPr>
          <w:p w14:paraId="00E345AF" w14:textId="4047E6CF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ไทยเบฟเวอเรจ รีไซเคิล จำกัด</w:t>
            </w:r>
          </w:p>
        </w:tc>
        <w:tc>
          <w:tcPr>
            <w:tcW w:w="1362" w:type="dxa"/>
          </w:tcPr>
          <w:p w14:paraId="29F501B9" w14:textId="23545613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74FE40F" w14:textId="6DA2AA57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C4627A" w14:paraId="12C8E59C" w14:textId="77777777" w:rsidTr="00BF0DFE">
        <w:tc>
          <w:tcPr>
            <w:tcW w:w="3822" w:type="dxa"/>
          </w:tcPr>
          <w:p w14:paraId="19390380" w14:textId="086E7DD2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ไทยเบฟเวอเรจ เอ็นเนอร์ยี่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B480244" w14:textId="544C7E93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48BD074" w14:textId="52E8BCE8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C4627A" w14:paraId="219509C4" w14:textId="77777777" w:rsidTr="00BF0DFE">
        <w:tc>
          <w:tcPr>
            <w:tcW w:w="3822" w:type="dxa"/>
          </w:tcPr>
          <w:p w14:paraId="56FB9B36" w14:textId="6D1149E6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ไทยเบฟมาร์เก็ตติ้ง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D7E3838" w14:textId="3A60B25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E3F6867" w14:textId="2AA6467D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C4627A" w14:paraId="6AB5663E" w14:textId="77777777" w:rsidTr="00BF0DFE">
        <w:tc>
          <w:tcPr>
            <w:tcW w:w="3822" w:type="dxa"/>
          </w:tcPr>
          <w:p w14:paraId="5934E441" w14:textId="73235F6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ดีทูซี เซอร์วิสเซส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D256515" w14:textId="531D2FCF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EA3BDCD" w14:textId="21BFE95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643A36BE" w14:textId="77777777" w:rsidTr="00BF0DFE">
        <w:trPr>
          <w:trHeight w:val="418"/>
        </w:trPr>
        <w:tc>
          <w:tcPr>
            <w:tcW w:w="3822" w:type="dxa"/>
          </w:tcPr>
          <w:p w14:paraId="74FBD956" w14:textId="3359C93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ทศภาค จำกัด</w:t>
            </w:r>
          </w:p>
        </w:tc>
        <w:tc>
          <w:tcPr>
            <w:tcW w:w="1362" w:type="dxa"/>
          </w:tcPr>
          <w:p w14:paraId="7CCDB811" w14:textId="167F1E9B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B1B5FE1" w14:textId="31BC534C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605297FD" w14:textId="77777777" w:rsidTr="00BF0DFE">
        <w:trPr>
          <w:trHeight w:val="418"/>
        </w:trPr>
        <w:tc>
          <w:tcPr>
            <w:tcW w:w="3822" w:type="dxa"/>
          </w:tcPr>
          <w:p w14:paraId="2853088B" w14:textId="0B4D0D6C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362" w:type="dxa"/>
          </w:tcPr>
          <w:p w14:paraId="147B7718" w14:textId="363B84E8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F9488D7" w14:textId="0D1A8B48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3BEB963C" w14:textId="77777777" w:rsidTr="00BF0DFE">
        <w:trPr>
          <w:trHeight w:val="418"/>
        </w:trPr>
        <w:tc>
          <w:tcPr>
            <w:tcW w:w="3822" w:type="dxa"/>
          </w:tcPr>
          <w:p w14:paraId="5B9DB6BA" w14:textId="0A0A3DFD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62" w:type="dxa"/>
          </w:tcPr>
          <w:p w14:paraId="4C77D40A" w14:textId="73BD173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C0E4EA3" w14:textId="0F0BB12E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75739A8C" w14:textId="77777777" w:rsidTr="00BF0DFE">
        <w:trPr>
          <w:trHeight w:val="418"/>
        </w:trPr>
        <w:tc>
          <w:tcPr>
            <w:tcW w:w="3822" w:type="dxa"/>
          </w:tcPr>
          <w:p w14:paraId="57EF5F86" w14:textId="5A2199AB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362" w:type="dxa"/>
          </w:tcPr>
          <w:p w14:paraId="15308ED2" w14:textId="6AF5BCD1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2E3BA6D" w14:textId="36AA2577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4B088701" w14:textId="77777777" w:rsidTr="00BF0DFE">
        <w:tc>
          <w:tcPr>
            <w:tcW w:w="3822" w:type="dxa"/>
          </w:tcPr>
          <w:p w14:paraId="6EFCDA7B" w14:textId="27959E86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แคชแวน แมนเนจเม้นท์ จำกัด</w:t>
            </w:r>
          </w:p>
        </w:tc>
        <w:tc>
          <w:tcPr>
            <w:tcW w:w="1362" w:type="dxa"/>
          </w:tcPr>
          <w:p w14:paraId="7556878F" w14:textId="414BB4E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9B61ED" w14:textId="50D25D8D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4B91947B" w14:textId="77777777" w:rsidTr="00BF0DFE">
        <w:tc>
          <w:tcPr>
            <w:tcW w:w="3822" w:type="dxa"/>
          </w:tcPr>
          <w:p w14:paraId="21301D43" w14:textId="5EF67A9B" w:rsidR="005F7D23" w:rsidRPr="00A21FCB" w:rsidRDefault="005F7D23" w:rsidP="005F7D2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ซี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362" w:type="dxa"/>
          </w:tcPr>
          <w:p w14:paraId="4DDF5C65" w14:textId="0801D263" w:rsidR="005F7D23" w:rsidRPr="00A21FCB" w:rsidRDefault="005F7D23" w:rsidP="005F7D23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CE86C5B" w14:textId="5A14A5E9" w:rsidR="005F7D23" w:rsidRPr="00A21FCB" w:rsidRDefault="005F7D23" w:rsidP="005F7D23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3549F4D7" w14:textId="77777777" w:rsidTr="00BF0DFE">
        <w:tc>
          <w:tcPr>
            <w:tcW w:w="3822" w:type="dxa"/>
          </w:tcPr>
          <w:p w14:paraId="2E868D11" w14:textId="051F382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ซี.เอ.ไอ. จำกัด</w:t>
            </w:r>
          </w:p>
        </w:tc>
        <w:tc>
          <w:tcPr>
            <w:tcW w:w="1362" w:type="dxa"/>
          </w:tcPr>
          <w:p w14:paraId="7ADE87EF" w14:textId="48BC23E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611D5F5" w14:textId="74B9E912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7E17EF23" w14:textId="77777777" w:rsidTr="00BF0DFE">
        <w:tc>
          <w:tcPr>
            <w:tcW w:w="3822" w:type="dxa"/>
          </w:tcPr>
          <w:p w14:paraId="2AFA2015" w14:textId="286107A6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362" w:type="dxa"/>
          </w:tcPr>
          <w:p w14:paraId="58AD8099" w14:textId="1CFC595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2B458D" w14:textId="134CD99A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5F7D23" w:rsidRPr="009177C8" w14:paraId="4A4EBB33" w14:textId="77777777" w:rsidTr="00BF0DFE">
        <w:tc>
          <w:tcPr>
            <w:tcW w:w="3822" w:type="dxa"/>
          </w:tcPr>
          <w:p w14:paraId="773E0567" w14:textId="4D662963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เอเอสเอ็ม แม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แนจเม้นท์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21622BA4" w14:textId="58A11527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E3109B8" w14:textId="6843829C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333B9F82" w14:textId="77777777" w:rsidTr="00BF0DFE">
        <w:tc>
          <w:tcPr>
            <w:tcW w:w="3822" w:type="dxa"/>
          </w:tcPr>
          <w:p w14:paraId="497067D2" w14:textId="0A67B13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ไทยโมลาส จำกัด</w:t>
            </w:r>
          </w:p>
        </w:tc>
        <w:tc>
          <w:tcPr>
            <w:tcW w:w="1362" w:type="dxa"/>
          </w:tcPr>
          <w:p w14:paraId="784BCA63" w14:textId="2CFF9F31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EA035C6" w14:textId="1D203D0A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10C3AA03" w14:textId="77777777" w:rsidTr="00BF0DFE">
        <w:tc>
          <w:tcPr>
            <w:tcW w:w="3822" w:type="dxa"/>
          </w:tcPr>
          <w:p w14:paraId="4FE4A5B9" w14:textId="204E36ED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กาญจนสิงขร จำกัด</w:t>
            </w:r>
          </w:p>
        </w:tc>
        <w:tc>
          <w:tcPr>
            <w:tcW w:w="1362" w:type="dxa"/>
          </w:tcPr>
          <w:p w14:paraId="11B698CE" w14:textId="0A19EE7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510CE36" w14:textId="4B9A4934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43F06809" w14:textId="77777777" w:rsidTr="00BF0DFE">
        <w:tc>
          <w:tcPr>
            <w:tcW w:w="3822" w:type="dxa"/>
          </w:tcPr>
          <w:p w14:paraId="45A3D1C1" w14:textId="403027C0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เทรนนิ่ง จำกัด</w:t>
            </w:r>
          </w:p>
        </w:tc>
        <w:tc>
          <w:tcPr>
            <w:tcW w:w="1362" w:type="dxa"/>
          </w:tcPr>
          <w:p w14:paraId="38B2A16B" w14:textId="3114447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7E76A93" w14:textId="11769F9D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4E7BFDE0" w14:textId="77777777" w:rsidTr="00BF0DFE">
        <w:tc>
          <w:tcPr>
            <w:tcW w:w="3822" w:type="dxa"/>
          </w:tcPr>
          <w:p w14:paraId="78D40AEA" w14:textId="0AE8B394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จรัญธุรกิจ 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79B3B78E" w14:textId="680E9F74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E95A8DC" w14:textId="127FECD7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68105BF4" w14:textId="77777777" w:rsidTr="00BF0DFE">
        <w:tc>
          <w:tcPr>
            <w:tcW w:w="3822" w:type="dxa"/>
          </w:tcPr>
          <w:p w14:paraId="05C76141" w14:textId="32E5BB13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อาหารเสริม จำกัด</w:t>
            </w:r>
          </w:p>
        </w:tc>
        <w:tc>
          <w:tcPr>
            <w:tcW w:w="1362" w:type="dxa"/>
          </w:tcPr>
          <w:p w14:paraId="4CEABD26" w14:textId="5A618B93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4674008" w14:textId="54936E3A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514ED08A" w14:textId="77777777" w:rsidTr="00BF0DFE">
        <w:tc>
          <w:tcPr>
            <w:tcW w:w="3822" w:type="dxa"/>
          </w:tcPr>
          <w:p w14:paraId="6F0AF4DB" w14:textId="0903C4F8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ธนภักดี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126076AA" w14:textId="4A931CBA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9B50A0A" w14:textId="133FAB2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617A1D50" w14:textId="77777777" w:rsidTr="00BF0DFE">
        <w:tc>
          <w:tcPr>
            <w:tcW w:w="3822" w:type="dxa"/>
          </w:tcPr>
          <w:p w14:paraId="026B0BE8" w14:textId="38B160A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362" w:type="dxa"/>
          </w:tcPr>
          <w:p w14:paraId="5FB48511" w14:textId="07D605F8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B61C973" w14:textId="38AFB504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5F7D23" w:rsidRPr="009177C8" w14:paraId="0329EC34" w14:textId="77777777" w:rsidTr="00BF0DFE">
        <w:tc>
          <w:tcPr>
            <w:tcW w:w="3822" w:type="dxa"/>
          </w:tcPr>
          <w:p w14:paraId="5D26D261" w14:textId="01E66C81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1362" w:type="dxa"/>
          </w:tcPr>
          <w:p w14:paraId="3561C295" w14:textId="66CFEC9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272A4D3" w14:textId="634D95DA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5F7D23" w:rsidRPr="009177C8" w14:paraId="05EE5128" w14:textId="77777777" w:rsidTr="00BF0DFE">
        <w:tc>
          <w:tcPr>
            <w:tcW w:w="3822" w:type="dxa"/>
          </w:tcPr>
          <w:p w14:paraId="5D42A999" w14:textId="2A6DC8D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362" w:type="dxa"/>
          </w:tcPr>
          <w:p w14:paraId="61714572" w14:textId="34990D3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18211B6" w14:textId="028D808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5F7D23" w:rsidRPr="009177C8" w14:paraId="039B08D4" w14:textId="77777777" w:rsidTr="00BF0DFE">
        <w:tc>
          <w:tcPr>
            <w:tcW w:w="3822" w:type="dxa"/>
          </w:tcPr>
          <w:p w14:paraId="6B9B6B95" w14:textId="5F899A48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โออิชิ ฟู้ด เซอร์วิส จำกัด</w:t>
            </w:r>
          </w:p>
        </w:tc>
        <w:tc>
          <w:tcPr>
            <w:tcW w:w="1362" w:type="dxa"/>
          </w:tcPr>
          <w:p w14:paraId="447B1848" w14:textId="76299C9C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15F6463" w14:textId="40ECDA27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5F7D23" w:rsidRPr="009177C8" w14:paraId="456E978A" w14:textId="77777777" w:rsidTr="00BF0DFE">
        <w:tc>
          <w:tcPr>
            <w:tcW w:w="3822" w:type="dxa"/>
          </w:tcPr>
          <w:p w14:paraId="56A492CE" w14:textId="7B863244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ฟู้ด ออฟ เอเ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ชี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ย จำกัด</w:t>
            </w:r>
          </w:p>
        </w:tc>
        <w:tc>
          <w:tcPr>
            <w:tcW w:w="1362" w:type="dxa"/>
          </w:tcPr>
          <w:p w14:paraId="02A0C9A6" w14:textId="42FD3144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D648C7D" w14:textId="7478CFB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5F7D23" w:rsidRPr="009177C8" w14:paraId="39EDE7F5" w14:textId="77777777" w:rsidTr="00BF0DFE">
        <w:tc>
          <w:tcPr>
            <w:tcW w:w="3822" w:type="dxa"/>
          </w:tcPr>
          <w:p w14:paraId="3EB86AEA" w14:textId="7F1854AF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สะไปซ์ ออฟ เอเซีย จำกัด</w:t>
            </w:r>
          </w:p>
        </w:tc>
        <w:tc>
          <w:tcPr>
            <w:tcW w:w="1362" w:type="dxa"/>
          </w:tcPr>
          <w:p w14:paraId="43EA6E6C" w14:textId="385FDD3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9AEFCB" w14:textId="74F9C53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5F7D23" w:rsidRPr="009177C8" w14:paraId="5798BCAE" w14:textId="77777777" w:rsidTr="00BF0DFE">
        <w:tc>
          <w:tcPr>
            <w:tcW w:w="3822" w:type="dxa"/>
          </w:tcPr>
          <w:p w14:paraId="76E87818" w14:textId="43609E77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362" w:type="dxa"/>
          </w:tcPr>
          <w:p w14:paraId="4F54259B" w14:textId="215ABD9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A3392EF" w14:textId="5E6F10C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5F7D23" w:rsidRPr="009177C8" w14:paraId="342A37F8" w14:textId="77777777" w:rsidTr="00BF0DFE">
        <w:tc>
          <w:tcPr>
            <w:tcW w:w="3822" w:type="dxa"/>
          </w:tcPr>
          <w:p w14:paraId="198B4198" w14:textId="6F3E6A59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362" w:type="dxa"/>
          </w:tcPr>
          <w:p w14:paraId="0E602AA8" w14:textId="5E919353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A51189E" w14:textId="1EEB8555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5F7D23" w:rsidRPr="009177C8" w14:paraId="389FF28E" w14:textId="77777777" w:rsidTr="00BF0DFE">
        <w:tc>
          <w:tcPr>
            <w:tcW w:w="3822" w:type="dxa"/>
          </w:tcPr>
          <w:p w14:paraId="12851D61" w14:textId="1CAA3685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บิสโตร เอเชีย จำกัด</w:t>
            </w:r>
          </w:p>
        </w:tc>
        <w:tc>
          <w:tcPr>
            <w:tcW w:w="1362" w:type="dxa"/>
          </w:tcPr>
          <w:p w14:paraId="17C4BC20" w14:textId="433782E0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171DFB4" w14:textId="1E8E1EB7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5F7D23" w:rsidRPr="009177C8" w14:paraId="1D2307F8" w14:textId="77777777" w:rsidTr="00BF0DFE">
        <w:tc>
          <w:tcPr>
            <w:tcW w:w="3822" w:type="dxa"/>
          </w:tcPr>
          <w:p w14:paraId="6D42C4BD" w14:textId="4B824CBA" w:rsidR="005F7D23" w:rsidRPr="00A21FCB" w:rsidRDefault="005F7D23" w:rsidP="005F7D2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30"/>
                <w:szCs w:val="30"/>
              </w:rPr>
              <w:t>F&amp;N Beverages Marketing Sdn Bhd</w:t>
            </w:r>
          </w:p>
        </w:tc>
        <w:tc>
          <w:tcPr>
            <w:tcW w:w="1362" w:type="dxa"/>
          </w:tcPr>
          <w:p w14:paraId="35827E3F" w14:textId="60C66119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02" w:type="dxa"/>
          </w:tcPr>
          <w:p w14:paraId="6A320CD4" w14:textId="3587DAA4" w:rsidR="005F7D23" w:rsidRPr="00A21FCB" w:rsidRDefault="005F7D23" w:rsidP="005F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D873B6" w:rsidRPr="009177C8" w14:paraId="3989382F" w14:textId="77777777" w:rsidTr="00BF0DFE">
        <w:tc>
          <w:tcPr>
            <w:tcW w:w="3822" w:type="dxa"/>
          </w:tcPr>
          <w:p w14:paraId="79971A44" w14:textId="12ABAA5D" w:rsidR="00D873B6" w:rsidRPr="00B865A7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5A7">
              <w:rPr>
                <w:rFonts w:ascii="Angsana New" w:hAnsi="Angsana New"/>
                <w:sz w:val="30"/>
                <w:szCs w:val="30"/>
              </w:rPr>
              <w:t>F&amp;N Foods Pte Ltd</w:t>
            </w:r>
          </w:p>
        </w:tc>
        <w:tc>
          <w:tcPr>
            <w:tcW w:w="1362" w:type="dxa"/>
          </w:tcPr>
          <w:p w14:paraId="34D78EC0" w14:textId="394A2F53" w:rsidR="00D873B6" w:rsidRPr="00A21FCB" w:rsidRDefault="00C90260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26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02" w:type="dxa"/>
          </w:tcPr>
          <w:p w14:paraId="4C8C32E4" w14:textId="221E3A13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D873B6" w:rsidRPr="009177C8" w14:paraId="0E0EF974" w14:textId="77777777" w:rsidTr="00BF0DFE">
        <w:tc>
          <w:tcPr>
            <w:tcW w:w="3822" w:type="dxa"/>
          </w:tcPr>
          <w:p w14:paraId="1D730577" w14:textId="77777777" w:rsidR="00D873B6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65A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เอฟแอนด์เอ็น แดรี่ส์ </w:t>
            </w:r>
          </w:p>
          <w:p w14:paraId="72E61619" w14:textId="6F025AA1" w:rsidR="00D873B6" w:rsidRPr="00A21FCB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65A7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62" w:type="dxa"/>
          </w:tcPr>
          <w:p w14:paraId="7FEABC62" w14:textId="58533336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B49ECD1" w14:textId="5AA1A81A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D873B6" w:rsidRPr="009177C8" w14:paraId="51A8E470" w14:textId="77777777" w:rsidTr="00BF0DFE">
        <w:tc>
          <w:tcPr>
            <w:tcW w:w="3822" w:type="dxa"/>
          </w:tcPr>
          <w:p w14:paraId="2F623FC8" w14:textId="531C8388" w:rsidR="00D873B6" w:rsidRPr="00A21FCB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62" w:type="dxa"/>
          </w:tcPr>
          <w:p w14:paraId="6735A10A" w14:textId="72BC2D42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F6FDE1E" w14:textId="6E295FF9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2163077C" w14:textId="77777777" w:rsidTr="00BF0DFE">
        <w:tc>
          <w:tcPr>
            <w:tcW w:w="3822" w:type="dxa"/>
          </w:tcPr>
          <w:p w14:paraId="575077B9" w14:textId="5C9E86BA" w:rsidR="00D873B6" w:rsidRPr="00A21FCB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62" w:type="dxa"/>
          </w:tcPr>
          <w:p w14:paraId="450DE8A5" w14:textId="41E8001E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1A2E61F" w14:textId="07A31F62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6B9E1DFD" w14:textId="77777777" w:rsidTr="00BF0DFE">
        <w:tc>
          <w:tcPr>
            <w:tcW w:w="3822" w:type="dxa"/>
          </w:tcPr>
          <w:p w14:paraId="6F22D9D0" w14:textId="13409837" w:rsidR="00D873B6" w:rsidRPr="00A21FCB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362" w:type="dxa"/>
          </w:tcPr>
          <w:p w14:paraId="270B027D" w14:textId="45BF6489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C6B4E0C" w14:textId="15F4FCA8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16E22F0D" w14:textId="77777777" w:rsidTr="00BF0DFE">
        <w:tc>
          <w:tcPr>
            <w:tcW w:w="3822" w:type="dxa"/>
          </w:tcPr>
          <w:p w14:paraId="2BF16806" w14:textId="3AB0190C" w:rsidR="00D873B6" w:rsidRPr="00A21FCB" w:rsidRDefault="00D873B6" w:rsidP="00D873B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362" w:type="dxa"/>
          </w:tcPr>
          <w:p w14:paraId="6730846C" w14:textId="5B27D529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B54FFB2" w14:textId="2C2194BE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ใหญ่ของบริษัทใหญ่</w:t>
            </w:r>
            <w:r w:rsidRPr="00A21FCB">
              <w:rPr>
                <w:rFonts w:ascii="Angsana New" w:hAnsi="Angsana New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40CC3931" w14:textId="77777777" w:rsidTr="00BF0DFE">
        <w:tc>
          <w:tcPr>
            <w:tcW w:w="3822" w:type="dxa"/>
          </w:tcPr>
          <w:p w14:paraId="7E33C1F6" w14:textId="73AE1F9E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A21FCB">
              <w:rPr>
                <w:rFonts w:ascii="Angsana New" w:hAnsi="Angsana New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21FCB">
              <w:rPr>
                <w:rFonts w:ascii="Angsana New" w:hAnsi="Angsana New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21FCB">
              <w:rPr>
                <w:rFonts w:ascii="Angsana New" w:hAnsi="Angsana New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362" w:type="dxa"/>
          </w:tcPr>
          <w:p w14:paraId="22A4FC12" w14:textId="665D0821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E670233" w14:textId="1B1A594B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05656681" w14:textId="77777777" w:rsidTr="00BF0DFE">
        <w:tc>
          <w:tcPr>
            <w:tcW w:w="3822" w:type="dxa"/>
          </w:tcPr>
          <w:p w14:paraId="75BADE65" w14:textId="24CE05A3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eastAsia="Angsana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eastAsia="AngsanaNew" w:hAnsi="Angsana New" w:hint="cs"/>
                <w:sz w:val="30"/>
                <w:szCs w:val="30"/>
                <w:cs/>
              </w:rPr>
              <w:t>บีเจซี</w:t>
            </w:r>
            <w:r w:rsidRPr="00A21FCB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eastAsia="AngsanaNew" w:hAnsi="Angsana New"/>
                <w:sz w:val="30"/>
                <w:szCs w:val="30"/>
                <w:cs/>
              </w:rPr>
              <w:t>สเปเชียลตี้ส์</w:t>
            </w:r>
            <w:r w:rsidRPr="00A21FCB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eastAsia="Angsana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1CF2C17A" w14:textId="37C80317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7F537AB" w14:textId="0DA3512F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2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44D89B7D" w14:textId="77777777" w:rsidTr="00BF0DFE">
        <w:tc>
          <w:tcPr>
            <w:tcW w:w="3822" w:type="dxa"/>
          </w:tcPr>
          <w:p w14:paraId="1CC89F24" w14:textId="64E8E5F4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ซีดับเบิ้ลยู ทาวเวอร์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78DD75B" w14:textId="5FE5B279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78BAF7F" w14:textId="79584698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D873B6" w:rsidRPr="009177C8" w14:paraId="0305A429" w14:textId="77777777" w:rsidTr="00BF0DFE">
        <w:tc>
          <w:tcPr>
            <w:tcW w:w="3822" w:type="dxa"/>
          </w:tcPr>
          <w:p w14:paraId="3E4973CE" w14:textId="6F298E0E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บิ๊กซี ซูเปอร์เซ็นเตอร์ จำกัด (มหาชน)</w:t>
            </w:r>
          </w:p>
        </w:tc>
        <w:tc>
          <w:tcPr>
            <w:tcW w:w="1362" w:type="dxa"/>
          </w:tcPr>
          <w:p w14:paraId="22EC7676" w14:textId="127061D0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489516D" w14:textId="7C896AF5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9177C8" w14:paraId="4E02D977" w14:textId="77777777" w:rsidTr="00BF0DFE">
        <w:tc>
          <w:tcPr>
            <w:tcW w:w="3822" w:type="dxa"/>
          </w:tcPr>
          <w:p w14:paraId="20BF03DA" w14:textId="77777777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นอร์ธปาร์ค กอล์ฟ แอนด์ </w:t>
            </w:r>
          </w:p>
          <w:p w14:paraId="0A77590B" w14:textId="5B03930B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สปอร์ตคลับ จำกัด</w:t>
            </w:r>
          </w:p>
        </w:tc>
        <w:tc>
          <w:tcPr>
            <w:tcW w:w="1362" w:type="dxa"/>
          </w:tcPr>
          <w:p w14:paraId="1F9FAB8E" w14:textId="5C92120F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B8525AA" w14:textId="24495CC5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D873B6" w:rsidRPr="009177C8" w14:paraId="19A482C6" w14:textId="77777777" w:rsidTr="00BF0DFE">
        <w:tc>
          <w:tcPr>
            <w:tcW w:w="3822" w:type="dxa"/>
          </w:tcPr>
          <w:p w14:paraId="5E5D7F33" w14:textId="08EA6277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1362" w:type="dxa"/>
          </w:tcPr>
          <w:p w14:paraId="43E5A09E" w14:textId="24D9168D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B4FA61D" w14:textId="0125ACC0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D873B6" w:rsidRPr="009177C8" w14:paraId="4F62A8E1" w14:textId="77777777" w:rsidTr="00BF0DFE">
        <w:tc>
          <w:tcPr>
            <w:tcW w:w="3822" w:type="dxa"/>
          </w:tcPr>
          <w:p w14:paraId="5739B068" w14:textId="2B34889E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1362" w:type="dxa"/>
          </w:tcPr>
          <w:p w14:paraId="5B3174C0" w14:textId="0FF4C9DF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58C3F7" w14:textId="11D965FF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D873B6" w:rsidRPr="009177C8" w14:paraId="09E3D27B" w14:textId="77777777" w:rsidTr="00BF0DFE">
        <w:tc>
          <w:tcPr>
            <w:tcW w:w="3822" w:type="dxa"/>
          </w:tcPr>
          <w:p w14:paraId="459BD402" w14:textId="34EFCBBC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1362" w:type="dxa"/>
          </w:tcPr>
          <w:p w14:paraId="062137C2" w14:textId="6E67B82C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364B796" w14:textId="1C1157C3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D873B6" w:rsidRPr="009177C8" w14:paraId="657715D1" w14:textId="77777777" w:rsidTr="00BF0DFE">
        <w:tc>
          <w:tcPr>
            <w:tcW w:w="3822" w:type="dxa"/>
          </w:tcPr>
          <w:p w14:paraId="088F6C87" w14:textId="2AA9CB66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ภัทรลิสซิ่ง จำกัด (มหาชน)</w:t>
            </w:r>
          </w:p>
        </w:tc>
        <w:tc>
          <w:tcPr>
            <w:tcW w:w="1362" w:type="dxa"/>
          </w:tcPr>
          <w:p w14:paraId="01432D98" w14:textId="6D10C8FD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938DCB1" w14:textId="443BECAB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73B6" w:rsidRPr="009177C8" w14:paraId="18BF51A4" w14:textId="77777777" w:rsidTr="00BF0DFE">
        <w:tc>
          <w:tcPr>
            <w:tcW w:w="3822" w:type="dxa"/>
          </w:tcPr>
          <w:p w14:paraId="248CDC04" w14:textId="12728FA7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362" w:type="dxa"/>
          </w:tcPr>
          <w:p w14:paraId="4AE14298" w14:textId="55BC6A03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EC4A373" w14:textId="714E6946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D873B6" w:rsidRPr="009177C8" w14:paraId="3B2DCB6A" w14:textId="77777777" w:rsidTr="00BF0DFE">
        <w:tc>
          <w:tcPr>
            <w:tcW w:w="3822" w:type="dxa"/>
          </w:tcPr>
          <w:p w14:paraId="7EABB267" w14:textId="3AB98B5B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ไทย มาลายา กลาส จำกัด</w:t>
            </w:r>
          </w:p>
        </w:tc>
        <w:tc>
          <w:tcPr>
            <w:tcW w:w="1362" w:type="dxa"/>
          </w:tcPr>
          <w:p w14:paraId="1BE8119B" w14:textId="2D8F3A39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0F82846" w14:textId="4B7BB058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2"/>
              </w:tabs>
              <w:spacing w:line="240" w:lineRule="auto"/>
              <w:ind w:left="252" w:right="54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C1266B" w14:paraId="22BA5DC4" w14:textId="77777777" w:rsidTr="00BF0DFE">
        <w:tc>
          <w:tcPr>
            <w:tcW w:w="3822" w:type="dxa"/>
          </w:tcPr>
          <w:p w14:paraId="2AD7F18D" w14:textId="2E906A96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ทีซีซี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 xml:space="preserve">โฮเทล แอสเสท 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แมนเนจเม้นท์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395A66F2" w14:textId="785FD44F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C2C18A5" w14:textId="3911252E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D873B6" w:rsidRPr="00C1266B" w14:paraId="7A4E5DD2" w14:textId="77777777" w:rsidTr="00BF0DFE">
        <w:tc>
          <w:tcPr>
            <w:tcW w:w="3822" w:type="dxa"/>
          </w:tcPr>
          <w:p w14:paraId="5A7D0214" w14:textId="3A0FC4DA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เพ็ทฟอร์ม (ไทยแลนด์)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8C591E9" w14:textId="09FFB3A5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E7B468D" w14:textId="3221B1D0" w:rsidR="00D873B6" w:rsidRPr="00A21FCB" w:rsidRDefault="00D873B6" w:rsidP="00D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ร่วม</w:t>
            </w:r>
          </w:p>
        </w:tc>
      </w:tr>
    </w:tbl>
    <w:p w14:paraId="74EA5FFA" w14:textId="4EFC4E99" w:rsidR="009270E8" w:rsidRDefault="009270E8" w:rsidP="006B6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40602810" w14:textId="77777777" w:rsidR="009270E8" w:rsidRDefault="00927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E031C51" w14:textId="2C5FDE92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C1266B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</w:t>
      </w:r>
      <w:r w:rsidR="004D15CD" w:rsidRPr="00B7244C">
        <w:rPr>
          <w:rFonts w:ascii="Angsana New" w:hAnsi="Angsana New"/>
          <w:b/>
          <w:sz w:val="30"/>
          <w:szCs w:val="30"/>
          <w:cs/>
        </w:rPr>
        <w:t>แต่ละประเภทมี</w:t>
      </w:r>
      <w:r w:rsidRPr="00C1266B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086247C4" w14:textId="77777777" w:rsidR="00E64F07" w:rsidRPr="00345FD4" w:rsidRDefault="00E64F07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tbl>
      <w:tblPr>
        <w:tblW w:w="9244" w:type="dxa"/>
        <w:tblInd w:w="450" w:type="dxa"/>
        <w:tblLook w:val="01E0" w:firstRow="1" w:lastRow="1" w:firstColumn="1" w:lastColumn="1" w:noHBand="0" w:noVBand="0"/>
      </w:tblPr>
      <w:tblGrid>
        <w:gridCol w:w="3690"/>
        <w:gridCol w:w="5554"/>
      </w:tblGrid>
      <w:tr w:rsidR="00E64F07" w:rsidRPr="00C1266B" w14:paraId="7E41803B" w14:textId="77777777" w:rsidTr="00E97CA3">
        <w:tc>
          <w:tcPr>
            <w:tcW w:w="3690" w:type="dxa"/>
          </w:tcPr>
          <w:p w14:paraId="3D67D2E4" w14:textId="77777777" w:rsidR="00E64F07" w:rsidRPr="00C1266B" w:rsidRDefault="00E64F07" w:rsidP="00B7244C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54" w:type="dxa"/>
          </w:tcPr>
          <w:p w14:paraId="53124081" w14:textId="77777777" w:rsidR="00E64F07" w:rsidRPr="00C1266B" w:rsidRDefault="00E64F07" w:rsidP="00BC34B5">
            <w:pPr>
              <w:tabs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97BD7" w:rsidRPr="00C1266B" w14:paraId="1E0E5491" w14:textId="77777777" w:rsidTr="00E97CA3">
        <w:tc>
          <w:tcPr>
            <w:tcW w:w="3690" w:type="dxa"/>
          </w:tcPr>
          <w:p w14:paraId="31E162CD" w14:textId="77777777" w:rsidR="00997BD7" w:rsidRPr="00C1266B" w:rsidRDefault="00997BD7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5554" w:type="dxa"/>
          </w:tcPr>
          <w:p w14:paraId="2E98269E" w14:textId="77777777" w:rsidR="00997BD7" w:rsidRPr="00C1266B" w:rsidRDefault="00997BD7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ราคาต้นทุนที่เกิดขึ้นจริงบวกด้วยอัตรากำไรขั้นต้น</w:t>
            </w:r>
          </w:p>
        </w:tc>
      </w:tr>
      <w:tr w:rsidR="00997BD7" w:rsidRPr="00C1266B" w14:paraId="1EA4BBF8" w14:textId="77777777" w:rsidTr="00E97CA3">
        <w:tc>
          <w:tcPr>
            <w:tcW w:w="3690" w:type="dxa"/>
          </w:tcPr>
          <w:p w14:paraId="26CEF7FF" w14:textId="77777777" w:rsidR="00997BD7" w:rsidRPr="00C1266B" w:rsidRDefault="00997BD7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54" w:type="dxa"/>
          </w:tcPr>
          <w:p w14:paraId="6D0CC9C0" w14:textId="77777777" w:rsidR="00997BD7" w:rsidRPr="00C1266B" w:rsidRDefault="00997BD7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3E172F" w:rsidRPr="00C1266B" w14:paraId="6D54EF65" w14:textId="77777777" w:rsidTr="00E97CA3">
        <w:tc>
          <w:tcPr>
            <w:tcW w:w="3690" w:type="dxa"/>
          </w:tcPr>
          <w:p w14:paraId="7DF48834" w14:textId="05CDC13D" w:rsidR="003E172F" w:rsidRPr="00C1266B" w:rsidRDefault="003E172F" w:rsidP="003E172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17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54" w:type="dxa"/>
          </w:tcPr>
          <w:p w14:paraId="291A344B" w14:textId="6FB46DB9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172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172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3E172F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E172F" w:rsidRPr="00C1266B" w14:paraId="3FB793B4" w14:textId="77777777" w:rsidTr="00E97CA3">
        <w:tc>
          <w:tcPr>
            <w:tcW w:w="3690" w:type="dxa"/>
          </w:tcPr>
          <w:p w14:paraId="30CBDE41" w14:textId="77777777" w:rsidR="003E172F" w:rsidRPr="00C1266B" w:rsidRDefault="003E172F" w:rsidP="003E172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5554" w:type="dxa"/>
          </w:tcPr>
          <w:p w14:paraId="181A3031" w14:textId="77777777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อัตราที่ตกลงร่วมกันโดยอ้างอิงอัตราดอกเบี้ยจากสถาบันการเงิน</w:t>
            </w:r>
          </w:p>
        </w:tc>
      </w:tr>
      <w:tr w:rsidR="003E172F" w:rsidRPr="00C1266B" w14:paraId="0FC53E18" w14:textId="77777777" w:rsidTr="00E97CA3">
        <w:tc>
          <w:tcPr>
            <w:tcW w:w="3690" w:type="dxa"/>
          </w:tcPr>
          <w:p w14:paraId="00AA3A4F" w14:textId="77777777" w:rsidR="003E172F" w:rsidRPr="00C1266B" w:rsidRDefault="003E172F" w:rsidP="003E172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5554" w:type="dxa"/>
          </w:tcPr>
          <w:p w14:paraId="1D8B9AFB" w14:textId="77777777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ราคาต้นทุนของสินค้าและวัตถุดิบที่เกิดขึ้นจริงบวกอัตรากำไรขั้นต้น</w:t>
            </w:r>
          </w:p>
        </w:tc>
      </w:tr>
      <w:tr w:rsidR="003E172F" w:rsidRPr="00C1266B" w14:paraId="746FF2BF" w14:textId="77777777" w:rsidTr="00E97CA3">
        <w:tc>
          <w:tcPr>
            <w:tcW w:w="3690" w:type="dxa"/>
          </w:tcPr>
          <w:p w14:paraId="1CEBD276" w14:textId="77777777" w:rsidR="003E172F" w:rsidRPr="00C1266B" w:rsidRDefault="003E172F" w:rsidP="003E172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5554" w:type="dxa"/>
          </w:tcPr>
          <w:p w14:paraId="1DF5A963" w14:textId="77777777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ตามราคาใบแจ้งหนี้ที่เกิดขึ้นจริง</w:t>
            </w:r>
          </w:p>
        </w:tc>
      </w:tr>
      <w:tr w:rsidR="003E172F" w:rsidRPr="00C1266B" w14:paraId="0B89049E" w14:textId="77777777" w:rsidTr="00E97CA3">
        <w:tc>
          <w:tcPr>
            <w:tcW w:w="3690" w:type="dxa"/>
          </w:tcPr>
          <w:p w14:paraId="05C07F4A" w14:textId="77777777" w:rsidR="003E172F" w:rsidRPr="00C572B1" w:rsidRDefault="003E172F" w:rsidP="003E172F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ได้แก่ เงินเดือน</w:t>
            </w:r>
          </w:p>
          <w:p w14:paraId="44DFF959" w14:textId="77777777" w:rsidR="003E172F" w:rsidRPr="00C1266B" w:rsidRDefault="003E172F" w:rsidP="003E172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 xml:space="preserve">   เงินบำเหน็จกรรมการและเบี้ยประชุม</w:t>
            </w:r>
          </w:p>
        </w:tc>
        <w:tc>
          <w:tcPr>
            <w:tcW w:w="5554" w:type="dxa"/>
          </w:tcPr>
          <w:p w14:paraId="5F6D9F66" w14:textId="77777777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  <w:tr w:rsidR="003E172F" w:rsidRPr="00C1266B" w14:paraId="036C1436" w14:textId="77777777" w:rsidTr="00E97CA3">
        <w:tc>
          <w:tcPr>
            <w:tcW w:w="3690" w:type="dxa"/>
          </w:tcPr>
          <w:p w14:paraId="2282DED7" w14:textId="77777777" w:rsidR="003E172F" w:rsidRPr="00C572B1" w:rsidRDefault="003E172F" w:rsidP="003E172F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554" w:type="dxa"/>
          </w:tcPr>
          <w:p w14:paraId="11ABB5DA" w14:textId="77777777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3E172F" w:rsidRPr="00C1266B" w14:paraId="12304AF0" w14:textId="77777777" w:rsidTr="00E97CA3">
        <w:tc>
          <w:tcPr>
            <w:tcW w:w="3690" w:type="dxa"/>
          </w:tcPr>
          <w:p w14:paraId="64500EF1" w14:textId="77777777" w:rsidR="003E172F" w:rsidRPr="00C572B1" w:rsidRDefault="003E172F" w:rsidP="003E172F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554" w:type="dxa"/>
          </w:tcPr>
          <w:p w14:paraId="6E5A1DA6" w14:textId="77777777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3E172F" w:rsidRPr="00C1266B" w14:paraId="74F0128C" w14:textId="77777777" w:rsidTr="00E97CA3">
        <w:tc>
          <w:tcPr>
            <w:tcW w:w="3690" w:type="dxa"/>
          </w:tcPr>
          <w:p w14:paraId="1DEB492B" w14:textId="28463C48" w:rsidR="003E172F" w:rsidRPr="00C572B1" w:rsidRDefault="003E172F" w:rsidP="003E172F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172F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554" w:type="dxa"/>
          </w:tcPr>
          <w:p w14:paraId="6662BCC1" w14:textId="77E23B1B" w:rsidR="003E172F" w:rsidRPr="00C1266B" w:rsidRDefault="003E172F" w:rsidP="003E17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172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172F">
              <w:rPr>
                <w:rFonts w:ascii="Angsana New" w:hAnsi="Angsana New"/>
                <w:sz w:val="30"/>
                <w:szCs w:val="30"/>
                <w:cs/>
              </w:rPr>
              <w:t>/ ราคาตามสัญญา</w:t>
            </w:r>
          </w:p>
        </w:tc>
      </w:tr>
    </w:tbl>
    <w:p w14:paraId="6337C909" w14:textId="77777777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0"/>
        <w:gridCol w:w="1030"/>
        <w:gridCol w:w="1170"/>
        <w:gridCol w:w="269"/>
        <w:gridCol w:w="1081"/>
        <w:gridCol w:w="236"/>
        <w:gridCol w:w="1114"/>
        <w:gridCol w:w="236"/>
        <w:gridCol w:w="1114"/>
        <w:gridCol w:w="236"/>
      </w:tblGrid>
      <w:tr w:rsidR="005502CD" w:rsidRPr="00C1266B" w14:paraId="35911A99" w14:textId="77777777" w:rsidTr="005502CD">
        <w:trPr>
          <w:gridAfter w:val="1"/>
          <w:wAfter w:w="236" w:type="dxa"/>
          <w:tblHeader/>
        </w:trPr>
        <w:tc>
          <w:tcPr>
            <w:tcW w:w="3110" w:type="dxa"/>
          </w:tcPr>
          <w:p w14:paraId="3FDAEAC0" w14:textId="77777777" w:rsidR="005502CD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3E59724D" w14:textId="03B19039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30" w:type="dxa"/>
          </w:tcPr>
          <w:p w14:paraId="49B119A2" w14:textId="77777777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882D17D" w14:textId="6DF77785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AB4FE6" w14:textId="77777777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024F9D4" w14:textId="77777777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2CD" w:rsidRPr="00C1266B" w14:paraId="3DB37B37" w14:textId="77777777" w:rsidTr="005502CD">
        <w:trPr>
          <w:gridAfter w:val="1"/>
          <w:wAfter w:w="236" w:type="dxa"/>
          <w:tblHeader/>
        </w:trPr>
        <w:tc>
          <w:tcPr>
            <w:tcW w:w="3110" w:type="dxa"/>
          </w:tcPr>
          <w:p w14:paraId="1AB63E98" w14:textId="0BA10F9D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30" w:type="dxa"/>
          </w:tcPr>
          <w:p w14:paraId="3E83865A" w14:textId="42AEC5B7" w:rsidR="005502CD" w:rsidRPr="005502CD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02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C8C0CFB" w14:textId="2A31407B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3DAE921" w14:textId="77777777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2E58B4" w14:textId="508BD680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D0DB055" w14:textId="77777777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327688" w14:textId="5B6B0CA3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7FA3CD3" w14:textId="77777777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FC5E1F" w14:textId="4789EE07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502CD" w:rsidRPr="00C1266B" w14:paraId="7C76A3C2" w14:textId="77777777" w:rsidTr="005502CD">
        <w:trPr>
          <w:gridAfter w:val="1"/>
          <w:wAfter w:w="236" w:type="dxa"/>
          <w:tblHeader/>
        </w:trPr>
        <w:tc>
          <w:tcPr>
            <w:tcW w:w="3110" w:type="dxa"/>
          </w:tcPr>
          <w:p w14:paraId="298AD069" w14:textId="77777777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2E5AD42" w14:textId="77777777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4D6A2768" w14:textId="56C5F21A" w:rsidR="005502CD" w:rsidRPr="00C1266B" w:rsidRDefault="005502C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2CD" w:rsidRPr="00C1266B" w14:paraId="74BF6E77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6E7547A7" w14:textId="62509A26" w:rsidR="005502CD" w:rsidRPr="00356084" w:rsidRDefault="005502CD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030" w:type="dxa"/>
          </w:tcPr>
          <w:p w14:paraId="392C4866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ACD60" w14:textId="40348056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B5B184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680665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A2AAF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D434D1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B2D70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14" w:type="dxa"/>
          </w:tcPr>
          <w:p w14:paraId="2E0AF0AA" w14:textId="77777777" w:rsidR="005502CD" w:rsidRPr="00356084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2CD" w:rsidRPr="00C1266B" w14:paraId="4C0CF079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6EFDBAB9" w14:textId="77777777" w:rsidR="005502CD" w:rsidRPr="00712C1C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30" w:type="dxa"/>
          </w:tcPr>
          <w:p w14:paraId="6D4EF126" w14:textId="77777777" w:rsidR="005502CD" w:rsidRPr="00F51176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F12FD7" w14:textId="72E243C6" w:rsidR="005502CD" w:rsidRPr="0057756A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511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1176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69" w:type="dxa"/>
          </w:tcPr>
          <w:p w14:paraId="3DC4FC7C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4916EF6C" w14:textId="17146ABA" w:rsidR="005502CD" w:rsidRPr="00345FD4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36" w:type="dxa"/>
          </w:tcPr>
          <w:p w14:paraId="0FEBDBED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color w:val="0D0D0D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660D6D5" w14:textId="013813A5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511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1176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36" w:type="dxa"/>
          </w:tcPr>
          <w:p w14:paraId="2C1E8B03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AC7BF91" w14:textId="2DC2CF35" w:rsidR="005502CD" w:rsidRPr="00345FD4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5502CD" w:rsidRPr="00C1266B" w14:paraId="090152D0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277220C9" w14:textId="77777777" w:rsidR="005502CD" w:rsidRPr="00712C1C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0" w:type="dxa"/>
          </w:tcPr>
          <w:p w14:paraId="1C8BB6C2" w14:textId="77777777" w:rsidR="005502CD" w:rsidRPr="00F51176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6075CA" w14:textId="08862024" w:rsidR="005502CD" w:rsidRPr="0057756A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5117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F93BE1E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11F168C8" w14:textId="49CF9207" w:rsidR="005502CD" w:rsidRPr="00F65F3C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754D7913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82AC57D" w14:textId="5F5658FC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5117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BE7225A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D1DBDA5" w14:textId="37BBC515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5502CD" w:rsidRPr="00C1266B" w14:paraId="38D4961A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12D2B04F" w14:textId="77777777" w:rsidR="005502CD" w:rsidRPr="00356084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30" w:type="dxa"/>
          </w:tcPr>
          <w:p w14:paraId="08215CFE" w14:textId="77777777" w:rsidR="005502CD" w:rsidRPr="00F51176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289C3" w14:textId="36EEF45D" w:rsidR="005502CD" w:rsidRPr="0057756A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51176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1176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69" w:type="dxa"/>
          </w:tcPr>
          <w:p w14:paraId="3D2BC71F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5382BC77" w14:textId="1DCB0B66" w:rsidR="005502CD" w:rsidRPr="00345FD4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5984F0A7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C112530" w14:textId="0EA0B6A9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51176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1176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36" w:type="dxa"/>
          </w:tcPr>
          <w:p w14:paraId="18CC7935" w14:textId="77777777" w:rsidR="005502CD" w:rsidRPr="00933785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7752A6C4" w14:textId="2EA9D1A1" w:rsidR="005502CD" w:rsidRPr="00345FD4" w:rsidRDefault="005502CD" w:rsidP="00F5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5502CD" w:rsidRPr="00C1266B" w14:paraId="2AEF0C42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4E8F48AC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2F52EBC6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E3D788" w14:textId="02F94183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4D06F92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B5514D9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0D9661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F075D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DA6C00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14" w:type="dxa"/>
          </w:tcPr>
          <w:p w14:paraId="666E2785" w14:textId="77777777" w:rsidR="005502CD" w:rsidRPr="009B1EEA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02CD" w:rsidRPr="00C1266B" w14:paraId="798A7CBE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2FB60BE1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0" w:type="dxa"/>
          </w:tcPr>
          <w:p w14:paraId="7B3F8168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290A6" w14:textId="1B2BD2B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A42F4E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B7BF0B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8DEA4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F204A8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97B05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14E6C" w14:textId="77777777" w:rsidR="005502CD" w:rsidRPr="00C1266B" w:rsidRDefault="005502CD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2CD" w:rsidRPr="00C1266B" w14:paraId="02B641F4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5CA586C0" w14:textId="2B7F972D" w:rsidR="005502CD" w:rsidRPr="00C572B1" w:rsidRDefault="005502CD" w:rsidP="00DB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30" w:type="dxa"/>
          </w:tcPr>
          <w:p w14:paraId="16BB1718" w14:textId="77777777" w:rsidR="005502CD" w:rsidRDefault="005502CD" w:rsidP="00E4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2F5442" w14:textId="4E546532" w:rsidR="005502CD" w:rsidRPr="00C572B1" w:rsidRDefault="005502CD" w:rsidP="00E4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C04005" w14:textId="77777777" w:rsidR="005502CD" w:rsidRPr="00C572B1" w:rsidRDefault="005502CD" w:rsidP="00E4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64C3B3" w14:textId="2032348F" w:rsidR="005502CD" w:rsidRPr="00C572B1" w:rsidRDefault="005502CD" w:rsidP="00E4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49999" w14:textId="77777777" w:rsidR="005502CD" w:rsidRPr="00C572B1" w:rsidRDefault="005502CD" w:rsidP="00DB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7547D1" w14:textId="2CBD59A6" w:rsidR="005502CD" w:rsidRPr="00C572B1" w:rsidRDefault="005502CD" w:rsidP="00DB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3650F079" w14:textId="77777777" w:rsidR="005502CD" w:rsidRPr="00C572B1" w:rsidRDefault="005502CD" w:rsidP="00DB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2619BD" w14:textId="2932B7C9" w:rsidR="005502CD" w:rsidRPr="00C572B1" w:rsidRDefault="005502CD" w:rsidP="00DB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446818" w:rsidRPr="00C1266B" w14:paraId="6CAF0884" w14:textId="77777777" w:rsidTr="005502CD">
        <w:tc>
          <w:tcPr>
            <w:tcW w:w="3110" w:type="dxa"/>
          </w:tcPr>
          <w:p w14:paraId="3AA7B035" w14:textId="39ADBF8F" w:rsidR="00446818" w:rsidRPr="0056053A" w:rsidRDefault="00446818" w:rsidP="0056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1EEA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กำไรจากการจำหน่ายตราสารทุน</w:t>
            </w:r>
          </w:p>
        </w:tc>
        <w:tc>
          <w:tcPr>
            <w:tcW w:w="1030" w:type="dxa"/>
          </w:tcPr>
          <w:p w14:paraId="7CC91F1A" w14:textId="1B02367B" w:rsidR="00446818" w:rsidRPr="009B1EEA" w:rsidRDefault="00446818" w:rsidP="00B8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3305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4E1FA656" w14:textId="38335219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D1D37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6969701" w14:textId="16DC5D95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2BDAE6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F79AC15" w14:textId="34DFAA94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448,785</w:t>
            </w:r>
          </w:p>
        </w:tc>
        <w:tc>
          <w:tcPr>
            <w:tcW w:w="236" w:type="dxa"/>
          </w:tcPr>
          <w:p w14:paraId="69CB6523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F3E2CE" w14:textId="23C11416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50D2AD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446818" w:rsidRPr="00C1266B" w14:paraId="05F1737E" w14:textId="270CC9C2" w:rsidTr="005502CD">
        <w:tc>
          <w:tcPr>
            <w:tcW w:w="3110" w:type="dxa"/>
          </w:tcPr>
          <w:p w14:paraId="5AB4CDF3" w14:textId="3EBC6E1B" w:rsidR="00446818" w:rsidRPr="00E4079D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0" w:type="dxa"/>
          </w:tcPr>
          <w:p w14:paraId="066438E4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DC3C8" w14:textId="4ABB16BD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35CCE0F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A59FFB2" w14:textId="433A1E2C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B33F61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9365C5" w14:textId="0692BE94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04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704B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36" w:type="dxa"/>
          </w:tcPr>
          <w:p w14:paraId="6DB42861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E0E25" w14:textId="03B69F03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A4EC12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446818" w:rsidRPr="00C1266B" w14:paraId="3ED4BE76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07289A31" w14:textId="61316390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30" w:type="dxa"/>
          </w:tcPr>
          <w:p w14:paraId="3829D662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001EC" w14:textId="4DE7295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A469672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0679D8" w14:textId="3EC5879E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7D128F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93DCF8B" w14:textId="45F67613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04B">
              <w:rPr>
                <w:rFonts w:ascii="Angsana New" w:hAnsi="Angsana New"/>
                <w:sz w:val="30"/>
                <w:szCs w:val="30"/>
              </w:rPr>
              <w:t>353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704B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14:paraId="134FC7F0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B5FDC1" w14:textId="3AF09F5A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312,138</w:t>
            </w:r>
          </w:p>
        </w:tc>
      </w:tr>
      <w:tr w:rsidR="00446818" w:rsidRPr="00C1266B" w14:paraId="3A430F73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63CD6BF2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14:paraId="796FF5B8" w14:textId="5AB2FCE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030" w:type="dxa"/>
          </w:tcPr>
          <w:p w14:paraId="2DD6080C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BDF64" w14:textId="38123708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327B52" w14:textId="4055E349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B1CCC9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3AACA2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9E86D0" w14:textId="61FD829D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6B0EE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C43C61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1ADE6C5C" w14:textId="630C171E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04B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704B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36" w:type="dxa"/>
          </w:tcPr>
          <w:p w14:paraId="61EFCD5A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B159AE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413F739C" w14:textId="72CA31DD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18,442</w:t>
            </w:r>
          </w:p>
        </w:tc>
      </w:tr>
      <w:tr w:rsidR="00446818" w:rsidRPr="00C1266B" w14:paraId="554F6A11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39B47835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30" w:type="dxa"/>
          </w:tcPr>
          <w:p w14:paraId="12334C68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746364" w14:textId="06FF7B8C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B15E0E0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60BA48" w14:textId="77FA4EE5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D72BE1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BB3AC4" w14:textId="23826F45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CA5DDA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7F3635" w14:textId="46AFA9D9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2B57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2B57">
              <w:rPr>
                <w:rFonts w:ascii="Angsana New" w:hAnsi="Angsana New"/>
                <w:sz w:val="30"/>
                <w:szCs w:val="30"/>
              </w:rPr>
              <w:t>038</w:t>
            </w:r>
          </w:p>
        </w:tc>
      </w:tr>
      <w:tr w:rsidR="00446818" w:rsidRPr="00C1266B" w14:paraId="4ECFB20E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62A4EDB5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30" w:type="dxa"/>
          </w:tcPr>
          <w:p w14:paraId="0311D81D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0294B" w14:textId="5506DB24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7D1BB4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9CB329" w14:textId="2E67ADCB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9225F4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DC6D76E" w14:textId="71760E4D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04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704B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</w:tcPr>
          <w:p w14:paraId="00439658" w14:textId="77777777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EB595A" w14:textId="7CFE9263" w:rsidR="00446818" w:rsidRPr="00C572B1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2B5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2B5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446818" w:rsidRPr="00C1266B" w14:paraId="3612AF15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2CB0ECAD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1A74858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3A6B3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F8ED0E7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F130BF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7DF7C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75788E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EB7A1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F75F60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818" w:rsidRPr="00C1266B" w14:paraId="6735CC56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4F4E0B95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0" w:type="dxa"/>
          </w:tcPr>
          <w:p w14:paraId="0F7BDB0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F30DE" w14:textId="4BA18BC5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A2710A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DD775E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33561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B37385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3B8BD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31B93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818" w:rsidRPr="00C1266B" w14:paraId="1763589C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15ECFBDA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30" w:type="dxa"/>
          </w:tcPr>
          <w:p w14:paraId="06805774" w14:textId="77777777" w:rsidR="00446818" w:rsidRPr="000B7FD2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6904B" w14:textId="1D8EB346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754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69" w:type="dxa"/>
          </w:tcPr>
          <w:p w14:paraId="285A6CA2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063F18" w14:textId="70A6EFC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9739D">
              <w:rPr>
                <w:rFonts w:ascii="Angsana New" w:hAnsi="Angsana New"/>
                <w:sz w:val="30"/>
                <w:szCs w:val="30"/>
              </w:rPr>
              <w:t>801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739D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14:paraId="7AAF570E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AB9E09" w14:textId="0EDC6F1C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748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36" w:type="dxa"/>
          </w:tcPr>
          <w:p w14:paraId="59DA931D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4AA331" w14:textId="17BE98E5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9739D">
              <w:rPr>
                <w:rFonts w:ascii="Angsana New" w:hAnsi="Angsana New"/>
                <w:sz w:val="30"/>
                <w:szCs w:val="30"/>
              </w:rPr>
              <w:t>801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739D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446818" w:rsidRPr="00C1266B" w14:paraId="2418DF05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594B08ED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30" w:type="dxa"/>
          </w:tcPr>
          <w:p w14:paraId="31AADE00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2450A" w14:textId="04A7BA83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Pr="000B7FD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223F5B6A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A2AF9F" w14:textId="55004618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33856DB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368DF35" w14:textId="05135201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84,000</w:t>
            </w:r>
          </w:p>
        </w:tc>
        <w:tc>
          <w:tcPr>
            <w:tcW w:w="236" w:type="dxa"/>
          </w:tcPr>
          <w:p w14:paraId="4947D151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35DAD4" w14:textId="3845E294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46818" w:rsidRPr="00C1266B" w14:paraId="642D4D76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69307AC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0" w:type="dxa"/>
          </w:tcPr>
          <w:p w14:paraId="1D027974" w14:textId="77777777" w:rsidR="00446818" w:rsidRPr="000B7FD2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3652A" w14:textId="03137880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69" w:type="dxa"/>
          </w:tcPr>
          <w:p w14:paraId="45AC9E33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3DEF3C" w14:textId="0FAF944D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36" w:type="dxa"/>
          </w:tcPr>
          <w:p w14:paraId="050F8912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0A3AD3" w14:textId="4DC458FE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</w:tcPr>
          <w:p w14:paraId="637F8ED6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78DF2" w14:textId="0E696B71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446818" w:rsidRPr="00C1266B" w14:paraId="7950D62D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766AD346" w14:textId="150B3E3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14:paraId="0B5DDCF8" w14:textId="43B3C051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030" w:type="dxa"/>
          </w:tcPr>
          <w:p w14:paraId="506D15EE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80B50" w14:textId="02FA1E6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2AF2DC3A" w14:textId="5BB6E689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1F77782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1C4A51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4DB09948" w14:textId="7D5C010E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36" w:type="dxa"/>
          </w:tcPr>
          <w:p w14:paraId="0AF53DF2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8281BCD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7D5617C5" w14:textId="7CC539EB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ADCDF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E2E7A5" w14:textId="77777777" w:rsidR="00446818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69583E09" w14:textId="1FDD8946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446818" w:rsidRPr="00C1266B" w14:paraId="5DB31F77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2D3586AB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0AB8A9A8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C0D95" w14:textId="03EF345E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220790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F88F1A8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ABABC6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BE99A6F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D63D16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F247A4" w14:textId="77777777" w:rsidR="00446818" w:rsidRPr="009B1EEA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818" w:rsidRPr="00C1266B" w14:paraId="0B76B185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3BCAFD9C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30" w:type="dxa"/>
          </w:tcPr>
          <w:p w14:paraId="6ED0134B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01A4B" w14:textId="69514BA6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AD9A2B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7004540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D9C1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09F126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533FF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58746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818" w:rsidRPr="00C1266B" w14:paraId="01739182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6384F8FB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30" w:type="dxa"/>
          </w:tcPr>
          <w:p w14:paraId="53A8D7D7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0A1D3" w14:textId="3F8104FB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5D2A64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30193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4397C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5E101A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CAF4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FD1DF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818" w:rsidRPr="00C1266B" w14:paraId="12839E03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49A1D69B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30" w:type="dxa"/>
          </w:tcPr>
          <w:p w14:paraId="6C089E93" w14:textId="77777777" w:rsidR="00446818" w:rsidRPr="000D15F0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B2E2DB" w14:textId="0F6D37F6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69" w:type="dxa"/>
          </w:tcPr>
          <w:p w14:paraId="49B5DC1A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C9A48A" w14:textId="44949A0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36" w:type="dxa"/>
          </w:tcPr>
          <w:p w14:paraId="32BA2CD5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56B408" w14:textId="74ED7DB1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14:paraId="384569C7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F7CD16" w14:textId="2F10A899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446818" w:rsidRPr="00C1266B" w14:paraId="7C8CD45A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5E51847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30" w:type="dxa"/>
          </w:tcPr>
          <w:p w14:paraId="36B43A22" w14:textId="77777777" w:rsidR="00446818" w:rsidRPr="000D15F0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3F650" w14:textId="21B84ED0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69" w:type="dxa"/>
          </w:tcPr>
          <w:p w14:paraId="481D4B8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6E76C9C" w14:textId="754BC685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173E6C1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C5C33D" w14:textId="55FBF174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36" w:type="dxa"/>
          </w:tcPr>
          <w:p w14:paraId="4DDFD1ED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8557FA" w14:textId="5F210FA3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446818" w:rsidRPr="00C1266B" w14:paraId="65ECC301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41BB8C4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30" w:type="dxa"/>
          </w:tcPr>
          <w:p w14:paraId="63A4B44A" w14:textId="77777777" w:rsidR="00446818" w:rsidRPr="000D15F0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1B5A5" w14:textId="3B270983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3A24EB7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B278CF" w14:textId="19B67311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DD144C3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47C314" w14:textId="6BD93795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C13D91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7C26E3" w14:textId="4CB7FF66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46818" w:rsidRPr="00C1266B" w14:paraId="1E03E69D" w14:textId="77777777" w:rsidTr="005502CD">
        <w:trPr>
          <w:gridAfter w:val="1"/>
          <w:wAfter w:w="236" w:type="dxa"/>
        </w:trPr>
        <w:tc>
          <w:tcPr>
            <w:tcW w:w="3110" w:type="dxa"/>
          </w:tcPr>
          <w:p w14:paraId="4701F6F9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30" w:type="dxa"/>
          </w:tcPr>
          <w:p w14:paraId="23C3D6F5" w14:textId="77777777" w:rsidR="00446818" w:rsidRPr="000D15F0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80BB" w14:textId="40A56295" w:rsidR="00446818" w:rsidRPr="00DB1860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69" w:type="dxa"/>
            <w:shd w:val="clear" w:color="auto" w:fill="auto"/>
          </w:tcPr>
          <w:p w14:paraId="2A934A58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E596" w14:textId="6724D8D1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860">
              <w:rPr>
                <w:rFonts w:ascii="Angsana New" w:hAnsi="Angsana New"/>
                <w:b/>
                <w:bCs/>
                <w:sz w:val="30"/>
                <w:szCs w:val="30"/>
              </w:rPr>
              <w:t>9,283</w:t>
            </w:r>
          </w:p>
        </w:tc>
        <w:tc>
          <w:tcPr>
            <w:tcW w:w="236" w:type="dxa"/>
            <w:shd w:val="clear" w:color="auto" w:fill="auto"/>
          </w:tcPr>
          <w:p w14:paraId="314FA09B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1308D" w14:textId="3D6AC1C9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32406DAF" w14:textId="77777777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CB1F5" w14:textId="79A5EBE6" w:rsidR="00446818" w:rsidRPr="00C1266B" w:rsidRDefault="00446818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2B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2E4C7F88" w14:textId="77777777" w:rsidR="009B1EEA" w:rsidRPr="009B1EEA" w:rsidRDefault="009B1EEA">
      <w:pPr>
        <w:rPr>
          <w:sz w:val="2"/>
          <w:szCs w:val="2"/>
        </w:rPr>
      </w:pPr>
    </w:p>
    <w:tbl>
      <w:tblPr>
        <w:tblW w:w="939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54"/>
        <w:gridCol w:w="6"/>
        <w:gridCol w:w="264"/>
        <w:gridCol w:w="6"/>
        <w:gridCol w:w="1290"/>
        <w:gridCol w:w="236"/>
        <w:gridCol w:w="1282"/>
        <w:gridCol w:w="6"/>
        <w:gridCol w:w="6"/>
      </w:tblGrid>
      <w:tr w:rsidR="00674D4E" w:rsidRPr="00C1266B" w14:paraId="60270469" w14:textId="77777777" w:rsidTr="009B1EEA">
        <w:trPr>
          <w:gridAfter w:val="1"/>
          <w:wAfter w:w="6" w:type="dxa"/>
        </w:trPr>
        <w:tc>
          <w:tcPr>
            <w:tcW w:w="3510" w:type="dxa"/>
          </w:tcPr>
          <w:p w14:paraId="76517727" w14:textId="54300D60" w:rsidR="00817368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1566D6" w:rsidRPr="00C1266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63FC98AC" w14:textId="2E551625" w:rsidR="00674D4E" w:rsidRPr="00C1266B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84" w:type="dxa"/>
            <w:gridSpan w:val="3"/>
          </w:tcPr>
          <w:p w14:paraId="6C79F88A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E40C237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dxa"/>
            <w:gridSpan w:val="5"/>
          </w:tcPr>
          <w:p w14:paraId="35678A07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BC" w:rsidRPr="00C1266B" w14:paraId="21C28A3D" w14:textId="77777777" w:rsidTr="009B1EEA">
        <w:tc>
          <w:tcPr>
            <w:tcW w:w="3510" w:type="dxa"/>
          </w:tcPr>
          <w:p w14:paraId="53E11020" w14:textId="172312B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C348F9C" w14:textId="5C305839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765AC5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84FE39" w14:textId="5CEB018A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2319B590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C571B86" w14:textId="285F5FF1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4C79EBA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1920FE25" w14:textId="3D74816C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4BC" w:rsidRPr="00C1266B" w14:paraId="72ACAA95" w14:textId="77777777" w:rsidTr="009B1EEA">
        <w:trPr>
          <w:gridAfter w:val="2"/>
          <w:wAfter w:w="12" w:type="dxa"/>
        </w:trPr>
        <w:tc>
          <w:tcPr>
            <w:tcW w:w="3510" w:type="dxa"/>
          </w:tcPr>
          <w:p w14:paraId="3F3E13DC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8" w:type="dxa"/>
            <w:gridSpan w:val="9"/>
          </w:tcPr>
          <w:p w14:paraId="4B8CC69F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4BC" w:rsidRPr="00C1266B" w14:paraId="79ABFF5E" w14:textId="77777777" w:rsidTr="009B1EEA">
        <w:tc>
          <w:tcPr>
            <w:tcW w:w="3510" w:type="dxa"/>
          </w:tcPr>
          <w:p w14:paraId="65191AC0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F242513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FDE6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C4F6301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C960058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19807DC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25F3C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5EBC523E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233" w:rsidRPr="00C1266B" w14:paraId="7C4DECED" w14:textId="77777777" w:rsidTr="009B1EEA">
        <w:tc>
          <w:tcPr>
            <w:tcW w:w="3510" w:type="dxa"/>
          </w:tcPr>
          <w:p w14:paraId="5670BA19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vAlign w:val="bottom"/>
          </w:tcPr>
          <w:p w14:paraId="3DA04226" w14:textId="2D85F60B" w:rsidR="00336233" w:rsidRPr="009D06D4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094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48168951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39EB647" w14:textId="1A615D62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605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gridSpan w:val="2"/>
          </w:tcPr>
          <w:p w14:paraId="1AC39112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BA119C2" w14:textId="696EF926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36" w:type="dxa"/>
          </w:tcPr>
          <w:p w14:paraId="4E66067C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3B13A92D" w14:textId="7F44CCF1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3,545,005</w:t>
            </w:r>
          </w:p>
        </w:tc>
      </w:tr>
      <w:tr w:rsidR="00336233" w:rsidRPr="00C1266B" w14:paraId="0956CEE0" w14:textId="77777777" w:rsidTr="009B1EEA">
        <w:tc>
          <w:tcPr>
            <w:tcW w:w="3510" w:type="dxa"/>
          </w:tcPr>
          <w:p w14:paraId="5487282C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01D055C" w14:textId="073CCABB" w:rsidR="00336233" w:rsidRPr="009D06D4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54639168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ACE2DB5" w14:textId="7F6B3176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  <w:gridSpan w:val="2"/>
          </w:tcPr>
          <w:p w14:paraId="22BC33F3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921B7C9" w14:textId="61591CE4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36" w:type="dxa"/>
          </w:tcPr>
          <w:p w14:paraId="0D9470F1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12BD75A4" w14:textId="32E987AF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55,020</w:t>
            </w:r>
          </w:p>
        </w:tc>
      </w:tr>
      <w:tr w:rsidR="00336233" w:rsidRPr="00C1266B" w14:paraId="0EA011E6" w14:textId="77777777" w:rsidTr="009B1EEA">
        <w:tc>
          <w:tcPr>
            <w:tcW w:w="3510" w:type="dxa"/>
          </w:tcPr>
          <w:p w14:paraId="624B26FD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782399EA" w14:textId="423A2D64" w:rsidR="00336233" w:rsidRPr="009D06D4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08D49654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E97D2C8" w14:textId="3F12C10B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  <w:gridSpan w:val="2"/>
          </w:tcPr>
          <w:p w14:paraId="017E1A54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DC4A98F" w14:textId="32B63ADC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6" w:type="dxa"/>
          </w:tcPr>
          <w:p w14:paraId="5CA9B0C2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74EEF7A9" w14:textId="602F39CA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7,330</w:t>
            </w:r>
          </w:p>
        </w:tc>
      </w:tr>
      <w:tr w:rsidR="00336233" w:rsidRPr="00C1266B" w14:paraId="41675819" w14:textId="77777777" w:rsidTr="009B1EEA">
        <w:tc>
          <w:tcPr>
            <w:tcW w:w="3510" w:type="dxa"/>
          </w:tcPr>
          <w:p w14:paraId="2DDB4FA4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18B0B10" w14:textId="2B615D68" w:rsidR="00336233" w:rsidRPr="009D06D4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E343F66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5711D0D" w14:textId="74B52193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  <w:gridSpan w:val="2"/>
          </w:tcPr>
          <w:p w14:paraId="2F742BE7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C50EE4" w14:textId="0A2AB546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20D90FBB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423D36AD" w14:textId="4D56944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336233" w:rsidRPr="00C1266B" w14:paraId="63E279E5" w14:textId="77777777" w:rsidTr="009B1EEA">
        <w:tc>
          <w:tcPr>
            <w:tcW w:w="3510" w:type="dxa"/>
          </w:tcPr>
          <w:p w14:paraId="34AB9B56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  <w:vAlign w:val="bottom"/>
          </w:tcPr>
          <w:p w14:paraId="36730D6E" w14:textId="1E0ADD14" w:rsidR="00336233" w:rsidRPr="009D06D4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089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76D710F8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3B2FC65" w14:textId="2193017A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,323,158</w:t>
            </w:r>
          </w:p>
        </w:tc>
        <w:tc>
          <w:tcPr>
            <w:tcW w:w="270" w:type="dxa"/>
            <w:gridSpan w:val="2"/>
          </w:tcPr>
          <w:p w14:paraId="748983BB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A8FA35B" w14:textId="64CC4344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970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36" w:type="dxa"/>
          </w:tcPr>
          <w:p w14:paraId="537AAECD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2490D906" w14:textId="0187BDDC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224</w:t>
            </w:r>
            <w:r w:rsidRPr="00EB57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336233" w:rsidRPr="00C1266B" w14:paraId="3E92FC14" w14:textId="77777777" w:rsidTr="009B1EEA">
        <w:tc>
          <w:tcPr>
            <w:tcW w:w="3510" w:type="dxa"/>
          </w:tcPr>
          <w:p w14:paraId="026B214F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260" w:type="dxa"/>
            <w:vAlign w:val="bottom"/>
          </w:tcPr>
          <w:p w14:paraId="62E98261" w14:textId="07A11193" w:rsidR="00336233" w:rsidRPr="009D06D4" w:rsidRDefault="00AA17DF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393,408</w:t>
            </w:r>
          </w:p>
        </w:tc>
        <w:tc>
          <w:tcPr>
            <w:tcW w:w="270" w:type="dxa"/>
          </w:tcPr>
          <w:p w14:paraId="333BA34D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F48636" w14:textId="3680461D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467,917</w:t>
            </w:r>
          </w:p>
        </w:tc>
        <w:tc>
          <w:tcPr>
            <w:tcW w:w="270" w:type="dxa"/>
            <w:gridSpan w:val="2"/>
          </w:tcPr>
          <w:p w14:paraId="6CCD72CC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B9EA42" w14:textId="46914986" w:rsidR="00336233" w:rsidRPr="00EB5723" w:rsidRDefault="00AA17DF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393,408</w:t>
            </w:r>
          </w:p>
        </w:tc>
        <w:tc>
          <w:tcPr>
            <w:tcW w:w="236" w:type="dxa"/>
          </w:tcPr>
          <w:p w14:paraId="175C9A0E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568EC7C7" w14:textId="311768DF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467,917</w:t>
            </w:r>
          </w:p>
        </w:tc>
      </w:tr>
      <w:tr w:rsidR="00336233" w:rsidRPr="00C1266B" w14:paraId="4C8E9BB7" w14:textId="77777777" w:rsidTr="009B1EEA">
        <w:tc>
          <w:tcPr>
            <w:tcW w:w="3510" w:type="dxa"/>
          </w:tcPr>
          <w:p w14:paraId="27DD5C7D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7231FD5A" w14:textId="4AE998FB" w:rsidR="00336233" w:rsidRPr="009D06D4" w:rsidRDefault="002202E7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276,931</w:t>
            </w:r>
          </w:p>
        </w:tc>
        <w:tc>
          <w:tcPr>
            <w:tcW w:w="270" w:type="dxa"/>
          </w:tcPr>
          <w:p w14:paraId="02D14CA7" w14:textId="77777777" w:rsidR="00336233" w:rsidRPr="009D06D4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27645F6" w14:textId="32C45BBC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260,747</w:t>
            </w:r>
          </w:p>
        </w:tc>
        <w:tc>
          <w:tcPr>
            <w:tcW w:w="270" w:type="dxa"/>
            <w:gridSpan w:val="2"/>
          </w:tcPr>
          <w:p w14:paraId="7E66B70C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5893F8B" w14:textId="3A84909D" w:rsidR="00336233" w:rsidRPr="00EB5723" w:rsidRDefault="002202E7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276,931</w:t>
            </w:r>
          </w:p>
        </w:tc>
        <w:tc>
          <w:tcPr>
            <w:tcW w:w="236" w:type="dxa"/>
          </w:tcPr>
          <w:p w14:paraId="3D579ED3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6574CAA2" w14:textId="45005013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260,747</w:t>
            </w:r>
          </w:p>
        </w:tc>
      </w:tr>
      <w:tr w:rsidR="00336233" w:rsidRPr="00C1266B" w14:paraId="18DA6113" w14:textId="77777777" w:rsidTr="009B1EEA">
        <w:tc>
          <w:tcPr>
            <w:tcW w:w="3510" w:type="dxa"/>
          </w:tcPr>
          <w:p w14:paraId="15F8A6C8" w14:textId="77777777" w:rsidR="00336233" w:rsidRPr="00C1266B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7F22FE53" w14:textId="4335D6FB" w:rsidR="00336233" w:rsidRPr="00C1266B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14:paraId="7C83B4C7" w14:textId="77777777" w:rsidR="00336233" w:rsidRPr="00C1266B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BB3598" w14:textId="45914FE8" w:rsidR="00336233" w:rsidRPr="00EB5723" w:rsidRDefault="00336233" w:rsidP="00336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  <w:gridSpan w:val="2"/>
          </w:tcPr>
          <w:p w14:paraId="2003F970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38502C5" w14:textId="11522298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30C82B8A" w14:textId="77777777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0A3B1D29" w14:textId="5AC619A5" w:rsidR="00336233" w:rsidRPr="00EB5723" w:rsidRDefault="00336233" w:rsidP="0033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118,</w:t>
            </w: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</w:tbl>
    <w:p w14:paraId="0CCACBB4" w14:textId="77777777" w:rsidR="00E2089D" w:rsidRPr="00C1266B" w:rsidRDefault="00E2089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AF57BE6" w14:textId="77777777" w:rsidR="00674D4E" w:rsidRPr="00C1266B" w:rsidRDefault="00674D4E" w:rsidP="0021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C6F8B">
        <w:rPr>
          <w:rFonts w:ascii="Angsana New" w:hAnsi="Angsana New"/>
          <w:sz w:val="30"/>
          <w:szCs w:val="30"/>
        </w:rPr>
        <w:t>30</w:t>
      </w:r>
      <w:r w:rsidRPr="00C1266B">
        <w:rPr>
          <w:rFonts w:ascii="Angsana New" w:hAnsi="Angsana New"/>
          <w:sz w:val="30"/>
          <w:szCs w:val="30"/>
          <w:cs/>
        </w:rPr>
        <w:t xml:space="preserve"> กันยายน มีดังนี้</w:t>
      </w:r>
    </w:p>
    <w:p w14:paraId="169F19A6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508"/>
        <w:gridCol w:w="1266"/>
        <w:gridCol w:w="270"/>
        <w:gridCol w:w="1256"/>
        <w:gridCol w:w="270"/>
        <w:gridCol w:w="1256"/>
        <w:gridCol w:w="268"/>
        <w:gridCol w:w="1267"/>
      </w:tblGrid>
      <w:tr w:rsidR="0031036B" w:rsidRPr="00C1266B" w14:paraId="27AD45A2" w14:textId="77777777" w:rsidTr="000024BC">
        <w:trPr>
          <w:tblHeader/>
        </w:trPr>
        <w:tc>
          <w:tcPr>
            <w:tcW w:w="1874" w:type="pct"/>
          </w:tcPr>
          <w:p w14:paraId="70A7A8C7" w14:textId="3957E76F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1" w:type="pct"/>
            <w:gridSpan w:val="3"/>
          </w:tcPr>
          <w:p w14:paraId="6B02D253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664BBA0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pct"/>
            <w:gridSpan w:val="3"/>
          </w:tcPr>
          <w:p w14:paraId="022D8754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BC" w:rsidRPr="00C1266B" w14:paraId="386B46B5" w14:textId="77777777" w:rsidTr="000024BC">
        <w:trPr>
          <w:tblHeader/>
        </w:trPr>
        <w:tc>
          <w:tcPr>
            <w:tcW w:w="1874" w:type="pct"/>
          </w:tcPr>
          <w:p w14:paraId="3D552076" w14:textId="27A91381" w:rsidR="000024BC" w:rsidRPr="00C1266B" w:rsidRDefault="00817368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76" w:type="pct"/>
          </w:tcPr>
          <w:p w14:paraId="05CB19B9" w14:textId="36C1FBDB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BA6934A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06D69DB" w14:textId="3A595C3F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082C696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4091BAB" w14:textId="2DA09743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7C774B48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78FF309" w14:textId="61C8B0A9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4BC" w:rsidRPr="00C1266B" w14:paraId="0641930E" w14:textId="77777777" w:rsidTr="000024BC">
        <w:trPr>
          <w:tblHeader/>
        </w:trPr>
        <w:tc>
          <w:tcPr>
            <w:tcW w:w="1874" w:type="pct"/>
          </w:tcPr>
          <w:p w14:paraId="06846E91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6" w:type="pct"/>
            <w:gridSpan w:val="7"/>
          </w:tcPr>
          <w:p w14:paraId="219257DE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4BC" w:rsidRPr="009D06D4" w14:paraId="5F440D90" w14:textId="77777777" w:rsidTr="000024BC">
        <w:trPr>
          <w:tblHeader/>
        </w:trPr>
        <w:tc>
          <w:tcPr>
            <w:tcW w:w="1874" w:type="pct"/>
          </w:tcPr>
          <w:p w14:paraId="1CB3246E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6" w:type="pct"/>
          </w:tcPr>
          <w:p w14:paraId="1F89471C" w14:textId="57FEB62B" w:rsidR="000024BC" w:rsidRPr="009D06D4" w:rsidRDefault="006264E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4" w:type="pct"/>
          </w:tcPr>
          <w:p w14:paraId="7079CB05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B6E7475" w14:textId="5FCA20D8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09FA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4" w:type="pct"/>
          </w:tcPr>
          <w:p w14:paraId="277666E0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45565F6" w14:textId="62633A58" w:rsidR="000024BC" w:rsidRPr="009D06D4" w:rsidRDefault="006264E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4E7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3" w:type="pct"/>
          </w:tcPr>
          <w:p w14:paraId="5B3545E3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5C70629" w14:textId="7CBAE481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678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0024BC" w:rsidRPr="009D06D4" w14:paraId="4EB62CCC" w14:textId="77777777" w:rsidTr="000024BC">
        <w:trPr>
          <w:tblHeader/>
        </w:trPr>
        <w:tc>
          <w:tcPr>
            <w:tcW w:w="1874" w:type="pct"/>
          </w:tcPr>
          <w:p w14:paraId="663F7564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6" w:type="pct"/>
          </w:tcPr>
          <w:p w14:paraId="2B875A8A" w14:textId="12B0A02E" w:rsidR="000024BC" w:rsidRPr="009D06D4" w:rsidRDefault="006264E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4E7">
              <w:rPr>
                <w:rFonts w:ascii="Angsana New" w:hAnsi="Angsana New"/>
                <w:sz w:val="30"/>
                <w:szCs w:val="30"/>
              </w:rPr>
              <w:t>230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4" w:type="pct"/>
          </w:tcPr>
          <w:p w14:paraId="02A9387A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0E859B7" w14:textId="5C7B94E3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09FA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09FA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4" w:type="pct"/>
          </w:tcPr>
          <w:p w14:paraId="5CC6A091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B0AB869" w14:textId="7D79D648" w:rsidR="000024BC" w:rsidRPr="009D06D4" w:rsidRDefault="006264E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4E7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43" w:type="pct"/>
          </w:tcPr>
          <w:p w14:paraId="755176E6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14B3ED4" w14:textId="1594242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678">
              <w:rPr>
                <w:rFonts w:ascii="Angsana New" w:hAnsi="Angsana New"/>
                <w:sz w:val="30"/>
                <w:szCs w:val="30"/>
              </w:rPr>
              <w:t>282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367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0024BC" w:rsidRPr="009D06D4" w14:paraId="18A1C5BF" w14:textId="77777777" w:rsidTr="000024BC">
        <w:trPr>
          <w:tblHeader/>
        </w:trPr>
        <w:tc>
          <w:tcPr>
            <w:tcW w:w="1874" w:type="pct"/>
          </w:tcPr>
          <w:p w14:paraId="3DE16986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B9A043D" w14:textId="2DC89CCF" w:rsidR="000024BC" w:rsidRPr="009D06D4" w:rsidRDefault="006264E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4E7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44" w:type="pct"/>
          </w:tcPr>
          <w:p w14:paraId="2EA1415F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B55AF9A" w14:textId="36BFEC1A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9FA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09FA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14:paraId="213E9BD6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9ED2200" w14:textId="5676A75E" w:rsidR="000024BC" w:rsidRPr="009D06D4" w:rsidRDefault="006264E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6264E7">
              <w:rPr>
                <w:rFonts w:ascii="Angsana New" w:hAnsi="Angsana New"/>
                <w:b/>
                <w:sz w:val="30"/>
                <w:szCs w:val="30"/>
              </w:rPr>
              <w:t>227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b/>
                <w:sz w:val="30"/>
                <w:szCs w:val="30"/>
              </w:rPr>
              <w:t>492</w:t>
            </w:r>
          </w:p>
        </w:tc>
        <w:tc>
          <w:tcPr>
            <w:tcW w:w="143" w:type="pct"/>
          </w:tcPr>
          <w:p w14:paraId="193E6239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094AE0E1" w14:textId="5FD532AD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B09FA">
              <w:rPr>
                <w:rFonts w:ascii="Angsana New" w:hAnsi="Angsana New"/>
                <w:b/>
                <w:sz w:val="30"/>
                <w:szCs w:val="30"/>
              </w:rPr>
              <w:t>282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EB09FA">
              <w:rPr>
                <w:rFonts w:ascii="Angsana New" w:hAnsi="Angsana New"/>
                <w:b/>
                <w:sz w:val="30"/>
                <w:szCs w:val="30"/>
              </w:rPr>
              <w:t>929</w:t>
            </w:r>
          </w:p>
        </w:tc>
      </w:tr>
    </w:tbl>
    <w:p w14:paraId="112BF819" w14:textId="77777777" w:rsidR="00ED0F7F" w:rsidRPr="009D06D4" w:rsidRDefault="00ED0F7F" w:rsidP="00BC34B5">
      <w:pPr>
        <w:spacing w:line="240" w:lineRule="auto"/>
        <w:rPr>
          <w:rFonts w:ascii="Angsana New" w:hAnsi="Angsana New"/>
          <w:sz w:val="30"/>
          <w:szCs w:val="30"/>
        </w:rPr>
      </w:pPr>
    </w:p>
    <w:p w14:paraId="5ED9840A" w14:textId="77777777" w:rsidR="00674D4E" w:rsidRPr="009D06D4" w:rsidRDefault="00674D4E" w:rsidP="00BC34B5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1"/>
        <w:gridCol w:w="1262"/>
        <w:gridCol w:w="266"/>
        <w:gridCol w:w="1264"/>
        <w:gridCol w:w="271"/>
        <w:gridCol w:w="1262"/>
        <w:gridCol w:w="270"/>
        <w:gridCol w:w="1254"/>
      </w:tblGrid>
      <w:tr w:rsidR="00E64F07" w:rsidRPr="009D06D4" w14:paraId="4FF38288" w14:textId="77777777" w:rsidTr="000024BC">
        <w:trPr>
          <w:tblHeader/>
        </w:trPr>
        <w:tc>
          <w:tcPr>
            <w:tcW w:w="1876" w:type="pct"/>
          </w:tcPr>
          <w:p w14:paraId="59AB4CDF" w14:textId="1903C08F" w:rsidR="00E64F07" w:rsidRPr="009D06D4" w:rsidRDefault="00ED0F7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</w:rPr>
              <w:br w:type="page"/>
            </w:r>
            <w:r w:rsidR="0037735F" w:rsidRPr="009D06D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91" w:type="pct"/>
            <w:gridSpan w:val="3"/>
          </w:tcPr>
          <w:p w14:paraId="1BB0EDAB" w14:textId="77777777" w:rsidR="00E64F07" w:rsidRPr="009D06D4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D9A66C0" w14:textId="77777777" w:rsidR="00E64F07" w:rsidRPr="009D06D4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14:paraId="5764C557" w14:textId="77777777" w:rsidR="00E64F07" w:rsidRPr="009D06D4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BC" w:rsidRPr="009D06D4" w14:paraId="4138739C" w14:textId="77777777" w:rsidTr="000024BC">
        <w:trPr>
          <w:tblHeader/>
        </w:trPr>
        <w:tc>
          <w:tcPr>
            <w:tcW w:w="1876" w:type="pct"/>
          </w:tcPr>
          <w:p w14:paraId="4BE372C6" w14:textId="0DF95722" w:rsidR="000024BC" w:rsidRPr="009D06D4" w:rsidRDefault="00817368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74" w:type="pct"/>
          </w:tcPr>
          <w:p w14:paraId="6FB6E7D3" w14:textId="7A5209D0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6E877F2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F4E6724" w14:textId="5B77B76F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DD79CF4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3AD246C" w14:textId="12226E3C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45AE661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4E44D1FB" w14:textId="64185EA0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4BC" w:rsidRPr="00C1266B" w14:paraId="115F09E5" w14:textId="77777777" w:rsidTr="0031036B">
        <w:trPr>
          <w:tblHeader/>
        </w:trPr>
        <w:tc>
          <w:tcPr>
            <w:tcW w:w="1876" w:type="pct"/>
          </w:tcPr>
          <w:p w14:paraId="2DB7F0F4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</w:tcPr>
          <w:p w14:paraId="04A38CD9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06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4BC" w:rsidRPr="00C1266B" w14:paraId="1F4D6414" w14:textId="77777777" w:rsidTr="000024BC">
        <w:tc>
          <w:tcPr>
            <w:tcW w:w="1876" w:type="pct"/>
          </w:tcPr>
          <w:p w14:paraId="060B5E5A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D2F5318" w14:textId="3E8BCF89" w:rsidR="000024BC" w:rsidRPr="00C1266B" w:rsidRDefault="00772B6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93CCF6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02ABBFB" w14:textId="08F4D9AA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7A5204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9A94862" w14:textId="14A59F8D" w:rsidR="000024BC" w:rsidRPr="00C1266B" w:rsidRDefault="00772B6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</w:tcPr>
          <w:p w14:paraId="2E4AA4C7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0A04395" w14:textId="6C48A0C5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0024BC" w:rsidRPr="00C1266B" w14:paraId="2B64BD0B" w14:textId="77777777" w:rsidTr="000024BC">
        <w:tc>
          <w:tcPr>
            <w:tcW w:w="1876" w:type="pct"/>
          </w:tcPr>
          <w:p w14:paraId="7705088A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17258119" w14:textId="652FB622" w:rsidR="000024BC" w:rsidRPr="00C1266B" w:rsidRDefault="0035190A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72B67">
              <w:rPr>
                <w:rFonts w:ascii="Angsana New" w:hAnsi="Angsana New"/>
                <w:sz w:val="30"/>
                <w:szCs w:val="30"/>
              </w:rPr>
              <w:t>,</w:t>
            </w:r>
            <w:r w:rsidR="00772B67" w:rsidRPr="00772B67">
              <w:rPr>
                <w:rFonts w:ascii="Angsana New" w:hAnsi="Angsana New"/>
                <w:sz w:val="30"/>
                <w:szCs w:val="30"/>
              </w:rPr>
              <w:t>27</w:t>
            </w:r>
            <w:r w:rsidR="000B55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14D6479E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B864054" w14:textId="587F8DAA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5" w:type="pct"/>
          </w:tcPr>
          <w:p w14:paraId="685EBEBD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5C84BFA" w14:textId="48461146" w:rsidR="000024BC" w:rsidRPr="00C1266B" w:rsidRDefault="00772B6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27</w:t>
            </w:r>
            <w:r w:rsidR="000B55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0177E34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0515633" w14:textId="4CFBE2D4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0024BC" w:rsidRPr="00C1266B" w14:paraId="19F722A3" w14:textId="77777777" w:rsidTr="000024BC">
        <w:tc>
          <w:tcPr>
            <w:tcW w:w="1876" w:type="pct"/>
          </w:tcPr>
          <w:p w14:paraId="52B512A8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079991B3" w14:textId="2D5625B6" w:rsidR="000024BC" w:rsidRPr="00C1266B" w:rsidRDefault="00772B6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42" w:type="pct"/>
          </w:tcPr>
          <w:p w14:paraId="29772B43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BC37BC2" w14:textId="0202825F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5" w:type="pct"/>
          </w:tcPr>
          <w:p w14:paraId="756FBA2F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A468ED0" w14:textId="13622D5A" w:rsidR="000024BC" w:rsidRPr="00C1266B" w:rsidRDefault="00772B6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31</w:t>
            </w:r>
            <w:r w:rsidR="000B55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FE1B793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14C5F76" w14:textId="1DEBACF3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0024BC" w:rsidRPr="00C1266B" w14:paraId="189D2389" w14:textId="77777777" w:rsidTr="000024BC">
        <w:tc>
          <w:tcPr>
            <w:tcW w:w="1876" w:type="pct"/>
          </w:tcPr>
          <w:p w14:paraId="38F888ED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1A9D167" w14:textId="1863C724" w:rsidR="000024BC" w:rsidRPr="00C1266B" w:rsidRDefault="0035190A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772B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72B67" w:rsidRPr="00772B6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0B55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5AD32612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1686F95" w14:textId="5ECF4770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5" w:type="pct"/>
          </w:tcPr>
          <w:p w14:paraId="4E8D884F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6B32F2B" w14:textId="53F5124F" w:rsidR="000024BC" w:rsidRPr="00C1266B" w:rsidRDefault="00772B6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4" w:type="pct"/>
          </w:tcPr>
          <w:p w14:paraId="432550C0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09979E36" w14:textId="1A65E3F9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</w:tr>
    </w:tbl>
    <w:p w14:paraId="5F68EECC" w14:textId="77777777" w:rsidR="003636E1" w:rsidRPr="00C1266B" w:rsidRDefault="003636E1" w:rsidP="003636E1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Style w:val="TableGrid"/>
        <w:tblW w:w="9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E62DA2" w:rsidRPr="004719D0" w14:paraId="04110C8A" w14:textId="77777777" w:rsidTr="00962C3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951F122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179C83FD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71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A804432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5C51059" w14:textId="47A243B4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71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62DA2" w:rsidRPr="004719D0" w14:paraId="4A59E6EE" w14:textId="77777777" w:rsidTr="00962C34">
        <w:trPr>
          <w:tblHeader/>
        </w:trPr>
        <w:tc>
          <w:tcPr>
            <w:tcW w:w="3330" w:type="dxa"/>
            <w:vAlign w:val="bottom"/>
          </w:tcPr>
          <w:p w14:paraId="1D1AB452" w14:textId="7AF487AC" w:rsidR="00E62DA2" w:rsidRPr="004719D0" w:rsidRDefault="00C255B5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2" w:type="dxa"/>
            <w:vAlign w:val="bottom"/>
          </w:tcPr>
          <w:p w14:paraId="24846B62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36" w:type="dxa"/>
            <w:vAlign w:val="bottom"/>
          </w:tcPr>
          <w:p w14:paraId="07184DEB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A71F681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5" w:type="dxa"/>
            <w:vAlign w:val="bottom"/>
          </w:tcPr>
          <w:p w14:paraId="110A8D4E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5CDBA607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17D3953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C0D1CBC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E14549A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CFE7EF8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E62DA2" w:rsidRPr="004719D0" w14:paraId="6E9F12BA" w14:textId="77777777" w:rsidTr="00C255B5">
        <w:trPr>
          <w:tblHeader/>
        </w:trPr>
        <w:tc>
          <w:tcPr>
            <w:tcW w:w="3330" w:type="dxa"/>
            <w:vAlign w:val="bottom"/>
          </w:tcPr>
          <w:p w14:paraId="75FD1598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09325FF5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1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6C97F7AB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1D0547C5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1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1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2DA2" w:rsidRPr="004719D0" w14:paraId="6C836513" w14:textId="77777777" w:rsidTr="00C255B5">
        <w:tc>
          <w:tcPr>
            <w:tcW w:w="3330" w:type="dxa"/>
            <w:vAlign w:val="bottom"/>
          </w:tcPr>
          <w:p w14:paraId="679E5251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19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22" w:type="dxa"/>
            <w:vAlign w:val="bottom"/>
          </w:tcPr>
          <w:p w14:paraId="3FC8EB3B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F50F4D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958C0C8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CE8A142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537F2A55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87D20C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05920808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E4ABD13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4445526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2DA2" w:rsidRPr="004719D0" w14:paraId="23A0D73E" w14:textId="77777777" w:rsidTr="00C255B5">
        <w:tc>
          <w:tcPr>
            <w:tcW w:w="3330" w:type="dxa"/>
          </w:tcPr>
          <w:p w14:paraId="59EA72BE" w14:textId="38BDA22B" w:rsidR="00E62DA2" w:rsidRPr="004719D0" w:rsidRDefault="00C255B5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9D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1240D032" w14:textId="6DBCEF1C" w:rsidR="00E62DA2" w:rsidRPr="004719D0" w:rsidRDefault="00B31FF5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7FDA97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2F1B72F" w14:textId="233C389E" w:rsidR="00E62DA2" w:rsidRPr="004719D0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1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35" w:type="dxa"/>
          </w:tcPr>
          <w:p w14:paraId="1E0D683C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03647754" w14:textId="6C688A85" w:rsidR="00E62DA2" w:rsidRPr="004719D0" w:rsidRDefault="004719D0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0428777" w14:textId="77777777" w:rsidR="00E62DA2" w:rsidRPr="004719D0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5353B1AD" w14:textId="799ECB50" w:rsidR="00E62DA2" w:rsidRPr="00525E5B" w:rsidRDefault="004719D0" w:rsidP="0052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95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E5B"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  <w:tc>
          <w:tcPr>
            <w:tcW w:w="235" w:type="dxa"/>
          </w:tcPr>
          <w:p w14:paraId="4CD424B2" w14:textId="77777777" w:rsidR="00E62DA2" w:rsidRPr="00525E5B" w:rsidRDefault="00E62DA2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1909B42" w14:textId="5BEAB12D" w:rsidR="00E62DA2" w:rsidRPr="004719D0" w:rsidRDefault="004719D0" w:rsidP="00E22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C6455" w:rsidRPr="004719D0" w14:paraId="576CD504" w14:textId="77777777" w:rsidTr="00C255B5">
        <w:tc>
          <w:tcPr>
            <w:tcW w:w="3330" w:type="dxa"/>
            <w:vAlign w:val="bottom"/>
          </w:tcPr>
          <w:p w14:paraId="5ED7EDE1" w14:textId="108BF0C6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1CCDC601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31D21B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1B562310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28BDAB4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5A520694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7D337C8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1D0FA93C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CDC1166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1947583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455" w:rsidRPr="004719D0" w14:paraId="434D7C93" w14:textId="77777777" w:rsidTr="005A3F9F">
        <w:tc>
          <w:tcPr>
            <w:tcW w:w="3330" w:type="dxa"/>
          </w:tcPr>
          <w:p w14:paraId="2A7D82F9" w14:textId="21D85863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9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22" w:type="dxa"/>
          </w:tcPr>
          <w:p w14:paraId="2C1665F2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51C66F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6368224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2B759F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024C26BD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E76C932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6E116745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CB3A652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3007321" w14:textId="77777777" w:rsidR="00EC6455" w:rsidRPr="004719D0" w:rsidRDefault="00EC6455" w:rsidP="00EC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5B5" w14:paraId="72373158" w14:textId="77777777" w:rsidTr="00962C34">
        <w:tc>
          <w:tcPr>
            <w:tcW w:w="3330" w:type="dxa"/>
          </w:tcPr>
          <w:p w14:paraId="4D6242F6" w14:textId="008F158D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9D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4DAFB3FA" w14:textId="5999FF23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9D0"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236" w:type="dxa"/>
          </w:tcPr>
          <w:p w14:paraId="68986B23" w14:textId="77777777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A531E71" w14:textId="2ABE118B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35" w:type="dxa"/>
          </w:tcPr>
          <w:p w14:paraId="21C3B124" w14:textId="77777777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6B6F6E9E" w14:textId="431AB2D8" w:rsidR="00C255B5" w:rsidRPr="004719D0" w:rsidRDefault="00573E6B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CF39A9C" w14:textId="77777777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187F2C37" w14:textId="724BE42E" w:rsidR="00C255B5" w:rsidRPr="004719D0" w:rsidRDefault="00573E6B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1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CFEFC7" w14:textId="77777777" w:rsidR="00C255B5" w:rsidRPr="004719D0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12E8F2C" w14:textId="7204FB8A" w:rsidR="00C255B5" w:rsidRDefault="00C255B5" w:rsidP="00C25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</w:tr>
    </w:tbl>
    <w:p w14:paraId="7D3834EE" w14:textId="77777777" w:rsidR="00E62DA2" w:rsidRDefault="00E62DA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817368" w:rsidRPr="004D0A56" w14:paraId="4683F5B5" w14:textId="77777777" w:rsidTr="00EF7C73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3C8CC96" w14:textId="77777777" w:rsidR="00817368" w:rsidRPr="00817368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295D7C52" w14:textId="6FF5C7A5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27729DD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08DAF1F" w14:textId="408FF599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368" w:rsidRPr="009777AF" w14:paraId="356958C0" w14:textId="77777777" w:rsidTr="00EF7C73">
        <w:trPr>
          <w:tblHeader/>
        </w:trPr>
        <w:tc>
          <w:tcPr>
            <w:tcW w:w="3330" w:type="dxa"/>
            <w:vAlign w:val="bottom"/>
          </w:tcPr>
          <w:p w14:paraId="4F75E922" w14:textId="68E986B6" w:rsidR="00817368" w:rsidRPr="00817368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22" w:type="dxa"/>
            <w:vAlign w:val="bottom"/>
          </w:tcPr>
          <w:p w14:paraId="797DA905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36" w:type="dxa"/>
            <w:vAlign w:val="bottom"/>
          </w:tcPr>
          <w:p w14:paraId="64CA25B1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A14E153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5" w:type="dxa"/>
            <w:vAlign w:val="bottom"/>
          </w:tcPr>
          <w:p w14:paraId="4E1507D1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7D9AE87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5091D1B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9AE40CB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CF87720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2FED61F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817368" w:rsidRPr="004D0A56" w14:paraId="15BB0E8E" w14:textId="77777777" w:rsidTr="00EF7C73">
        <w:trPr>
          <w:tblHeader/>
        </w:trPr>
        <w:tc>
          <w:tcPr>
            <w:tcW w:w="3330" w:type="dxa"/>
            <w:vAlign w:val="bottom"/>
          </w:tcPr>
          <w:p w14:paraId="257E9066" w14:textId="15E32FEE" w:rsidR="00817368" w:rsidRPr="00817368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037659F2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6E6557ED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40EB1616" w14:textId="7297FCB5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827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7368" w:rsidRPr="009777AF" w14:paraId="173F4A1C" w14:textId="77777777" w:rsidTr="00E8279E">
        <w:tc>
          <w:tcPr>
            <w:tcW w:w="3330" w:type="dxa"/>
            <w:vAlign w:val="bottom"/>
          </w:tcPr>
          <w:p w14:paraId="442A18C8" w14:textId="77777777" w:rsidR="00817368" w:rsidRPr="00817368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8173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22" w:type="dxa"/>
            <w:vAlign w:val="bottom"/>
          </w:tcPr>
          <w:p w14:paraId="1E05772B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B95D2C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C3855CD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84053C5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26DA6C2F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47502B8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7F616CC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6D574A9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5E96E74" w14:textId="77777777" w:rsidR="00817368" w:rsidRPr="00817368" w:rsidRDefault="00817368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279E" w:rsidRPr="009777AF" w14:paraId="7EC3F08A" w14:textId="77777777" w:rsidTr="00E8279E">
        <w:tc>
          <w:tcPr>
            <w:tcW w:w="3330" w:type="dxa"/>
          </w:tcPr>
          <w:p w14:paraId="087283B2" w14:textId="34BE8BBF" w:rsidR="00E8279E" w:rsidRPr="00C1266B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2" w:type="dxa"/>
          </w:tcPr>
          <w:p w14:paraId="2C32F98A" w14:textId="77777777" w:rsidR="00E8279E" w:rsidRPr="00817368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9BED9D" w14:textId="77777777" w:rsidR="00E8279E" w:rsidRPr="00817368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AF768A5" w14:textId="77777777" w:rsidR="00E8279E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07635CB" w14:textId="77777777" w:rsidR="00E8279E" w:rsidRPr="00817368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61FA7AE5" w14:textId="77777777" w:rsidR="00E8279E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1498E56" w14:textId="77777777" w:rsidR="00E8279E" w:rsidRPr="00817368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5DE66FB4" w14:textId="77777777" w:rsidR="00E8279E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C582CE5" w14:textId="77777777" w:rsidR="00E8279E" w:rsidRPr="00817368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DBF4B99" w14:textId="77777777" w:rsidR="00E8279E" w:rsidRDefault="00E8279E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73" w:rsidRPr="009777AF" w14:paraId="390C9728" w14:textId="77777777" w:rsidTr="00E8279E">
        <w:tc>
          <w:tcPr>
            <w:tcW w:w="3330" w:type="dxa"/>
          </w:tcPr>
          <w:p w14:paraId="31875245" w14:textId="790FD19D" w:rsidR="00EF7C73" w:rsidRPr="00817368" w:rsidRDefault="00EF7C73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2F6BE374" w14:textId="3BF2A002" w:rsidR="00EF7C73" w:rsidRPr="00817368" w:rsidRDefault="003A2DE6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1.87</w:t>
            </w:r>
          </w:p>
        </w:tc>
        <w:tc>
          <w:tcPr>
            <w:tcW w:w="236" w:type="dxa"/>
          </w:tcPr>
          <w:p w14:paraId="5901B06E" w14:textId="77777777" w:rsidR="00EF7C73" w:rsidRPr="00817368" w:rsidRDefault="00EF7C73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0DA5D41" w14:textId="6A26660E" w:rsidR="00EF7C73" w:rsidRPr="00817368" w:rsidRDefault="00EF7C73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35" w:type="dxa"/>
          </w:tcPr>
          <w:p w14:paraId="443852AA" w14:textId="77777777" w:rsidR="00EF7C73" w:rsidRPr="00817368" w:rsidRDefault="00EF7C73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3FC82B9C" w14:textId="6240ABFC" w:rsidR="00EF7C73" w:rsidRPr="00817368" w:rsidRDefault="003A2DE6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460,000</w:t>
            </w:r>
          </w:p>
        </w:tc>
        <w:tc>
          <w:tcPr>
            <w:tcW w:w="235" w:type="dxa"/>
          </w:tcPr>
          <w:p w14:paraId="7D3DD011" w14:textId="77777777" w:rsidR="00EF7C73" w:rsidRPr="00817368" w:rsidRDefault="00EF7C73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4764188E" w14:textId="444D816C" w:rsidR="00EF7C73" w:rsidRPr="00817368" w:rsidRDefault="004719D0" w:rsidP="0052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95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(125,000)</w:t>
            </w:r>
          </w:p>
        </w:tc>
        <w:tc>
          <w:tcPr>
            <w:tcW w:w="235" w:type="dxa"/>
          </w:tcPr>
          <w:p w14:paraId="660EED81" w14:textId="77777777" w:rsidR="00EF7C73" w:rsidRPr="00817368" w:rsidRDefault="00EF7C73" w:rsidP="00EF7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5BA599C" w14:textId="194FFC10" w:rsidR="00EF7C73" w:rsidRPr="00817368" w:rsidRDefault="003A2DE6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460,000</w:t>
            </w:r>
          </w:p>
        </w:tc>
      </w:tr>
      <w:tr w:rsidR="00E8279E" w:rsidRPr="009777AF" w14:paraId="4BB1B82C" w14:textId="77777777" w:rsidTr="00E8279E">
        <w:tc>
          <w:tcPr>
            <w:tcW w:w="3330" w:type="dxa"/>
          </w:tcPr>
          <w:p w14:paraId="05FE709A" w14:textId="3B3C3DFE" w:rsidR="00E8279E" w:rsidRPr="00C1266B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2" w:type="dxa"/>
          </w:tcPr>
          <w:p w14:paraId="0D328882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B9E6B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0E95BBD" w14:textId="77777777" w:rsidR="00E8279E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3715EF0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5F541200" w14:textId="77777777" w:rsidR="00E8279E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7436ABC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306274E1" w14:textId="77777777" w:rsidR="00E8279E" w:rsidRDefault="00E8279E" w:rsidP="0047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C2AB99F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E1FF975" w14:textId="77777777" w:rsidR="00E8279E" w:rsidRDefault="00E8279E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79E" w:rsidRPr="009777AF" w14:paraId="570AC442" w14:textId="77777777" w:rsidTr="00573E6B">
        <w:tc>
          <w:tcPr>
            <w:tcW w:w="3330" w:type="dxa"/>
          </w:tcPr>
          <w:p w14:paraId="7B379AC4" w14:textId="11230A46" w:rsidR="00E8279E" w:rsidRPr="00C1266B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1F3947E4" w14:textId="0C0A152F" w:rsidR="00E8279E" w:rsidRPr="00817368" w:rsidRDefault="00B31FF5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87C4E0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A98B76B" w14:textId="15BBF7E3" w:rsidR="00E8279E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5" w:type="dxa"/>
          </w:tcPr>
          <w:p w14:paraId="0FC14908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051B847D" w14:textId="1EB942F5" w:rsidR="00E8279E" w:rsidRDefault="004719D0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BB654F4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6CE5C830" w14:textId="0976EA0C" w:rsidR="00E8279E" w:rsidRDefault="004719D0" w:rsidP="0052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95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  <w:tc>
          <w:tcPr>
            <w:tcW w:w="235" w:type="dxa"/>
          </w:tcPr>
          <w:p w14:paraId="463DD871" w14:textId="77777777" w:rsidR="00E8279E" w:rsidRPr="00817368" w:rsidRDefault="00E8279E" w:rsidP="00E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DA53C65" w14:textId="6C77FBD3" w:rsidR="00E8279E" w:rsidRDefault="004719D0" w:rsidP="00E22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513" w:rsidRPr="009777AF" w14:paraId="0807B3B3" w14:textId="77777777" w:rsidTr="00573E6B">
        <w:tc>
          <w:tcPr>
            <w:tcW w:w="3330" w:type="dxa"/>
          </w:tcPr>
          <w:p w14:paraId="2FE584E3" w14:textId="77A3C31C" w:rsidR="00734513" w:rsidRPr="00C1266B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</w:tcPr>
          <w:p w14:paraId="1327D408" w14:textId="77777777" w:rsidR="00734513" w:rsidRPr="00817368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FDE908" w14:textId="77777777" w:rsidR="00734513" w:rsidRPr="00817368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CE1C59B" w14:textId="49D46FEC" w:rsidR="00734513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F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1C667BCA" w14:textId="77777777" w:rsidR="00734513" w:rsidRPr="00817368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2A7BBDE" w14:textId="5991736A" w:rsidR="00734513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7DEF211" w14:textId="77777777" w:rsidR="00734513" w:rsidRPr="00817368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5EF9356A" w14:textId="6ACD1AFE" w:rsidR="00734513" w:rsidRDefault="00734513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983090A" w14:textId="77777777" w:rsidR="00734513" w:rsidRPr="00817368" w:rsidRDefault="00734513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2FE7CD4" w14:textId="3536F318" w:rsidR="00734513" w:rsidRPr="00573E6B" w:rsidRDefault="003A2DE6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460,000</w:t>
            </w:r>
          </w:p>
        </w:tc>
      </w:tr>
      <w:tr w:rsidR="00573E6B" w:rsidRPr="009777AF" w14:paraId="180F9BF7" w14:textId="77777777" w:rsidTr="00573E6B">
        <w:tc>
          <w:tcPr>
            <w:tcW w:w="3330" w:type="dxa"/>
          </w:tcPr>
          <w:p w14:paraId="7286732C" w14:textId="77777777" w:rsidR="00573E6B" w:rsidRPr="00817368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2AFD5F0A" w14:textId="77777777" w:rsidR="00573E6B" w:rsidRPr="00817368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3C671" w14:textId="77777777" w:rsidR="00573E6B" w:rsidRPr="00817368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3E50C5A7" w14:textId="77777777" w:rsidR="00573E6B" w:rsidRPr="00EF7C73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BBB6106" w14:textId="77777777" w:rsidR="00573E6B" w:rsidRPr="00817368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1E85F65A" w14:textId="77777777" w:rsidR="00573E6B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448A600" w14:textId="77777777" w:rsidR="00573E6B" w:rsidRPr="00817368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42151688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E0E32A7" w14:textId="77777777" w:rsidR="00573E6B" w:rsidRPr="00817368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41BA02F1" w14:textId="77777777" w:rsidR="00573E6B" w:rsidRDefault="00573E6B" w:rsidP="00734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3E6B" w:rsidRPr="009777AF" w14:paraId="732D4C19" w14:textId="77777777" w:rsidTr="00403FDA">
        <w:tc>
          <w:tcPr>
            <w:tcW w:w="3330" w:type="dxa"/>
            <w:vAlign w:val="bottom"/>
          </w:tcPr>
          <w:p w14:paraId="4657CA21" w14:textId="60022AD3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3</w:t>
            </w:r>
          </w:p>
        </w:tc>
        <w:tc>
          <w:tcPr>
            <w:tcW w:w="1222" w:type="dxa"/>
          </w:tcPr>
          <w:p w14:paraId="30F23552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462C1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87D6964" w14:textId="77777777" w:rsidR="00573E6B" w:rsidRPr="00EF7C73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E41150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1D025AD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94234FD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0BF7B145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8585200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F4E8ABD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3E6B" w:rsidRPr="009777AF" w14:paraId="50A166F7" w14:textId="77777777" w:rsidTr="00573E6B">
        <w:tc>
          <w:tcPr>
            <w:tcW w:w="3330" w:type="dxa"/>
          </w:tcPr>
          <w:p w14:paraId="19B292D7" w14:textId="616CD724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2" w:type="dxa"/>
          </w:tcPr>
          <w:p w14:paraId="72B7F71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8EA438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93EA5D2" w14:textId="77777777" w:rsidR="00573E6B" w:rsidRPr="00EF7C73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36C734E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29067A8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8E5564D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312C7947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235603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4B86257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3E6B" w:rsidRPr="009777AF" w14:paraId="16421562" w14:textId="77777777" w:rsidTr="00573E6B">
        <w:tc>
          <w:tcPr>
            <w:tcW w:w="3330" w:type="dxa"/>
          </w:tcPr>
          <w:p w14:paraId="225771A1" w14:textId="278670D9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0FAEE9CF" w14:textId="7D47043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236" w:type="dxa"/>
          </w:tcPr>
          <w:p w14:paraId="444C662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1F758E8" w14:textId="2C1E0C35" w:rsidR="00573E6B" w:rsidRPr="00EF7C73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35" w:type="dxa"/>
          </w:tcPr>
          <w:p w14:paraId="491A905A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1B209EE5" w14:textId="2BE6075A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D7C74A2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3A934298" w14:textId="32B4DFBD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E6E8F98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28793E9" w14:textId="1BA749C5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</w:tr>
      <w:tr w:rsidR="00573E6B" w:rsidRPr="009777AF" w14:paraId="60F95477" w14:textId="77777777" w:rsidTr="00573E6B">
        <w:tc>
          <w:tcPr>
            <w:tcW w:w="3330" w:type="dxa"/>
          </w:tcPr>
          <w:p w14:paraId="7F854809" w14:textId="6BA3F678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2" w:type="dxa"/>
          </w:tcPr>
          <w:p w14:paraId="37296D51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539391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0510507" w14:textId="77777777" w:rsidR="00573E6B" w:rsidRPr="00EF7C73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F3AD83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F8503A1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CE90EEF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33EE9954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37CEF53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AF62BC0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3E6B" w:rsidRPr="009777AF" w14:paraId="0E6A8CA1" w14:textId="77777777" w:rsidTr="00573E6B">
        <w:tc>
          <w:tcPr>
            <w:tcW w:w="3330" w:type="dxa"/>
          </w:tcPr>
          <w:p w14:paraId="0AF464D2" w14:textId="0C3337EF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5CCC8828" w14:textId="2B3AB9F0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236" w:type="dxa"/>
          </w:tcPr>
          <w:p w14:paraId="2D90456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2C2E586" w14:textId="17C72359" w:rsidR="00573E6B" w:rsidRPr="00EF7C73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5" w:type="dxa"/>
          </w:tcPr>
          <w:p w14:paraId="59EBF123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4B8EB30A" w14:textId="5FF8198B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C7772FB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4D82D3AF" w14:textId="4BF8D910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EFFCBDF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63D080C" w14:textId="7BC5C3E2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3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573E6B" w:rsidRPr="009777AF" w14:paraId="3DF67EA4" w14:textId="77777777" w:rsidTr="00573E6B">
        <w:tc>
          <w:tcPr>
            <w:tcW w:w="3330" w:type="dxa"/>
          </w:tcPr>
          <w:p w14:paraId="67D50E0F" w14:textId="23F57350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</w:tcPr>
          <w:p w14:paraId="7389349B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4125F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431AE4A" w14:textId="4DA3DBDB" w:rsidR="00573E6B" w:rsidRPr="00EF7C73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F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20F81664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687FB512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6525CF8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0C53903" w14:textId="77777777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928F44B" w14:textId="77777777" w:rsidR="00573E6B" w:rsidRPr="00817368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330B0AC" w14:textId="6CF8B394" w:rsidR="00573E6B" w:rsidRDefault="00573E6B" w:rsidP="0057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F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415392B4" w14:textId="547E69F7" w:rsidR="00B37CA7" w:rsidRDefault="00B37C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10B413F5" w14:textId="48E47FBD" w:rsidR="000A1361" w:rsidRDefault="000A1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1261"/>
        <w:gridCol w:w="268"/>
        <w:gridCol w:w="1271"/>
        <w:gridCol w:w="236"/>
        <w:gridCol w:w="1295"/>
        <w:gridCol w:w="270"/>
        <w:gridCol w:w="1257"/>
      </w:tblGrid>
      <w:tr w:rsidR="0031036B" w:rsidRPr="00C1266B" w14:paraId="106D3EEF" w14:textId="77777777" w:rsidTr="00212991">
        <w:tc>
          <w:tcPr>
            <w:tcW w:w="1874" w:type="pct"/>
          </w:tcPr>
          <w:p w14:paraId="3E2FD7C3" w14:textId="52B37923" w:rsidR="00E64F07" w:rsidRPr="00C1266B" w:rsidRDefault="00E64F07" w:rsidP="004B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494" w:type="pct"/>
            <w:gridSpan w:val="3"/>
          </w:tcPr>
          <w:p w14:paraId="4C751B8C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43AE9D2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pct"/>
            <w:gridSpan w:val="3"/>
          </w:tcPr>
          <w:p w14:paraId="1CD0C6F4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BC" w:rsidRPr="00C1266B" w14:paraId="31337587" w14:textId="77777777" w:rsidTr="00212991">
        <w:tc>
          <w:tcPr>
            <w:tcW w:w="1874" w:type="pct"/>
          </w:tcPr>
          <w:p w14:paraId="4A140475" w14:textId="4C83BB9D" w:rsidR="000024BC" w:rsidRPr="00C1266B" w:rsidRDefault="004B65E7" w:rsidP="00212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3" w:type="pct"/>
          </w:tcPr>
          <w:p w14:paraId="7CFBC7BB" w14:textId="126D64D9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22A38DB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8D4275E" w14:textId="06D86C86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4DF6F3A6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15EE117B" w14:textId="0DECF45F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9215DEB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01CF017" w14:textId="61096709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4BC" w:rsidRPr="00C1266B" w14:paraId="14E3D689" w14:textId="77777777" w:rsidTr="00212991">
        <w:tc>
          <w:tcPr>
            <w:tcW w:w="1874" w:type="pct"/>
          </w:tcPr>
          <w:p w14:paraId="1E308759" w14:textId="77777777" w:rsidR="000024BC" w:rsidRPr="00C1266B" w:rsidRDefault="000024BC" w:rsidP="000A1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6" w:type="pct"/>
            <w:gridSpan w:val="7"/>
          </w:tcPr>
          <w:p w14:paraId="46C529DD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4BC" w:rsidRPr="00C1266B" w14:paraId="517E0377" w14:textId="77777777" w:rsidTr="00212991">
        <w:tc>
          <w:tcPr>
            <w:tcW w:w="1874" w:type="pct"/>
          </w:tcPr>
          <w:p w14:paraId="03A9F1AE" w14:textId="77777777" w:rsidR="000024BC" w:rsidRPr="00C1266B" w:rsidRDefault="000024BC" w:rsidP="00212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29A9649F" w14:textId="143669DF" w:rsidR="000024BC" w:rsidRPr="00C1266B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85FB61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909AD5A" w14:textId="1A8D7B12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4C2BDE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C3B92C7" w14:textId="14575DF9" w:rsidR="000024BC" w:rsidRPr="00C1266B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277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4" w:type="pct"/>
          </w:tcPr>
          <w:p w14:paraId="447ABFCC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41CD757" w14:textId="71CB6006" w:rsidR="000024BC" w:rsidRPr="00C1266B" w:rsidRDefault="000024BC" w:rsidP="000A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446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0024BC" w:rsidRPr="00C1266B" w14:paraId="50A3C631" w14:textId="77777777" w:rsidTr="00212991">
        <w:tc>
          <w:tcPr>
            <w:tcW w:w="1874" w:type="pct"/>
          </w:tcPr>
          <w:p w14:paraId="6A57C46B" w14:textId="77777777" w:rsidR="000024BC" w:rsidRPr="00C1266B" w:rsidRDefault="000024BC" w:rsidP="00212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4417350E" w14:textId="717513D3" w:rsidR="000024BC" w:rsidRPr="00C1266B" w:rsidRDefault="000B5586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B5586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5586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3" w:type="pct"/>
          </w:tcPr>
          <w:p w14:paraId="495B4169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CE9457E" w14:textId="4E4BA27B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26" w:type="pct"/>
          </w:tcPr>
          <w:p w14:paraId="2C1BBF47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3F85CBBA" w14:textId="76BCCFA1" w:rsidR="000024BC" w:rsidRPr="00C1266B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4" w:type="pct"/>
          </w:tcPr>
          <w:p w14:paraId="0AE57C9C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0EA1E94" w14:textId="197F2188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0024BC" w:rsidRPr="00C1266B" w14:paraId="10CEA956" w14:textId="77777777" w:rsidTr="00212991">
        <w:tc>
          <w:tcPr>
            <w:tcW w:w="1874" w:type="pct"/>
          </w:tcPr>
          <w:p w14:paraId="35F72902" w14:textId="77777777" w:rsidR="000024BC" w:rsidRPr="00C1266B" w:rsidRDefault="000024BC" w:rsidP="00212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65ECF815" w14:textId="5E54ACC6" w:rsidR="000024BC" w:rsidRPr="00C1266B" w:rsidRDefault="000B5586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B5586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5586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43" w:type="pct"/>
          </w:tcPr>
          <w:p w14:paraId="4EF62CF9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5282326" w14:textId="4A74A5F8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26" w:type="pct"/>
          </w:tcPr>
          <w:p w14:paraId="7FD948B6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4DC75B23" w14:textId="38EDE983" w:rsidR="000024BC" w:rsidRPr="00C1266B" w:rsidRDefault="00426821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61DF6">
              <w:rPr>
                <w:rFonts w:ascii="Angsana New" w:hAnsi="Angsana New"/>
                <w:sz w:val="30"/>
                <w:szCs w:val="30"/>
              </w:rPr>
              <w:t>48,756</w:t>
            </w:r>
          </w:p>
        </w:tc>
        <w:tc>
          <w:tcPr>
            <w:tcW w:w="144" w:type="pct"/>
          </w:tcPr>
          <w:p w14:paraId="740032A4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6A3B11E" w14:textId="5D7B86BB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0024BC" w:rsidRPr="00C1266B" w14:paraId="5082E7C8" w14:textId="77777777" w:rsidTr="00212991">
        <w:tc>
          <w:tcPr>
            <w:tcW w:w="1874" w:type="pct"/>
          </w:tcPr>
          <w:p w14:paraId="63430F1F" w14:textId="77777777" w:rsidR="000024BC" w:rsidRPr="00C1266B" w:rsidRDefault="000024BC" w:rsidP="00212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EA81206" w14:textId="593B9875" w:rsidR="000024BC" w:rsidRPr="00C1266B" w:rsidRDefault="000B5586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586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5586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43" w:type="pct"/>
          </w:tcPr>
          <w:p w14:paraId="30C82A07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A010AB7" w14:textId="17A18196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26" w:type="pct"/>
          </w:tcPr>
          <w:p w14:paraId="6504BC7C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01BFCF1F" w14:textId="2B74D6D9" w:rsidR="000024BC" w:rsidRPr="00C1266B" w:rsidRDefault="00426821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B61DF6">
              <w:rPr>
                <w:rFonts w:ascii="Angsana New" w:hAnsi="Angsana New"/>
                <w:b/>
                <w:bCs/>
                <w:sz w:val="30"/>
                <w:szCs w:val="30"/>
              </w:rPr>
              <w:t>3,761</w:t>
            </w:r>
          </w:p>
        </w:tc>
        <w:tc>
          <w:tcPr>
            <w:tcW w:w="144" w:type="pct"/>
          </w:tcPr>
          <w:p w14:paraId="36798538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EF88E95" w14:textId="1D86056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</w:tbl>
    <w:p w14:paraId="4902D506" w14:textId="04328397" w:rsidR="004B65E7" w:rsidRDefault="004B65E7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1260"/>
        <w:gridCol w:w="271"/>
        <w:gridCol w:w="1264"/>
        <w:gridCol w:w="268"/>
        <w:gridCol w:w="1260"/>
        <w:gridCol w:w="271"/>
        <w:gridCol w:w="1254"/>
      </w:tblGrid>
      <w:tr w:rsidR="00B5313B" w:rsidRPr="00C1266B" w14:paraId="50CEB833" w14:textId="77777777" w:rsidTr="00212991">
        <w:tc>
          <w:tcPr>
            <w:tcW w:w="1876" w:type="pct"/>
          </w:tcPr>
          <w:p w14:paraId="0CB31A34" w14:textId="6D38353F" w:rsidR="00B5313B" w:rsidRPr="00C1266B" w:rsidRDefault="004B65E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251F07"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DF1ACA" w:rsidRPr="00C1266B">
              <w:rPr>
                <w:rFonts w:ascii="Angsana New" w:hAnsi="Angsana New"/>
                <w:cs/>
              </w:rPr>
              <w:br w:type="page"/>
            </w:r>
            <w:r w:rsidR="00DF1ACA" w:rsidRPr="00C1266B">
              <w:rPr>
                <w:rFonts w:ascii="Angsana New" w:hAnsi="Angsana New"/>
                <w:cs/>
              </w:rPr>
              <w:br w:type="page"/>
            </w:r>
            <w:r w:rsidR="00DF1ACA" w:rsidRPr="00C1266B">
              <w:rPr>
                <w:rFonts w:ascii="Angsana New" w:hAnsi="Angsana New"/>
                <w:cs/>
              </w:rPr>
              <w:br w:type="page"/>
            </w:r>
            <w:r w:rsidR="00DF1ACA" w:rsidRPr="00C1266B">
              <w:rPr>
                <w:rFonts w:ascii="Angsana New" w:hAnsi="Angsana New"/>
              </w:rPr>
              <w:br w:type="page"/>
            </w:r>
            <w:r w:rsidR="00B5313B"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B5313B"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B5313B" w:rsidRPr="00C1266B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93" w:type="pct"/>
            <w:gridSpan w:val="3"/>
          </w:tcPr>
          <w:p w14:paraId="4E00FA42" w14:textId="77777777" w:rsidR="00B5313B" w:rsidRPr="00C1266B" w:rsidRDefault="00B5313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68D86C1" w14:textId="77777777" w:rsidR="00B5313B" w:rsidRPr="00C1266B" w:rsidRDefault="00B5313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14:paraId="4E77463F" w14:textId="77777777" w:rsidR="00B5313B" w:rsidRPr="00C1266B" w:rsidRDefault="00B5313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BC" w:rsidRPr="00C1266B" w14:paraId="4E84B05F" w14:textId="77777777" w:rsidTr="00212991">
        <w:tc>
          <w:tcPr>
            <w:tcW w:w="1876" w:type="pct"/>
          </w:tcPr>
          <w:p w14:paraId="257D6A26" w14:textId="122D1FCB" w:rsidR="000024BC" w:rsidRPr="00C1266B" w:rsidRDefault="004B65E7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73" w:type="pct"/>
          </w:tcPr>
          <w:p w14:paraId="575E03AD" w14:textId="65678675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CBFF5D0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B4610F7" w14:textId="0388D0B9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A05BCDB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2AF167" w14:textId="7135931B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F7BE012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E5002B5" w14:textId="1308E996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4BC" w:rsidRPr="00C1266B" w14:paraId="238A04DA" w14:textId="77777777" w:rsidTr="00212991">
        <w:tc>
          <w:tcPr>
            <w:tcW w:w="1876" w:type="pct"/>
          </w:tcPr>
          <w:p w14:paraId="536F0573" w14:textId="77777777" w:rsidR="000024BC" w:rsidRPr="00C1266B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</w:tcPr>
          <w:p w14:paraId="6530FDEB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4BC" w:rsidRPr="00C1266B" w14:paraId="418A403E" w14:textId="77777777" w:rsidTr="00212991">
        <w:trPr>
          <w:cantSplit/>
        </w:trPr>
        <w:tc>
          <w:tcPr>
            <w:tcW w:w="1876" w:type="pct"/>
          </w:tcPr>
          <w:p w14:paraId="00E8E8EE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3" w:type="pct"/>
          </w:tcPr>
          <w:p w14:paraId="023C9BC0" w14:textId="1B8F2814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5" w:type="pct"/>
          </w:tcPr>
          <w:p w14:paraId="6A2FCB72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69CD0AE" w14:textId="6D3EF933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3" w:type="pct"/>
          </w:tcPr>
          <w:p w14:paraId="08FE82E6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6F0634F" w14:textId="43CD7344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45" w:type="pct"/>
          </w:tcPr>
          <w:p w14:paraId="6F1E988D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3CF44AD" w14:textId="5A8F648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0024BC" w:rsidRPr="00C1266B" w14:paraId="0D68C03C" w14:textId="77777777" w:rsidTr="00212991">
        <w:trPr>
          <w:cantSplit/>
        </w:trPr>
        <w:tc>
          <w:tcPr>
            <w:tcW w:w="1876" w:type="pct"/>
          </w:tcPr>
          <w:p w14:paraId="6FCF687B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02E82E59" w14:textId="5E01599C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46C2F5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5B1F471" w14:textId="0A58AE83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FB6FD0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6FD5376" w14:textId="54D29161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45" w:type="pct"/>
          </w:tcPr>
          <w:p w14:paraId="0F7781A1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6B4B3F5" w14:textId="74A83FD8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0024BC" w:rsidRPr="00C1266B" w14:paraId="052208FE" w14:textId="77777777" w:rsidTr="00212991">
        <w:trPr>
          <w:cantSplit/>
        </w:trPr>
        <w:tc>
          <w:tcPr>
            <w:tcW w:w="1876" w:type="pct"/>
          </w:tcPr>
          <w:p w14:paraId="06A36596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457CF047" w14:textId="56B4924B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51AA3E4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A0E4256" w14:textId="2EBEE31D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C30C1B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3" w:type="pct"/>
          </w:tcPr>
          <w:p w14:paraId="2013B549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F1E7568" w14:textId="51D22993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45" w:type="pct"/>
          </w:tcPr>
          <w:p w14:paraId="3E8ADFFD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0BFB224" w14:textId="06DBCDAE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024BC" w:rsidRPr="00C1266B" w14:paraId="632858B2" w14:textId="77777777" w:rsidTr="00212991">
        <w:trPr>
          <w:cantSplit/>
          <w:trHeight w:val="424"/>
        </w:trPr>
        <w:tc>
          <w:tcPr>
            <w:tcW w:w="1876" w:type="pct"/>
          </w:tcPr>
          <w:p w14:paraId="05BF99C5" w14:textId="77777777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27AD576" w14:textId="59326A7F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D5BE0DD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28CE65B0" w14:textId="7A019348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3" w:type="pct"/>
          </w:tcPr>
          <w:p w14:paraId="111FDDE4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E903C36" w14:textId="55A1ECE5" w:rsidR="000024BC" w:rsidRPr="009D06D4" w:rsidRDefault="00D43F17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145" w:type="pct"/>
          </w:tcPr>
          <w:p w14:paraId="4E62A8ED" w14:textId="77777777" w:rsidR="000024BC" w:rsidRPr="009D06D4" w:rsidRDefault="000024BC" w:rsidP="00002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39F7669D" w14:textId="55A51393" w:rsidR="000024BC" w:rsidRPr="009D06D4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F19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</w:tbl>
    <w:p w14:paraId="58E447E0" w14:textId="53159EC8" w:rsidR="004B65E7" w:rsidRDefault="004B65E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1260"/>
        <w:gridCol w:w="271"/>
        <w:gridCol w:w="1264"/>
        <w:gridCol w:w="268"/>
        <w:gridCol w:w="1260"/>
        <w:gridCol w:w="271"/>
        <w:gridCol w:w="1254"/>
      </w:tblGrid>
      <w:tr w:rsidR="00EE6062" w:rsidRPr="00C1266B" w14:paraId="57466D93" w14:textId="77777777" w:rsidTr="00AE2066">
        <w:tc>
          <w:tcPr>
            <w:tcW w:w="1876" w:type="pct"/>
          </w:tcPr>
          <w:p w14:paraId="4B5CD4FC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cs/>
              </w:rPr>
              <w:br w:type="page"/>
            </w:r>
            <w:r w:rsidRPr="00C1266B">
              <w:rPr>
                <w:rFonts w:ascii="Angsana New" w:hAnsi="Angsana New"/>
                <w:cs/>
              </w:rPr>
              <w:br w:type="page"/>
            </w:r>
            <w:r w:rsidRPr="00C1266B">
              <w:rPr>
                <w:rFonts w:ascii="Angsana New" w:hAnsi="Angsana New"/>
                <w:cs/>
              </w:rPr>
              <w:br w:type="page"/>
            </w:r>
            <w:r w:rsidRPr="00C1266B">
              <w:rPr>
                <w:rFonts w:ascii="Angsana New" w:hAnsi="Angsana New"/>
              </w:rPr>
              <w:br w:type="page"/>
            </w:r>
            <w:r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93" w:type="pct"/>
            <w:gridSpan w:val="3"/>
          </w:tcPr>
          <w:p w14:paraId="4363A283" w14:textId="3302B9D7" w:rsidR="00EE6062" w:rsidRPr="00C1266B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05E42B2" w14:textId="77777777" w:rsidR="00EE6062" w:rsidRPr="00C1266B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14:paraId="1B318EF8" w14:textId="77777777" w:rsidR="00EE6062" w:rsidRPr="00C1266B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062" w:rsidRPr="00C1266B" w14:paraId="12398D03" w14:textId="77777777" w:rsidTr="002D0D5E">
        <w:tc>
          <w:tcPr>
            <w:tcW w:w="1876" w:type="pct"/>
          </w:tcPr>
          <w:p w14:paraId="43E6840F" w14:textId="023CFEC1" w:rsidR="00EE6062" w:rsidRPr="00EE6062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E261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3" w:type="pct"/>
          </w:tcPr>
          <w:p w14:paraId="7D64FD40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6547D3B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2551960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5BB42A7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BF8E525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67BAC88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196D36C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E6062" w:rsidRPr="00C1266B" w14:paraId="40BC2143" w14:textId="77777777" w:rsidTr="002D0D5E">
        <w:tc>
          <w:tcPr>
            <w:tcW w:w="1876" w:type="pct"/>
          </w:tcPr>
          <w:p w14:paraId="44E3571A" w14:textId="77777777" w:rsidR="00EE6062" w:rsidRPr="00C1266B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</w:tcPr>
          <w:p w14:paraId="60914976" w14:textId="77777777" w:rsidR="00EE6062" w:rsidRPr="00C1266B" w:rsidRDefault="00EE6062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6062" w:rsidRPr="00C1266B" w14:paraId="4098F7D8" w14:textId="77777777" w:rsidTr="002D0D5E">
        <w:trPr>
          <w:cantSplit/>
          <w:trHeight w:val="424"/>
        </w:trPr>
        <w:tc>
          <w:tcPr>
            <w:tcW w:w="1876" w:type="pct"/>
          </w:tcPr>
          <w:p w14:paraId="1EA94EA8" w14:textId="56496D34" w:rsidR="00EE6062" w:rsidRPr="009D06D4" w:rsidRDefault="002D0D5E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603B4664" w14:textId="5C67A6C0" w:rsidR="00EE6062" w:rsidRPr="009D06D4" w:rsidRDefault="00F44CC4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45" w:type="pct"/>
          </w:tcPr>
          <w:p w14:paraId="5D084F7B" w14:textId="77777777" w:rsidR="00EE6062" w:rsidRPr="009D06D4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22DE03C4" w14:textId="263F6CDD" w:rsidR="00EE6062" w:rsidRPr="00EE6062" w:rsidRDefault="00EE6062" w:rsidP="00E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0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434720" w14:textId="77777777" w:rsidR="00EE6062" w:rsidRPr="009D06D4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420C770F" w14:textId="2126EB04" w:rsidR="00EE6062" w:rsidRPr="009D06D4" w:rsidRDefault="00F44CC4" w:rsidP="00A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5" w:type="pct"/>
          </w:tcPr>
          <w:p w14:paraId="73404B85" w14:textId="77777777" w:rsidR="00EE6062" w:rsidRPr="009D06D4" w:rsidRDefault="00EE6062" w:rsidP="00AE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049E1BB1" w14:textId="5814CD37" w:rsidR="00EE6062" w:rsidRPr="00EE6062" w:rsidRDefault="00EE6062" w:rsidP="00E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0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AC2B5EE" w14:textId="52A3299A" w:rsidR="004B65E7" w:rsidRDefault="004B65E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4B65E7" w:rsidRPr="00817368" w14:paraId="1B658A10" w14:textId="77777777" w:rsidTr="00391A7C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147894A1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70EAA35A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4899CBE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E4F1856" w14:textId="3F1613A1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5E7" w:rsidRPr="00817368" w14:paraId="7E74EF38" w14:textId="77777777" w:rsidTr="00391A7C">
        <w:trPr>
          <w:tblHeader/>
        </w:trPr>
        <w:tc>
          <w:tcPr>
            <w:tcW w:w="3330" w:type="dxa"/>
            <w:vAlign w:val="bottom"/>
          </w:tcPr>
          <w:p w14:paraId="216E5417" w14:textId="77777777" w:rsidR="004B65E7" w:rsidRPr="00817368" w:rsidRDefault="004B65E7" w:rsidP="003B2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22" w:type="dxa"/>
            <w:vAlign w:val="bottom"/>
          </w:tcPr>
          <w:p w14:paraId="209CCCC0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36" w:type="dxa"/>
            <w:vAlign w:val="bottom"/>
          </w:tcPr>
          <w:p w14:paraId="3A67A5C9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54FE72A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5" w:type="dxa"/>
            <w:vAlign w:val="bottom"/>
          </w:tcPr>
          <w:p w14:paraId="5563F340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7677B28B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9096598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88B7606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93B9D0C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F04992B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4B65E7" w:rsidRPr="00817368" w14:paraId="04983706" w14:textId="77777777" w:rsidTr="00391A7C">
        <w:trPr>
          <w:tblHeader/>
        </w:trPr>
        <w:tc>
          <w:tcPr>
            <w:tcW w:w="3330" w:type="dxa"/>
            <w:vAlign w:val="bottom"/>
          </w:tcPr>
          <w:p w14:paraId="670A270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0B896410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0D065B9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45DB2E9E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17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B65E7" w:rsidRPr="00817368" w14:paraId="03D6F3C3" w14:textId="77777777" w:rsidTr="00391A7C">
        <w:tc>
          <w:tcPr>
            <w:tcW w:w="3330" w:type="dxa"/>
            <w:vAlign w:val="bottom"/>
          </w:tcPr>
          <w:p w14:paraId="5E838991" w14:textId="77777777" w:rsidR="004B65E7" w:rsidRPr="00817368" w:rsidRDefault="004B65E7" w:rsidP="003B2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8173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22" w:type="dxa"/>
            <w:vAlign w:val="bottom"/>
          </w:tcPr>
          <w:p w14:paraId="774155D7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8714F7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93C04F2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96A11E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3AFB046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60A45F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32C15F1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D526AE9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DDC347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65E7" w14:paraId="4C30358D" w14:textId="77777777" w:rsidTr="00391A7C">
        <w:tc>
          <w:tcPr>
            <w:tcW w:w="3330" w:type="dxa"/>
          </w:tcPr>
          <w:p w14:paraId="68522A9F" w14:textId="7B4AB80D" w:rsidR="004B65E7" w:rsidRPr="00C1266B" w:rsidRDefault="004B65E7" w:rsidP="003B2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333A0B1A" w14:textId="78642988" w:rsidR="004B65E7" w:rsidRPr="00817368" w:rsidRDefault="0083543F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C8A927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10E2CAA" w14:textId="25E9FF84" w:rsidR="004B65E7" w:rsidRDefault="001B51A4" w:rsidP="004B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235" w:type="dxa"/>
          </w:tcPr>
          <w:p w14:paraId="07D43407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72DCA1D8" w14:textId="4159AC93" w:rsidR="004B65E7" w:rsidRPr="004B65E7" w:rsidRDefault="0083543F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539C93E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64EA070B" w14:textId="283E4830" w:rsidR="004B65E7" w:rsidRPr="004B65E7" w:rsidRDefault="0083543F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11D21B1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55A23DF8" w14:textId="0480195D" w:rsidR="004B65E7" w:rsidRDefault="0083543F" w:rsidP="004B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  <w:tr w:rsidR="004B65E7" w14:paraId="13CB2B0B" w14:textId="77777777" w:rsidTr="00391A7C">
        <w:tc>
          <w:tcPr>
            <w:tcW w:w="3330" w:type="dxa"/>
          </w:tcPr>
          <w:p w14:paraId="70833B16" w14:textId="77777777" w:rsidR="004B65E7" w:rsidRPr="00C1266B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757EA52A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324E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25FCB539" w14:textId="77777777" w:rsid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AC121B9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0E37A421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7A04B60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2B785CFF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394622D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E873363" w14:textId="77777777" w:rsid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5E7" w14:paraId="78D80A4F" w14:textId="77777777" w:rsidTr="00391A7C">
        <w:tc>
          <w:tcPr>
            <w:tcW w:w="3330" w:type="dxa"/>
          </w:tcPr>
          <w:p w14:paraId="743F02CF" w14:textId="77777777" w:rsidR="004B65E7" w:rsidRPr="00C1266B" w:rsidRDefault="004B65E7" w:rsidP="003B2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73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3</w:t>
            </w:r>
          </w:p>
        </w:tc>
        <w:tc>
          <w:tcPr>
            <w:tcW w:w="1222" w:type="dxa"/>
          </w:tcPr>
          <w:p w14:paraId="305BB9C8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F30DCA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C64D9F3" w14:textId="77777777" w:rsid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409F168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5C7EEA1D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BE83161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65BB1DB8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670009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1D4B95E" w14:textId="77777777" w:rsid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95" w:right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5E7" w14:paraId="3ECFC095" w14:textId="77777777" w:rsidTr="00391A7C">
        <w:tc>
          <w:tcPr>
            <w:tcW w:w="3330" w:type="dxa"/>
          </w:tcPr>
          <w:p w14:paraId="13107DA0" w14:textId="5E288A65" w:rsidR="004B65E7" w:rsidRPr="00C1266B" w:rsidRDefault="004B65E7" w:rsidP="003B2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7AB01F97" w14:textId="67F13DB0" w:rsidR="004B65E7" w:rsidRPr="00817368" w:rsidRDefault="00036005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B8D419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AADA0D1" w14:textId="6EEF3615" w:rsidR="004B65E7" w:rsidRDefault="004B65E7" w:rsidP="004B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235" w:type="dxa"/>
          </w:tcPr>
          <w:p w14:paraId="31FF54A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B60807D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02DF6C1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6E601E8E" w14:textId="77777777" w:rsidR="004B65E7" w:rsidRPr="004B65E7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5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881229F" w14:textId="77777777" w:rsidR="004B65E7" w:rsidRPr="00817368" w:rsidRDefault="004B65E7" w:rsidP="0096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D1A237A" w14:textId="2829DA17" w:rsidR="004B65E7" w:rsidRDefault="004B65E7" w:rsidP="004B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22248B1D" w14:textId="4368DF59" w:rsidR="00962C34" w:rsidRDefault="00962C34" w:rsidP="00570AEE">
      <w:pPr>
        <w:spacing w:line="240" w:lineRule="auto"/>
        <w:rPr>
          <w:sz w:val="2"/>
          <w:szCs w:val="2"/>
        </w:rPr>
      </w:pPr>
    </w:p>
    <w:p w14:paraId="294D3725" w14:textId="22E46C07" w:rsidR="00962C34" w:rsidRDefault="0096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700F13E1" w14:textId="38CC3147" w:rsidR="00801FD5" w:rsidRDefault="0080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81D275" w14:textId="7252DDAC" w:rsidR="00605EAE" w:rsidRPr="00DE2385" w:rsidRDefault="00E64F07" w:rsidP="00DE2385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E23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สัญญาท</w:t>
      </w:r>
      <w:r w:rsidR="00605EAE" w:rsidRPr="00DE23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ี่สำคัญ</w:t>
      </w:r>
      <w:r w:rsidR="005A5BC2" w:rsidRPr="00DE23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="00605EAE" w:rsidRPr="00DE23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197382D3" w14:textId="77777777" w:rsidR="00E64F07" w:rsidRPr="00DE2385" w:rsidRDefault="00E64F07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70381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502E21BC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4D11A24" w14:textId="59E7E853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2557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Great Brands Limited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“ผู้ให้กู้”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วงเงินจำนวน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br/>
        <w:t>1,700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ด้วยอัตราดอกเบี้ยตามที่กำหนดไว้ในสัญญาหรือตามแต่จะตกลงกันในภายหลัง กำหนดชำระคืนเงินต้นเมื่อครบหนึ่งปี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บริษัทและผู้ให้กู้ได้ทำบันทึกแนบท้ายสัญญาใหม่ ให้ชำระคืนเงินต้นเมื่อครบแปดปีนับจากวันที่ได้รับเงินกู้ยืม กล่าวคือวันที่</w:t>
      </w:r>
      <w:r w:rsidR="00EC4D3C">
        <w:rPr>
          <w:rFonts w:asciiTheme="majorBidi" w:hAnsiTheme="majorBidi" w:cstheme="majorBidi"/>
          <w:spacing w:val="-4"/>
          <w:sz w:val="30"/>
          <w:szCs w:val="30"/>
        </w:rPr>
        <w:br/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24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บริษัทจ่ายชำระหนี้จำนวน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1,500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ล้านบาทให้แก่บริษัทที่เกี่ยวข้องกัน ณ วันที่</w:t>
      </w:r>
      <w:r w:rsidR="00EC4D3C">
        <w:rPr>
          <w:rFonts w:asciiTheme="majorBidi" w:hAnsiTheme="majorBidi" w:cstheme="majorBidi"/>
          <w:spacing w:val="-4"/>
          <w:sz w:val="30"/>
          <w:szCs w:val="30"/>
        </w:rPr>
        <w:br/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บริษัทมียอดใช้วงเงินกู้ยืมคงเหลือจำนวน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 30.97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DE238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DE238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i/>
          <w:iCs/>
          <w:spacing w:val="-6"/>
          <w:sz w:val="30"/>
          <w:szCs w:val="30"/>
        </w:rPr>
        <w:t>2563: 30.97</w:t>
      </w:r>
      <w:r w:rsidRPr="00DE238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ล้านบาท)</w:t>
      </w:r>
      <w:r w:rsidRPr="00DE238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</w:p>
    <w:p w14:paraId="34E49FAF" w14:textId="77777777" w:rsidR="00DE2385" w:rsidRPr="00717B1A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magenta"/>
        </w:rPr>
      </w:pPr>
    </w:p>
    <w:p w14:paraId="41CED6CA" w14:textId="5E0A19B9" w:rsidR="00DE2385" w:rsidRPr="00717B1A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B1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17B1A">
        <w:rPr>
          <w:rFonts w:asciiTheme="majorBidi" w:hAnsiTheme="majorBidi" w:cstheme="majorBidi"/>
          <w:sz w:val="30"/>
          <w:szCs w:val="30"/>
        </w:rPr>
        <w:t>23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717B1A">
        <w:rPr>
          <w:rFonts w:asciiTheme="majorBidi" w:hAnsiTheme="majorBidi" w:cstheme="majorBidi"/>
          <w:sz w:val="30"/>
          <w:szCs w:val="30"/>
        </w:rPr>
        <w:t>2564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5E54C6" w:rsidRPr="00717B1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กู้ยืมเงินกับ บริษัท เสริมสุข โฮลดิ้งส์ จำกัด “ผู้กู้” วงเงินจำนวน </w:t>
      </w:r>
      <w:r w:rsidRPr="00717B1A">
        <w:rPr>
          <w:rFonts w:asciiTheme="majorBidi" w:hAnsiTheme="majorBidi" w:cstheme="majorBidi"/>
          <w:sz w:val="30"/>
          <w:szCs w:val="30"/>
        </w:rPr>
        <w:t>460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522278">
        <w:rPr>
          <w:rFonts w:asciiTheme="majorBidi" w:hAnsiTheme="majorBidi" w:cstheme="majorBidi"/>
          <w:sz w:val="30"/>
          <w:szCs w:val="30"/>
          <w:cs/>
        </w:rPr>
        <w:t>บาท ด้วยอัตราดอกเบี้ยตามที่กำหนดไว้ในสัญญา กำหนดชำระคืนเงิน</w:t>
      </w:r>
      <w:r w:rsidR="004C1584" w:rsidRPr="00522278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522278">
        <w:rPr>
          <w:rFonts w:asciiTheme="majorBidi" w:hAnsiTheme="majorBidi" w:cstheme="majorBidi"/>
          <w:sz w:val="30"/>
          <w:szCs w:val="30"/>
          <w:cs/>
        </w:rPr>
        <w:t xml:space="preserve">เมื่อทวงถาม </w:t>
      </w:r>
    </w:p>
    <w:p w14:paraId="3712D189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67FD398D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สัญญาให้ผลิตสินค้า</w:t>
      </w:r>
    </w:p>
    <w:p w14:paraId="7895CCAE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25DA3615" w14:textId="0C738CBD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</w:t>
      </w:r>
      <w:r w:rsidRPr="00DE2385">
        <w:rPr>
          <w:rFonts w:asciiTheme="majorBidi" w:hAnsiTheme="majorBidi" w:cstheme="majorBidi"/>
          <w:sz w:val="30"/>
          <w:szCs w:val="30"/>
        </w:rPr>
        <w:br/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DE2385">
        <w:rPr>
          <w:rFonts w:asciiTheme="majorBidi" w:hAnsiTheme="majorBidi" w:cstheme="majorBidi"/>
          <w:sz w:val="30"/>
          <w:szCs w:val="30"/>
        </w:rPr>
        <w:t>31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ปัจจุบันคู่สัญญาตกลงทำสัญญากันใหม่ โดยมีระยะเวลาตั้งแต่</w:t>
      </w:r>
      <w:r w:rsidRPr="00DE2385">
        <w:rPr>
          <w:rFonts w:asciiTheme="majorBidi" w:hAnsiTheme="majorBidi" w:cstheme="majorBidi"/>
          <w:sz w:val="30"/>
          <w:szCs w:val="30"/>
        </w:rPr>
        <w:br/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227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22278">
        <w:rPr>
          <w:rFonts w:asciiTheme="majorBidi" w:hAnsiTheme="majorBidi" w:cstheme="majorBidi"/>
          <w:sz w:val="30"/>
          <w:szCs w:val="30"/>
        </w:rPr>
        <w:t>256</w:t>
      </w:r>
      <w:r w:rsidR="0028709C" w:rsidRPr="00522278">
        <w:rPr>
          <w:rFonts w:asciiTheme="majorBidi" w:hAnsiTheme="majorBidi" w:cstheme="majorBidi"/>
          <w:sz w:val="30"/>
          <w:szCs w:val="30"/>
        </w:rPr>
        <w:t>5</w:t>
      </w:r>
      <w:r w:rsidRPr="0052227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</w:p>
    <w:p w14:paraId="3A60DAB8" w14:textId="23E0711A" w:rsid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FB1D5" w14:textId="3D44CFED" w:rsidR="009442FD" w:rsidRDefault="009442FD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42FD">
        <w:rPr>
          <w:rFonts w:asciiTheme="majorBidi" w:hAnsiTheme="majorBidi"/>
          <w:sz w:val="30"/>
          <w:szCs w:val="30"/>
          <w:cs/>
        </w:rPr>
        <w:t>บริษัทได้</w:t>
      </w:r>
      <w:r>
        <w:rPr>
          <w:rFonts w:asciiTheme="majorBidi" w:hAnsiTheme="majorBidi" w:hint="cs"/>
          <w:sz w:val="30"/>
          <w:szCs w:val="30"/>
          <w:cs/>
        </w:rPr>
        <w:t>ทำ</w:t>
      </w:r>
      <w:r w:rsidRPr="009442FD">
        <w:rPr>
          <w:rFonts w:asciiTheme="majorBidi" w:hAnsiTheme="majorBidi"/>
          <w:sz w:val="30"/>
          <w:szCs w:val="30"/>
          <w:cs/>
        </w:rPr>
        <w:t>สัญญากับบริษัทที่เกี่ยวข้องกันแห่งหนึ่งเพื่อให้เป็นผู้ผลิตน</w:t>
      </w:r>
      <w:r>
        <w:rPr>
          <w:rFonts w:asciiTheme="majorBidi" w:hAnsiTheme="majorBidi" w:hint="cs"/>
          <w:sz w:val="30"/>
          <w:szCs w:val="30"/>
          <w:cs/>
        </w:rPr>
        <w:t>้ำ</w:t>
      </w:r>
      <w:r w:rsidRPr="009442FD">
        <w:rPr>
          <w:rFonts w:asciiTheme="majorBidi" w:hAnsiTheme="majorBidi"/>
          <w:sz w:val="30"/>
          <w:szCs w:val="30"/>
          <w:cs/>
        </w:rPr>
        <w:t>ดื่มภายใต้ชื่อเครื่องหมายการค้า “คริสตัล” โดยบริษัทต้องปฏิบัติตามเงื่อนไขต่างๆ ที่ก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9442FD">
        <w:rPr>
          <w:rFonts w:asciiTheme="majorBidi" w:hAnsiTheme="majorBidi"/>
          <w:sz w:val="30"/>
          <w:szCs w:val="30"/>
          <w:cs/>
        </w:rPr>
        <w:t xml:space="preserve">หนดไว้ในสัญญา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16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DE238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15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 w:rsidRPr="009442FD">
        <w:rPr>
          <w:rFonts w:asciiTheme="majorBidi" w:hAnsiTheme="majorBidi"/>
          <w:sz w:val="30"/>
          <w:szCs w:val="30"/>
          <w:cs/>
        </w:rPr>
        <w:t xml:space="preserve">ปัจจุบันต่ออายุสัญญาอีก </w:t>
      </w:r>
      <w:r>
        <w:rPr>
          <w:rFonts w:asciiTheme="majorBidi" w:hAnsiTheme="majorBidi"/>
          <w:sz w:val="30"/>
          <w:szCs w:val="30"/>
        </w:rPr>
        <w:t>3</w:t>
      </w:r>
      <w:r w:rsidRPr="009442FD">
        <w:rPr>
          <w:rFonts w:asciiTheme="majorBidi" w:hAnsiTheme="majorBidi"/>
          <w:sz w:val="30"/>
          <w:szCs w:val="30"/>
          <w:cs/>
        </w:rPr>
        <w:t xml:space="preserve"> ปี มีผลนับตั้งแต่วันที่ </w:t>
      </w:r>
      <w:r w:rsidRPr="009442FD">
        <w:rPr>
          <w:rFonts w:asciiTheme="majorBidi" w:hAnsiTheme="majorBidi"/>
          <w:sz w:val="30"/>
          <w:szCs w:val="30"/>
        </w:rPr>
        <w:t xml:space="preserve">16 </w:t>
      </w:r>
      <w:r w:rsidRPr="009442FD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9442FD">
        <w:rPr>
          <w:rFonts w:asciiTheme="majorBidi" w:hAnsiTheme="majorBidi"/>
          <w:sz w:val="30"/>
          <w:szCs w:val="30"/>
        </w:rPr>
        <w:t xml:space="preserve">2564 </w:t>
      </w:r>
      <w:r w:rsidRPr="009442FD">
        <w:rPr>
          <w:rFonts w:asciiTheme="majorBidi" w:hAnsiTheme="majorBidi"/>
          <w:sz w:val="30"/>
          <w:szCs w:val="30"/>
          <w:cs/>
        </w:rPr>
        <w:t xml:space="preserve">ถึง </w:t>
      </w:r>
      <w:r w:rsidRPr="009442FD">
        <w:rPr>
          <w:rFonts w:asciiTheme="majorBidi" w:hAnsiTheme="majorBidi"/>
          <w:sz w:val="30"/>
          <w:szCs w:val="30"/>
        </w:rPr>
        <w:t xml:space="preserve">30 </w:t>
      </w:r>
      <w:r w:rsidRPr="009442FD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9442FD">
        <w:rPr>
          <w:rFonts w:asciiTheme="majorBidi" w:hAnsiTheme="majorBidi"/>
          <w:sz w:val="30"/>
          <w:szCs w:val="30"/>
        </w:rPr>
        <w:t>2567</w:t>
      </w:r>
      <w:r w:rsidR="00A7782F">
        <w:rPr>
          <w:rFonts w:asciiTheme="majorBidi" w:hAnsiTheme="majorBidi"/>
          <w:sz w:val="30"/>
          <w:szCs w:val="30"/>
        </w:rPr>
        <w:t xml:space="preserve"> </w:t>
      </w:r>
      <w:r w:rsidR="00A7782F"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="00A7782F" w:rsidRPr="00DE2385">
        <w:rPr>
          <w:rFonts w:asciiTheme="majorBidi" w:hAnsiTheme="majorBidi" w:cstheme="majorBidi"/>
          <w:sz w:val="30"/>
          <w:szCs w:val="30"/>
        </w:rPr>
        <w:t>1</w:t>
      </w:r>
      <w:r w:rsidR="00A7782F"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73CD3DD" w14:textId="670AE485" w:rsidR="009442FD" w:rsidRDefault="009442FD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FB8BA" w14:textId="232E3F7A" w:rsidR="00DE1DEB" w:rsidRDefault="00DE1DEB" w:rsidP="00DE1D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หลาย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 xml:space="preserve">มีนาคม </w:t>
      </w:r>
      <w:r w:rsidRPr="001D3DA2">
        <w:rPr>
          <w:rFonts w:ascii="Angsana New" w:hAnsi="Angsana New"/>
          <w:sz w:val="30"/>
          <w:szCs w:val="30"/>
        </w:rPr>
        <w:t xml:space="preserve">2563 </w:t>
      </w:r>
      <w:r w:rsidRPr="001D3DA2">
        <w:rPr>
          <w:rFonts w:ascii="Angsana New" w:hAnsi="Angsana New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br/>
      </w:r>
      <w:r w:rsidRPr="001D3DA2">
        <w:rPr>
          <w:rFonts w:ascii="Angsana New" w:hAnsi="Angsana New"/>
          <w:sz w:val="30"/>
          <w:szCs w:val="30"/>
        </w:rPr>
        <w:t xml:space="preserve">30 </w:t>
      </w:r>
      <w:r w:rsidRPr="001D3DA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D3DA2">
        <w:rPr>
          <w:rFonts w:ascii="Angsana New" w:hAnsi="Angsana New"/>
          <w:sz w:val="30"/>
          <w:szCs w:val="30"/>
        </w:rPr>
        <w:t xml:space="preserve">2564 </w:t>
      </w:r>
      <w:r w:rsidRPr="00DE1DEB">
        <w:rPr>
          <w:rFonts w:ascii="Angsana New" w:hAnsi="Angsana New"/>
          <w:sz w:val="30"/>
          <w:szCs w:val="30"/>
          <w:cs/>
        </w:rPr>
        <w:t xml:space="preserve">ปัจจุบันต่ออายุสัญญาอีก </w:t>
      </w:r>
      <w:r>
        <w:rPr>
          <w:rFonts w:ascii="Angsana New" w:hAnsi="Angsana New"/>
          <w:sz w:val="30"/>
          <w:szCs w:val="30"/>
        </w:rPr>
        <w:t>3</w:t>
      </w:r>
      <w:r w:rsidRPr="00DE1DEB">
        <w:rPr>
          <w:rFonts w:ascii="Angsana New" w:hAnsi="Angsana New"/>
          <w:sz w:val="30"/>
          <w:szCs w:val="30"/>
          <w:cs/>
        </w:rPr>
        <w:t xml:space="preserve"> ปี มีผลนับตั้งแต่วันที่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DE2385">
        <w:rPr>
          <w:rFonts w:asciiTheme="majorBidi" w:hAnsiTheme="majorBidi" w:cstheme="majorBidi"/>
          <w:sz w:val="30"/>
          <w:szCs w:val="30"/>
        </w:rPr>
        <w:t>2567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51C5FEC2" w14:textId="4489A98B" w:rsidR="00F26047" w:rsidRDefault="00F26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85E3C2F" w14:textId="3DDC57DF" w:rsidR="00DE1DEB" w:rsidRPr="00DC698D" w:rsidRDefault="00DE1DEB" w:rsidP="00DE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Pr="001D3DA2">
        <w:rPr>
          <w:rFonts w:ascii="Angsana New" w:hAnsi="Angsana New" w:hint="cs"/>
          <w:sz w:val="30"/>
          <w:szCs w:val="30"/>
          <w:cs/>
        </w:rPr>
        <w:t>ได้</w:t>
      </w:r>
      <w:r w:rsidRPr="001D3DA2">
        <w:rPr>
          <w:rFonts w:ascii="Angsana New" w:hAnsi="Angsana New"/>
          <w:sz w:val="30"/>
          <w:szCs w:val="30"/>
          <w:cs/>
        </w:rPr>
        <w:t xml:space="preserve">เข้า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โดยมีระยะเวลาตั้งแต่วันที่ </w:t>
      </w:r>
      <w:r w:rsidRPr="001D3DA2">
        <w:rPr>
          <w:rFonts w:ascii="Angsana New" w:hAnsi="Angsana New"/>
          <w:sz w:val="30"/>
          <w:szCs w:val="30"/>
        </w:rPr>
        <w:t>28</w:t>
      </w:r>
      <w:r w:rsidRPr="001D3DA2">
        <w:rPr>
          <w:rFonts w:ascii="Angsana New" w:hAnsi="Angsana New"/>
          <w:sz w:val="30"/>
          <w:szCs w:val="30"/>
          <w:cs/>
        </w:rPr>
        <w:t xml:space="preserve"> มกราคม </w:t>
      </w:r>
      <w:r w:rsidRPr="001D3DA2">
        <w:rPr>
          <w:rFonts w:ascii="Angsana New" w:hAnsi="Angsana New"/>
          <w:sz w:val="30"/>
          <w:szCs w:val="30"/>
        </w:rPr>
        <w:t>2563</w:t>
      </w:r>
      <w:r w:rsidRPr="001D3DA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D3DA2">
        <w:rPr>
          <w:rFonts w:ascii="Angsana New" w:hAnsi="Angsana New"/>
          <w:sz w:val="30"/>
          <w:szCs w:val="30"/>
        </w:rPr>
        <w:t>30</w:t>
      </w:r>
      <w:r w:rsidRPr="001D3DA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D3DA2">
        <w:rPr>
          <w:rFonts w:ascii="Angsana New" w:hAnsi="Angsana New"/>
          <w:sz w:val="30"/>
          <w:szCs w:val="30"/>
        </w:rPr>
        <w:t>2564</w:t>
      </w:r>
      <w:r w:rsidRPr="001D3DA2">
        <w:rPr>
          <w:rFonts w:ascii="Angsana New" w:hAnsi="Angsana New"/>
          <w:sz w:val="30"/>
          <w:szCs w:val="30"/>
          <w:cs/>
        </w:rPr>
        <w:t xml:space="preserve"> </w:t>
      </w:r>
      <w:r w:rsidRPr="00DE1DEB">
        <w:rPr>
          <w:rFonts w:ascii="Angsana New" w:hAnsi="Angsana New"/>
          <w:sz w:val="30"/>
          <w:szCs w:val="30"/>
          <w:cs/>
        </w:rPr>
        <w:t xml:space="preserve">ปัจจุบันต่ออายุสัญญาอีก </w:t>
      </w:r>
      <w:r>
        <w:rPr>
          <w:rFonts w:ascii="Angsana New" w:hAnsi="Angsana New"/>
          <w:sz w:val="30"/>
          <w:szCs w:val="30"/>
        </w:rPr>
        <w:t>3</w:t>
      </w:r>
      <w:r w:rsidRPr="00DE1DEB">
        <w:rPr>
          <w:rFonts w:ascii="Angsana New" w:hAnsi="Angsana New"/>
          <w:sz w:val="30"/>
          <w:szCs w:val="30"/>
          <w:cs/>
        </w:rPr>
        <w:t xml:space="preserve"> ปี มีผลนับตั้งแต่วันที่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DE2385">
        <w:rPr>
          <w:rFonts w:asciiTheme="majorBidi" w:hAnsiTheme="majorBidi" w:cstheme="majorBidi"/>
          <w:sz w:val="30"/>
          <w:szCs w:val="30"/>
        </w:rPr>
        <w:t>2567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5C74B849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7D4AE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กับบริษัทที่เกี่ยวข้องกันแห่งหนึ่งเพื่อให้บริษัทย่อยเป็นผู้ผลิตเครื่องดื่มบำรุงกำลังภายใต้ชื่อเครื่องหมายการค้า “</w:t>
      </w:r>
      <w:r w:rsidRPr="00DE2385">
        <w:rPr>
          <w:rFonts w:asciiTheme="majorBidi" w:hAnsiTheme="majorBidi" w:cstheme="majorBidi"/>
          <w:sz w:val="30"/>
          <w:szCs w:val="30"/>
        </w:rPr>
        <w:t xml:space="preserve">Ranger”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2565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>ปี</w:t>
      </w:r>
    </w:p>
    <w:p w14:paraId="7737013B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highlight w:val="magenta"/>
        </w:rPr>
      </w:pPr>
    </w:p>
    <w:p w14:paraId="1437358A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บริษัทเป็นผู้ผลิตเครื่องดื่มชาโซดาภายใต้ชื่อเครื่องหมายการค้า “</w:t>
      </w:r>
      <w:r w:rsidRPr="00DE2385">
        <w:rPr>
          <w:rFonts w:asciiTheme="majorBidi" w:hAnsiTheme="majorBidi" w:cstheme="majorBidi"/>
          <w:sz w:val="30"/>
          <w:szCs w:val="30"/>
        </w:rPr>
        <w:t xml:space="preserve">Oishi Chakulza” </w:t>
      </w:r>
      <w:r w:rsidRPr="00DE2385">
        <w:rPr>
          <w:rFonts w:asciiTheme="majorBidi" w:hAnsiTheme="majorBidi" w:cstheme="majorBidi"/>
          <w:sz w:val="30"/>
          <w:szCs w:val="30"/>
          <w:cs/>
        </w:rPr>
        <w:t>โดยบริษัทต้องปฏิบัติตามเงื่อนไขต่างๆ ที่กำหนดไว้ในสัญญา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2566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>ปี</w:t>
      </w:r>
    </w:p>
    <w:p w14:paraId="250DA169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60E6A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7893C71B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A4567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สัญญาสิ้นสุดไปเมื่อวันที่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28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ปัจจุบันคู่สัญญาตกลงทำสัญญากันใหม่ 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29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E2385">
        <w:rPr>
          <w:rFonts w:asciiTheme="majorBidi" w:hAnsiTheme="majorBidi" w:cstheme="majorBidi"/>
          <w:sz w:val="30"/>
          <w:szCs w:val="30"/>
        </w:rPr>
        <w:t xml:space="preserve">2567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4555E28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9E0EC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แต่งตั้งเป็นผู้จัดจำหน่ายสินค้าภายใต้เครื่องหมายการค้า "</w:t>
      </w:r>
      <w:r w:rsidRPr="00DE2385">
        <w:rPr>
          <w:rFonts w:asciiTheme="majorBidi" w:hAnsiTheme="majorBidi" w:cstheme="majorBidi"/>
          <w:sz w:val="30"/>
          <w:szCs w:val="30"/>
        </w:rPr>
        <w:t xml:space="preserve">Crystal" "Ranger" </w:t>
      </w:r>
      <w:r w:rsidRPr="00DE2385">
        <w:rPr>
          <w:rFonts w:asciiTheme="majorBidi" w:hAnsiTheme="majorBidi" w:cstheme="majorBidi"/>
          <w:sz w:val="30"/>
          <w:szCs w:val="30"/>
          <w:cs/>
        </w:rPr>
        <w:t>และ "</w:t>
      </w:r>
      <w:r w:rsidRPr="00DE2385">
        <w:rPr>
          <w:rFonts w:asciiTheme="majorBidi" w:hAnsiTheme="majorBidi" w:cstheme="majorBidi"/>
          <w:sz w:val="30"/>
          <w:szCs w:val="30"/>
        </w:rPr>
        <w:t xml:space="preserve">Est" </w:t>
      </w:r>
      <w:r w:rsidRPr="00DE2385">
        <w:rPr>
          <w:rFonts w:asciiTheme="majorBidi" w:hAnsiTheme="majorBidi" w:cstheme="majorBidi"/>
          <w:sz w:val="30"/>
          <w:szCs w:val="30"/>
          <w:cs/>
        </w:rPr>
        <w:t>โดยคู่สัญญาต้องปฏิบัติตามเงื่อนไขต่างๆ ที่กำหนดไว้ในสัญญา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E2385">
        <w:rPr>
          <w:rFonts w:asciiTheme="majorBidi" w:hAnsiTheme="majorBidi" w:cstheme="majorBidi"/>
          <w:sz w:val="30"/>
          <w:szCs w:val="30"/>
        </w:rPr>
        <w:t>2563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z w:val="30"/>
          <w:szCs w:val="30"/>
        </w:rPr>
        <w:t>31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806A701" w14:textId="3F6F0317" w:rsidR="00DE2385" w:rsidRDefault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magenta"/>
        </w:rPr>
      </w:pPr>
    </w:p>
    <w:p w14:paraId="233F4BC5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แต่งตั้งเป็นผู้จัดจำหน่ายสินค้าภายใต้เครื่องหมายการค้า "</w:t>
      </w:r>
      <w:r w:rsidRPr="00DE2385">
        <w:rPr>
          <w:rFonts w:asciiTheme="majorBidi" w:hAnsiTheme="majorBidi" w:cstheme="majorBidi"/>
          <w:sz w:val="30"/>
          <w:szCs w:val="30"/>
        </w:rPr>
        <w:t xml:space="preserve">Crystal" "Ranger" </w:t>
      </w:r>
      <w:r w:rsidRPr="00DE2385">
        <w:rPr>
          <w:rFonts w:asciiTheme="majorBidi" w:hAnsiTheme="majorBidi" w:cstheme="majorBidi"/>
          <w:sz w:val="30"/>
          <w:szCs w:val="30"/>
          <w:cs/>
        </w:rPr>
        <w:t>และ "</w:t>
      </w:r>
      <w:r w:rsidRPr="00DE2385">
        <w:rPr>
          <w:rFonts w:asciiTheme="majorBidi" w:hAnsiTheme="majorBidi" w:cstheme="majorBidi"/>
          <w:sz w:val="30"/>
          <w:szCs w:val="30"/>
        </w:rPr>
        <w:t xml:space="preserve">Est" </w:t>
      </w:r>
      <w:r w:rsidRPr="00DE2385">
        <w:rPr>
          <w:rFonts w:asciiTheme="majorBidi" w:hAnsiTheme="majorBidi" w:cstheme="majorBidi"/>
          <w:sz w:val="30"/>
          <w:szCs w:val="30"/>
          <w:cs/>
        </w:rPr>
        <w:t>โดยคู่สัญญาต้องปฏิบัติตามเงื่อนไขต่างๆ ที่กำหนดไว้ในสัญญา สัญญาสิ้นสุดไปเมื่อ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ปัจจุบันต่ออายุสัญญาอัตโนมัติอีก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มีผลนับตั้งแต่วันที่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A12D2" w14:textId="20D66824" w:rsidR="0020774E" w:rsidRDefault="0020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magenta"/>
        </w:rPr>
      </w:pPr>
      <w:r>
        <w:rPr>
          <w:rFonts w:asciiTheme="majorBidi" w:hAnsiTheme="majorBidi" w:cstheme="majorBidi"/>
          <w:sz w:val="30"/>
          <w:szCs w:val="30"/>
          <w:highlight w:val="magenta"/>
        </w:rPr>
        <w:br w:type="page"/>
      </w:r>
    </w:p>
    <w:p w14:paraId="2DB0E56C" w14:textId="028E1234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เพื่อแต่งตั้งบริษัทเป็นผู้จัดจำหน่ายสินค้าภายใต้เครื่องหมายการค้า "</w:t>
      </w:r>
      <w:r w:rsidRPr="00DE2385">
        <w:rPr>
          <w:rFonts w:asciiTheme="majorBidi" w:hAnsiTheme="majorBidi" w:cstheme="majorBidi"/>
          <w:sz w:val="30"/>
          <w:szCs w:val="30"/>
        </w:rPr>
        <w:t xml:space="preserve">Tea pot" </w:t>
      </w:r>
      <w:r w:rsidRPr="00DE2385">
        <w:rPr>
          <w:rFonts w:asciiTheme="majorBidi" w:hAnsiTheme="majorBidi" w:cstheme="majorBidi"/>
          <w:sz w:val="30"/>
          <w:szCs w:val="30"/>
          <w:cs/>
        </w:rPr>
        <w:t>และ "</w:t>
      </w:r>
      <w:r w:rsidRPr="00DE2385">
        <w:rPr>
          <w:rFonts w:asciiTheme="majorBidi" w:hAnsiTheme="majorBidi" w:cstheme="majorBidi"/>
          <w:sz w:val="30"/>
          <w:szCs w:val="30"/>
        </w:rPr>
        <w:t xml:space="preserve">Carnation"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17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E2385">
        <w:rPr>
          <w:rFonts w:asciiTheme="majorBidi" w:hAnsiTheme="majorBidi" w:cstheme="majorBidi"/>
          <w:sz w:val="30"/>
          <w:szCs w:val="30"/>
        </w:rPr>
        <w:t>2563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z w:val="30"/>
          <w:szCs w:val="30"/>
        </w:rPr>
        <w:t>16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E2385">
        <w:rPr>
          <w:rFonts w:asciiTheme="majorBidi" w:hAnsiTheme="majorBidi" w:cstheme="majorBidi"/>
          <w:sz w:val="30"/>
          <w:szCs w:val="30"/>
        </w:rPr>
        <w:t>2565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48CC"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="005648CC" w:rsidRPr="00DE2385">
        <w:rPr>
          <w:rFonts w:asciiTheme="majorBidi" w:hAnsiTheme="majorBidi" w:cstheme="majorBidi"/>
          <w:sz w:val="30"/>
          <w:szCs w:val="30"/>
        </w:rPr>
        <w:t>1</w:t>
      </w:r>
      <w:r w:rsidR="005648CC"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65E1FB2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magenta"/>
        </w:rPr>
      </w:pPr>
    </w:p>
    <w:p w14:paraId="13F2EA1A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</w:t>
      </w:r>
      <w:r w:rsidRPr="00DE2385">
        <w:rPr>
          <w:rFonts w:asciiTheme="majorBidi" w:hAnsiTheme="majorBidi" w:cstheme="majorBidi"/>
          <w:sz w:val="30"/>
          <w:szCs w:val="30"/>
        </w:rPr>
        <w:t xml:space="preserve">“Oishi Chakulza”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29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E2385">
        <w:rPr>
          <w:rFonts w:asciiTheme="majorBidi" w:hAnsiTheme="majorBidi" w:cstheme="majorBidi"/>
          <w:sz w:val="30"/>
          <w:szCs w:val="30"/>
        </w:rPr>
        <w:t xml:space="preserve">2567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690B936D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3AE56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7FE40F1A" w14:textId="68D9B7AE" w:rsidR="00DE2385" w:rsidRDefault="00DE2385" w:rsidP="00DE23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686F3F" w14:textId="56A6B16C" w:rsidR="006E281F" w:rsidRDefault="006E281F" w:rsidP="006E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บริษัทได้ทำสัญญากับบริษัทที่เกี่ยวข้องกันแห่งหนึ่งเพื่อซื้อขายผลิตภัณฑ์เครื่องดื่มโซดา โดยบริษัทต้องปฏิบัติตามเงื่อนไขต่างๆ ที่กำหนดไว้ในสัญญา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E281F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6E281F">
        <w:rPr>
          <w:rFonts w:asciiTheme="majorBidi" w:hAnsiTheme="majorBidi" w:cstheme="majorBidi"/>
          <w:sz w:val="30"/>
          <w:szCs w:val="30"/>
        </w:rPr>
        <w:t xml:space="preserve">1 </w:t>
      </w:r>
      <w:r w:rsidRPr="006E281F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6E281F">
        <w:rPr>
          <w:rFonts w:asciiTheme="majorBidi" w:hAnsiTheme="majorBidi" w:cstheme="majorBidi"/>
          <w:sz w:val="30"/>
          <w:szCs w:val="30"/>
        </w:rPr>
        <w:t xml:space="preserve">2563 </w:t>
      </w:r>
      <w:r w:rsidRPr="006E281F">
        <w:rPr>
          <w:rFonts w:asciiTheme="majorBidi" w:hAnsiTheme="majorBidi"/>
          <w:sz w:val="30"/>
          <w:szCs w:val="30"/>
          <w:cs/>
        </w:rPr>
        <w:t xml:space="preserve">ถึง </w:t>
      </w:r>
      <w:r w:rsidRPr="006E281F">
        <w:rPr>
          <w:rFonts w:asciiTheme="majorBidi" w:hAnsiTheme="majorBidi" w:cstheme="majorBidi"/>
          <w:sz w:val="30"/>
          <w:szCs w:val="30"/>
        </w:rPr>
        <w:t xml:space="preserve">30 </w:t>
      </w:r>
      <w:r w:rsidRPr="006E281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6E281F">
        <w:rPr>
          <w:rFonts w:asciiTheme="majorBidi" w:hAnsiTheme="majorBidi" w:cstheme="majorBidi"/>
          <w:sz w:val="30"/>
          <w:szCs w:val="30"/>
        </w:rPr>
        <w:t xml:space="preserve">2564 </w:t>
      </w:r>
      <w:r w:rsidRPr="006E281F">
        <w:rPr>
          <w:rFonts w:asciiTheme="majorBidi" w:hAnsiTheme="majorBidi"/>
          <w:sz w:val="30"/>
          <w:szCs w:val="30"/>
          <w:cs/>
        </w:rPr>
        <w:t xml:space="preserve">ปัจจุบันต่ออายุสัญญาอีก </w:t>
      </w:r>
      <w:r>
        <w:rPr>
          <w:rFonts w:asciiTheme="majorBidi" w:hAnsiTheme="majorBidi"/>
          <w:sz w:val="30"/>
          <w:szCs w:val="30"/>
        </w:rPr>
        <w:t>1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6E281F">
        <w:rPr>
          <w:rFonts w:asciiTheme="majorBidi" w:hAnsiTheme="majorBidi"/>
          <w:sz w:val="30"/>
          <w:szCs w:val="30"/>
          <w:cs/>
        </w:rPr>
        <w:t xml:space="preserve">ปี มีผลนับตั้งแต่วันที่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DE238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19ED8AF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5EB73E3" w14:textId="7B7C0DF6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ภายใต้เครื่องหมายการค้า "</w:t>
      </w:r>
      <w:r w:rsidRPr="00DE2385">
        <w:rPr>
          <w:rFonts w:asciiTheme="majorBidi" w:hAnsiTheme="majorBidi" w:cstheme="majorBidi"/>
          <w:sz w:val="30"/>
          <w:szCs w:val="30"/>
        </w:rPr>
        <w:t xml:space="preserve">Sarsi" </w:t>
      </w:r>
      <w:r w:rsidRPr="00DE2385">
        <w:rPr>
          <w:rFonts w:asciiTheme="majorBidi" w:hAnsiTheme="majorBidi" w:cstheme="majorBidi"/>
          <w:sz w:val="30"/>
          <w:szCs w:val="30"/>
          <w:cs/>
        </w:rPr>
        <w:t>โดยคู่สัญญาต้องปฏิบัติตามเงื่อนไขต่างๆ ที่กำหนดไว้ในสัญญา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31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ปัจจุบันต่ออายุสัญญาอีก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="00734F5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มีผลนับตั้งแต่วันที่ </w:t>
      </w:r>
      <w:r w:rsidR="00734F5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734F5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734F53">
        <w:rPr>
          <w:rFonts w:asciiTheme="majorBidi" w:hAnsiTheme="majorBidi" w:cstheme="majorBidi"/>
          <w:spacing w:val="-4"/>
          <w:sz w:val="30"/>
          <w:szCs w:val="30"/>
        </w:rPr>
        <w:t xml:space="preserve"> 2564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31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E2385">
        <w:rPr>
          <w:rFonts w:asciiTheme="majorBidi" w:hAnsiTheme="majorBidi" w:cstheme="majorBidi"/>
          <w:sz w:val="30"/>
          <w:szCs w:val="30"/>
        </w:rPr>
        <w:t>2565</w:t>
      </w:r>
    </w:p>
    <w:p w14:paraId="756A6EE5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D3138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53C5E5B8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A0A9C68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ชาเขียวพร้อมดื่มแบบขวดแก้วคืนขวด โดยบริษัทและบริษัทย่อยต้องปฏิบัติตามเงื่อนไขต่างๆ ที่กำหนดไว้ในสัญญา โดยมีระยะเวลาตั้งแต่วันที่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2565</w:t>
      </w:r>
    </w:p>
    <w:p w14:paraId="341F3672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C788623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เพื่อแต่งตั้งบริษัทเป็นผู้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ผลิตและจัดจำหน่ายสินค้าภายใต้เครื่องหมายการค้า “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Est” “Sarsi”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และ “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100Plus”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</w:p>
    <w:p w14:paraId="26BEB493" w14:textId="0A7F8502" w:rsidR="00DE2385" w:rsidRDefault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5A84DBC9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สินค้าภายใต้ชื่อเครื่องหมายการค้า “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V-Boost” </w:t>
      </w:r>
      <w:bookmarkStart w:id="8" w:name="_Hlk78154546"/>
      <w:bookmarkStart w:id="9" w:name="_Hlk78154956"/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โดยมีระยะเวลาตั้งแต่วันที่</w:t>
      </w:r>
      <w:bookmarkEnd w:id="8"/>
      <w:bookmarkEnd w:id="9"/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</w:p>
    <w:p w14:paraId="0812C0AB" w14:textId="77777777" w:rsidR="00234DD6" w:rsidRPr="00DE2385" w:rsidRDefault="00234DD6" w:rsidP="0023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สัญญาบริหารและกระจายสินค้า</w:t>
      </w:r>
    </w:p>
    <w:p w14:paraId="527617A4" w14:textId="77777777" w:rsidR="00234DD6" w:rsidRPr="00DE2385" w:rsidRDefault="00234DD6" w:rsidP="0023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775DF46" w14:textId="165DA491" w:rsidR="00234DD6" w:rsidRDefault="00234DD6" w:rsidP="00234DD6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บริหารและกระจายสินค้าหัวเชื้อและไซรัปเครื่องดื่มชาเขียวกับบริษัทที่เกี่ยวข้องกันแห่งหนึ่ง สัญญาสิ้นสุดไปเมื่อวันที่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ปัจจุบันต่ออายุสัญญาอีก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 มีผลนับตั้งแต่วันที่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กรกฎาคม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</w:p>
    <w:p w14:paraId="217F07C6" w14:textId="77777777" w:rsidR="00234DD6" w:rsidRPr="00DE2385" w:rsidRDefault="00234DD6" w:rsidP="00234DD6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033B1A" w14:textId="3118EA31" w:rsidR="00234DD6" w:rsidRPr="00DE2385" w:rsidRDefault="00234DD6" w:rsidP="0023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ได้ทำ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สัญญาบริหารและกระจายสินค้าหัวเชื้อและไซรัปเครื่องดื่มชาเขียวในพื้นที่</w:t>
      </w:r>
      <w:r w:rsidR="00734F53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ที่กำหนดไว้ในสัญญา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กับบริษัทที่เกี่ยวข้องกันแห่งหนึ่ง </w:t>
      </w:r>
      <w:r w:rsidRPr="00DE2385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ระยะเวลาตั้งแต่วันที่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กรกฎาคม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ถึง</w:t>
      </w:r>
      <w:r w:rsidR="00734F5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2565</w:t>
      </w:r>
    </w:p>
    <w:p w14:paraId="1B117719" w14:textId="77777777" w:rsidR="00234DD6" w:rsidRDefault="00234DD6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565F73E" w14:textId="48EF3001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สัญญาเช่าที่ดิน และสัญญาเช่าช่วงพื้นที่อาคารสำนักงานและสัญญาบริการ</w:t>
      </w:r>
    </w:p>
    <w:p w14:paraId="13CB02E2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3A4727" w14:textId="0B9E8B14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บริษัทได้ทำสัญญาเช่าช่วงพื้นที่อาคารสำนักงาน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พื้นที่เก็บของ และสัญญาบริการกับบริษัทที่เกี่ยวข้องกันแห่งหนึ่ง โดยบริษัทมีภาระผูกพันที่จะต้องจ่ายค่าเช่าและค่าบริการตามอัตราที่ระบุไว้ในสัญญาและหากต้องการต่อสัญญาเช่าให้คู่สัญญาแจ้งความประสงค์ต่ออายุสัญญาเช่าล่วงหน้าไม่น้อยกว่า </w:t>
      </w:r>
      <w:r w:rsidRPr="00DE2385">
        <w:rPr>
          <w:rFonts w:asciiTheme="majorBidi" w:hAnsiTheme="majorBidi" w:cstheme="majorBidi"/>
          <w:sz w:val="30"/>
          <w:szCs w:val="30"/>
        </w:rPr>
        <w:t>90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วัน สัญญาสิ้นสุดไปเมื่อวันที่ </w:t>
      </w:r>
      <w:r w:rsidRPr="00DE2385">
        <w:rPr>
          <w:rFonts w:asciiTheme="majorBidi" w:hAnsiTheme="majorBidi" w:cstheme="majorBidi"/>
          <w:sz w:val="30"/>
          <w:szCs w:val="30"/>
        </w:rPr>
        <w:t>22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DE2385">
        <w:rPr>
          <w:rFonts w:asciiTheme="majorBidi" w:hAnsiTheme="majorBidi" w:cstheme="majorBidi"/>
          <w:sz w:val="30"/>
          <w:szCs w:val="30"/>
        </w:rPr>
        <w:t>2563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ปัจจุบัน</w:t>
      </w:r>
      <w:r w:rsidR="004C3310">
        <w:rPr>
          <w:rFonts w:asciiTheme="majorBidi" w:hAnsiTheme="majorBidi" w:cstheme="majorBidi" w:hint="cs"/>
          <w:sz w:val="30"/>
          <w:szCs w:val="30"/>
          <w:cs/>
        </w:rPr>
        <w:t xml:space="preserve">ต่ออายุสัญญาอีก </w:t>
      </w:r>
      <w:r w:rsidR="004C3310">
        <w:rPr>
          <w:rFonts w:asciiTheme="majorBidi" w:hAnsiTheme="majorBidi" w:cstheme="majorBidi"/>
          <w:sz w:val="30"/>
          <w:szCs w:val="30"/>
        </w:rPr>
        <w:t xml:space="preserve">2 </w:t>
      </w:r>
      <w:r w:rsidR="004C331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23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DE2385">
        <w:rPr>
          <w:rFonts w:asciiTheme="majorBidi" w:hAnsiTheme="majorBidi" w:cstheme="majorBidi"/>
          <w:sz w:val="30"/>
          <w:szCs w:val="30"/>
        </w:rPr>
        <w:t>2563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DE2385">
        <w:rPr>
          <w:rFonts w:asciiTheme="majorBidi" w:hAnsiTheme="majorBidi" w:cstheme="majorBidi"/>
          <w:sz w:val="30"/>
          <w:szCs w:val="30"/>
        </w:rPr>
        <w:t>22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DE2385">
        <w:rPr>
          <w:rFonts w:asciiTheme="majorBidi" w:hAnsiTheme="majorBidi" w:cstheme="majorBidi"/>
          <w:sz w:val="30"/>
          <w:szCs w:val="30"/>
        </w:rPr>
        <w:t>2565</w:t>
      </w:r>
    </w:p>
    <w:p w14:paraId="4CC8A611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highlight w:val="magenta"/>
          <w:cs/>
        </w:rPr>
      </w:pPr>
    </w:p>
    <w:p w14:paraId="4897C09A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บริษัทได้ต่ออายุสัญญาเช่าช่วงอาคารสำนักงานและโกดังจากบริษัทที่เกี่ยวข้องกันแห่งหนึ่ง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โดยมีระยะเวลาตั้งแต่วันที่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บริษัทมีภาระผูกพันที่จะต้องจ่ายค่าเช่าและค่าบริการตามอัตราที่ระบุไว้ในสัญญา และต้องปฏิบัติตามเงื่อนไขต่างๆ ที่กำหนดในสัญญา</w:t>
      </w:r>
    </w:p>
    <w:p w14:paraId="00C4B967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60955A6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เช่าที่ดินกับบริษัทที่เกี่ยวข้องกันแห่งหนึ่งในฐานะผู้เช่าตั้งแต่วันที่ผู้เช่านำทรัพย์สินเข้ามาไว้ในสถานที่เช่า ซึ่งคือวันที่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24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กรกฎาคม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หากผู้เช่าประสงค์จะต่อระยะเวลาเช่า ผู้เช่าจะแจ้งให้ผู้เช่าทราบเป็นลายลักษณ์อักษรล่วงหน้าไม่น้อยกว่า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60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วันก่อนสิ้นสุดระยะเวลาเช่า และให้ถือว่าระยะเวลาเช่าต่อไปอีกคราวละ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ปี โดยมีเงื่อนไขและรายละเอียดเช่นเดิม ทั้งนี้ คู่สัญญามีหน้าที่ต้องปฏิบัติตามเงื่อนไขที่กำหนดไว้ในสัญญา</w:t>
      </w:r>
    </w:p>
    <w:p w14:paraId="7F2781BE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9A94375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</w:t>
      </w:r>
    </w:p>
    <w:p w14:paraId="5D8DB140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D5C49C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บริษัทได้ทำสัญญาซื้อขายวัสดุเหลือใช้กับบริษัทที่เกี่ยวข้องกันแห่งหนึ่ง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51C02BB0" w14:textId="75FFC641" w:rsidR="00EE2C6E" w:rsidRDefault="00EE2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  <w:r>
        <w:rPr>
          <w:rFonts w:asciiTheme="majorBidi" w:hAnsiTheme="majorBidi" w:cstheme="majorBidi"/>
          <w:spacing w:val="-4"/>
          <w:sz w:val="30"/>
          <w:szCs w:val="30"/>
          <w:highlight w:val="yellow"/>
        </w:rPr>
        <w:br w:type="page"/>
      </w:r>
    </w:p>
    <w:p w14:paraId="5458F194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สัญญาจ้างจัดกิจกรรมด้านการตลาด ประชาสัมพันธ์ และส่งเสริมการจำหน่ายสินค้า</w:t>
      </w:r>
    </w:p>
    <w:p w14:paraId="07F5C161" w14:textId="77777777" w:rsidR="00CF141A" w:rsidRDefault="00CF141A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DDB4" w14:textId="51FE04BC" w:rsidR="00CF141A" w:rsidRPr="00DE2385" w:rsidRDefault="00CF141A" w:rsidP="00CF1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Rock Mountain"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F141A">
        <w:rPr>
          <w:rFonts w:asciiTheme="majorBidi" w:hAnsiTheme="majorBidi"/>
          <w:sz w:val="30"/>
          <w:szCs w:val="30"/>
          <w:cs/>
        </w:rPr>
        <w:t xml:space="preserve">โดยมีระยะเวลาตั้งแต่วันที่ </w:t>
      </w:r>
      <w:r w:rsidRPr="00CF141A">
        <w:rPr>
          <w:rFonts w:asciiTheme="majorBidi" w:hAnsiTheme="majorBidi" w:cstheme="majorBidi"/>
          <w:sz w:val="30"/>
          <w:szCs w:val="30"/>
        </w:rPr>
        <w:t xml:space="preserve">1 </w:t>
      </w:r>
      <w:r w:rsidRPr="00CF141A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CF141A">
        <w:rPr>
          <w:rFonts w:asciiTheme="majorBidi" w:hAnsiTheme="majorBidi" w:cstheme="majorBidi"/>
          <w:sz w:val="30"/>
          <w:szCs w:val="30"/>
        </w:rPr>
        <w:t xml:space="preserve">2563 </w:t>
      </w:r>
      <w:r w:rsidRPr="00CF141A">
        <w:rPr>
          <w:rFonts w:asciiTheme="majorBidi" w:hAnsiTheme="majorBidi"/>
          <w:sz w:val="30"/>
          <w:szCs w:val="30"/>
          <w:cs/>
        </w:rPr>
        <w:t xml:space="preserve">ถึง </w:t>
      </w:r>
      <w:r w:rsidRPr="00CF141A">
        <w:rPr>
          <w:rFonts w:asciiTheme="majorBidi" w:hAnsiTheme="majorBidi" w:cstheme="majorBidi"/>
          <w:sz w:val="30"/>
          <w:szCs w:val="30"/>
        </w:rPr>
        <w:t xml:space="preserve">30 </w:t>
      </w:r>
      <w:r w:rsidRPr="00CF141A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CF141A">
        <w:rPr>
          <w:rFonts w:asciiTheme="majorBidi" w:hAnsiTheme="majorBidi" w:cstheme="majorBidi"/>
          <w:sz w:val="30"/>
          <w:szCs w:val="30"/>
        </w:rPr>
        <w:t xml:space="preserve">2564 </w:t>
      </w:r>
      <w:r w:rsidRPr="00CF141A">
        <w:rPr>
          <w:rFonts w:asciiTheme="majorBidi" w:hAnsiTheme="majorBidi"/>
          <w:sz w:val="30"/>
          <w:szCs w:val="30"/>
          <w:cs/>
        </w:rPr>
        <w:t xml:space="preserve">ปัจจุบันต่ออายุสัญญาอีก </w:t>
      </w:r>
      <w:r>
        <w:rPr>
          <w:rFonts w:asciiTheme="majorBidi" w:hAnsiTheme="majorBidi"/>
          <w:sz w:val="30"/>
          <w:szCs w:val="30"/>
        </w:rPr>
        <w:t>1</w:t>
      </w:r>
      <w:r w:rsidRPr="00CF141A">
        <w:rPr>
          <w:rFonts w:asciiTheme="majorBidi" w:hAnsiTheme="majorBidi"/>
          <w:sz w:val="30"/>
          <w:szCs w:val="30"/>
          <w:cs/>
        </w:rPr>
        <w:t xml:space="preserve"> ปี มีผลนับตั้งแต่วันที่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ตุลาคม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t>2564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DE238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41A">
        <w:rPr>
          <w:rFonts w:asciiTheme="majorBidi" w:hAnsi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CF141A">
        <w:rPr>
          <w:rFonts w:asciiTheme="majorBidi" w:hAnsiTheme="majorBidi" w:cstheme="majorBidi"/>
          <w:sz w:val="30"/>
          <w:szCs w:val="30"/>
        </w:rPr>
        <w:t xml:space="preserve">1 </w:t>
      </w:r>
      <w:r w:rsidRPr="00CF141A">
        <w:rPr>
          <w:rFonts w:asciiTheme="majorBidi" w:hAnsiTheme="majorBidi"/>
          <w:sz w:val="30"/>
          <w:szCs w:val="30"/>
          <w:cs/>
        </w:rPr>
        <w:t>ปี</w:t>
      </w:r>
    </w:p>
    <w:p w14:paraId="3381077C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8E5BA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สัญญาการให้บริการให้คำปรึกษา</w:t>
      </w:r>
    </w:p>
    <w:p w14:paraId="08620DEE" w14:textId="77777777" w:rsidR="00DE2385" w:rsidRP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4BD1298" w14:textId="77777777" w:rsidR="00DE2385" w:rsidRPr="00DE2385" w:rsidRDefault="00DE2385" w:rsidP="00DE238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ในการได้มาซึ่งสิทธิในการใช้ซอฟท์แวร์ตามจำนวนสิทธิที่กำหนดโดยสัญญา และได้รับบริการในการบำรุงรักษาระบบ สัญญาสิ้นสุดไปเมื่อวันที่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ปัจจุบันต่ออายุสัญญาอีก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มีผลนับแต่วันที่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2927172C" w14:textId="76786E5A" w:rsidR="00822708" w:rsidRPr="00DE2385" w:rsidRDefault="0082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2F82727" w14:textId="77777777" w:rsidR="003D2132" w:rsidRPr="00DE2385" w:rsidRDefault="003D2132" w:rsidP="00502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2385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1502E614" w14:textId="77777777" w:rsidR="00E94789" w:rsidRPr="00DE2385" w:rsidRDefault="00E94789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4137C0" w14:textId="1220FCCF" w:rsidR="007A18A2" w:rsidRDefault="00E94789" w:rsidP="004B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38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6BA9" w:rsidRPr="00DE2385">
        <w:rPr>
          <w:rFonts w:ascii="Angsana New" w:hAnsi="Angsana New"/>
          <w:sz w:val="30"/>
          <w:szCs w:val="30"/>
        </w:rPr>
        <w:t>30</w:t>
      </w:r>
      <w:r w:rsidR="004E0B95" w:rsidRPr="00DE2385">
        <w:rPr>
          <w:rFonts w:ascii="Angsana New" w:hAnsi="Angsana New"/>
          <w:sz w:val="30"/>
          <w:szCs w:val="30"/>
          <w:cs/>
        </w:rPr>
        <w:t xml:space="preserve"> กันยายน</w:t>
      </w:r>
      <w:r w:rsidR="008E18E1" w:rsidRPr="00DE2385">
        <w:rPr>
          <w:rFonts w:ascii="Angsana New" w:hAnsi="Angsana New"/>
          <w:sz w:val="30"/>
          <w:szCs w:val="30"/>
        </w:rPr>
        <w:t xml:space="preserve"> </w:t>
      </w:r>
      <w:r w:rsidR="00006B6B" w:rsidRPr="00DE2385">
        <w:rPr>
          <w:rFonts w:ascii="Angsana New" w:hAnsi="Angsana New"/>
          <w:sz w:val="30"/>
          <w:szCs w:val="30"/>
        </w:rPr>
        <w:t>256</w:t>
      </w:r>
      <w:r w:rsidR="00D32D7E" w:rsidRPr="00DE2385">
        <w:rPr>
          <w:rFonts w:ascii="Angsana New" w:hAnsi="Angsana New"/>
          <w:sz w:val="30"/>
          <w:szCs w:val="30"/>
        </w:rPr>
        <w:t>4</w:t>
      </w:r>
      <w:r w:rsidR="00D75028" w:rsidRPr="00DE2385">
        <w:rPr>
          <w:rFonts w:ascii="Angsana New" w:hAnsi="Angsana New"/>
          <w:sz w:val="30"/>
          <w:szCs w:val="30"/>
        </w:rPr>
        <w:t xml:space="preserve"> </w:t>
      </w:r>
      <w:r w:rsidRPr="00DE2385">
        <w:rPr>
          <w:rFonts w:ascii="Angsana New" w:hAnsi="Angsana New"/>
          <w:sz w:val="30"/>
          <w:szCs w:val="30"/>
          <w:cs/>
        </w:rPr>
        <w:t>บริษัทมีภาระผูกพันจากคำสั่งซื้อสินค้ากับกิจการที่เกี่ยวข้องกัน</w:t>
      </w:r>
      <w:r w:rsidR="00A627A4" w:rsidRPr="00DE2385">
        <w:rPr>
          <w:rFonts w:ascii="Angsana New" w:hAnsi="Angsana New"/>
          <w:sz w:val="30"/>
          <w:szCs w:val="30"/>
          <w:cs/>
        </w:rPr>
        <w:t>เป็นจำนว</w:t>
      </w:r>
      <w:r w:rsidR="00C260A2" w:rsidRPr="00DE2385">
        <w:rPr>
          <w:rFonts w:ascii="Angsana New" w:hAnsi="Angsana New"/>
          <w:sz w:val="30"/>
          <w:szCs w:val="30"/>
          <w:cs/>
        </w:rPr>
        <w:t xml:space="preserve">นเงิน </w:t>
      </w:r>
      <w:r w:rsidR="007C5556" w:rsidRPr="00DE2385">
        <w:rPr>
          <w:rFonts w:ascii="Angsana New" w:hAnsi="Angsana New"/>
          <w:sz w:val="30"/>
          <w:szCs w:val="30"/>
        </w:rPr>
        <w:t>61.44</w:t>
      </w:r>
      <w:r w:rsidR="00503610" w:rsidRPr="00DE2385">
        <w:rPr>
          <w:rFonts w:ascii="Angsana New" w:hAnsi="Angsana New"/>
          <w:sz w:val="30"/>
          <w:szCs w:val="30"/>
        </w:rPr>
        <w:t xml:space="preserve"> </w:t>
      </w:r>
      <w:r w:rsidR="00D96BE7" w:rsidRPr="00DE2385">
        <w:rPr>
          <w:rFonts w:ascii="Angsana New" w:hAnsi="Angsana New"/>
          <w:sz w:val="30"/>
          <w:szCs w:val="30"/>
        </w:rPr>
        <w:br/>
      </w:r>
      <w:r w:rsidR="00F42855" w:rsidRPr="00DE2385">
        <w:rPr>
          <w:rFonts w:ascii="Angsana New" w:hAnsi="Angsana New"/>
          <w:sz w:val="30"/>
          <w:szCs w:val="30"/>
          <w:cs/>
        </w:rPr>
        <w:t>ล้านบาท</w:t>
      </w:r>
      <w:r w:rsidR="00463CAB" w:rsidRPr="00DE2385">
        <w:rPr>
          <w:rFonts w:ascii="Angsana New" w:hAnsi="Angsana New"/>
          <w:sz w:val="30"/>
          <w:szCs w:val="30"/>
        </w:rPr>
        <w:t xml:space="preserve"> </w:t>
      </w:r>
      <w:r w:rsidR="00463CAB" w:rsidRPr="00DE2385">
        <w:rPr>
          <w:rFonts w:ascii="Angsana New" w:hAnsi="Angsana New"/>
          <w:i/>
          <w:iCs/>
          <w:sz w:val="30"/>
          <w:szCs w:val="30"/>
        </w:rPr>
        <w:t>(</w:t>
      </w:r>
      <w:r w:rsidR="00BF5C14" w:rsidRPr="00DE2385">
        <w:rPr>
          <w:rFonts w:ascii="Angsana New" w:hAnsi="Angsana New"/>
          <w:i/>
          <w:iCs/>
          <w:sz w:val="30"/>
          <w:szCs w:val="30"/>
        </w:rPr>
        <w:t>256</w:t>
      </w:r>
      <w:r w:rsidR="00D32D7E" w:rsidRPr="00DE2385">
        <w:rPr>
          <w:rFonts w:ascii="Angsana New" w:hAnsi="Angsana New"/>
          <w:i/>
          <w:iCs/>
          <w:sz w:val="30"/>
          <w:szCs w:val="30"/>
        </w:rPr>
        <w:t>3</w:t>
      </w:r>
      <w:r w:rsidR="00463CAB" w:rsidRPr="00DE2385">
        <w:rPr>
          <w:rFonts w:ascii="Angsana New" w:hAnsi="Angsana New"/>
          <w:i/>
          <w:iCs/>
          <w:sz w:val="30"/>
          <w:szCs w:val="30"/>
        </w:rPr>
        <w:t xml:space="preserve">: </w:t>
      </w:r>
      <w:r w:rsidR="00D32D7E" w:rsidRPr="00DE2385">
        <w:rPr>
          <w:rFonts w:ascii="Angsana New" w:hAnsi="Angsana New"/>
          <w:i/>
          <w:iCs/>
          <w:sz w:val="30"/>
          <w:szCs w:val="30"/>
        </w:rPr>
        <w:t xml:space="preserve">242.51 </w:t>
      </w:r>
      <w:r w:rsidR="00623A62" w:rsidRPr="00DE238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63CAB" w:rsidRPr="00DE2385">
        <w:rPr>
          <w:rFonts w:ascii="Angsana New" w:hAnsi="Angsana New"/>
          <w:i/>
          <w:iCs/>
          <w:sz w:val="30"/>
          <w:szCs w:val="30"/>
        </w:rPr>
        <w:t>)</w:t>
      </w:r>
    </w:p>
    <w:p w14:paraId="00049A38" w14:textId="0E545BBD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73AB2E09" w14:textId="0FB04509" w:rsidR="00E64F07" w:rsidRPr="00C1266B" w:rsidRDefault="00E93358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91205BC" w14:textId="77777777" w:rsidR="00E64F07" w:rsidRPr="00BF0DFE" w:rsidRDefault="00E64F0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72"/>
        <w:gridCol w:w="277"/>
        <w:gridCol w:w="1170"/>
        <w:gridCol w:w="264"/>
        <w:gridCol w:w="1181"/>
        <w:gridCol w:w="253"/>
        <w:gridCol w:w="1172"/>
      </w:tblGrid>
      <w:tr w:rsidR="00E64F07" w:rsidRPr="00C1266B" w14:paraId="0662018F" w14:textId="77777777" w:rsidTr="00BF0DFE">
        <w:tc>
          <w:tcPr>
            <w:tcW w:w="2045" w:type="pct"/>
          </w:tcPr>
          <w:p w14:paraId="1372B78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32F721F7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4DDEC07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758B91B7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D7E" w:rsidRPr="00C1266B" w14:paraId="613BCC0B" w14:textId="77777777" w:rsidTr="00CA4063">
        <w:tc>
          <w:tcPr>
            <w:tcW w:w="2045" w:type="pct"/>
          </w:tcPr>
          <w:p w14:paraId="78E289F6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5D3995B" w14:textId="007395D4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1AEFC9E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1E1AF4" w14:textId="6F202536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AFCEF83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47D4B95" w14:textId="27890C29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15C9688D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BC9F65" w14:textId="6E7918A2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2D7E" w:rsidRPr="00C1266B" w14:paraId="4DDA8B1E" w14:textId="77777777" w:rsidTr="00BF0DFE">
        <w:tc>
          <w:tcPr>
            <w:tcW w:w="2045" w:type="pct"/>
          </w:tcPr>
          <w:p w14:paraId="4E0FA07B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488C6A65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D7E" w:rsidRPr="00C1266B" w14:paraId="014B76D9" w14:textId="77777777" w:rsidTr="00CA4063">
        <w:tc>
          <w:tcPr>
            <w:tcW w:w="2045" w:type="pct"/>
          </w:tcPr>
          <w:p w14:paraId="5417E35A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  <w:vAlign w:val="bottom"/>
          </w:tcPr>
          <w:p w14:paraId="3379CB4A" w14:textId="38B1AFCE" w:rsidR="00D32D7E" w:rsidRPr="00C1266B" w:rsidRDefault="00E601C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,703</w:t>
            </w:r>
          </w:p>
        </w:tc>
        <w:tc>
          <w:tcPr>
            <w:tcW w:w="149" w:type="pct"/>
          </w:tcPr>
          <w:p w14:paraId="62789652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2BA9B8" w14:textId="311C8226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4,653</w:t>
            </w:r>
          </w:p>
        </w:tc>
        <w:tc>
          <w:tcPr>
            <w:tcW w:w="142" w:type="pct"/>
          </w:tcPr>
          <w:p w14:paraId="711AE131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F3DFD7A" w14:textId="3C7DFEEB" w:rsidR="00D32D7E" w:rsidRPr="00C1266B" w:rsidRDefault="00E601C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</w:t>
            </w:r>
            <w:r w:rsidR="006801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83201B7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178C5DD" w14:textId="232FBF83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</w:tr>
      <w:tr w:rsidR="00D32D7E" w:rsidRPr="00C1266B" w14:paraId="30198E3A" w14:textId="77777777" w:rsidTr="00CA4063">
        <w:tc>
          <w:tcPr>
            <w:tcW w:w="2045" w:type="pct"/>
          </w:tcPr>
          <w:p w14:paraId="471B01DA" w14:textId="77777777" w:rsidR="00D32D7E" w:rsidRPr="00C1266B" w:rsidRDefault="00D32D7E" w:rsidP="00D32D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1" w:type="pct"/>
            <w:vAlign w:val="bottom"/>
          </w:tcPr>
          <w:p w14:paraId="7222E9AD" w14:textId="4F04EFBE" w:rsidR="00D32D7E" w:rsidRPr="00C1266B" w:rsidRDefault="00E601C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127,789</w:t>
            </w:r>
          </w:p>
        </w:tc>
        <w:tc>
          <w:tcPr>
            <w:tcW w:w="149" w:type="pct"/>
          </w:tcPr>
          <w:p w14:paraId="406B8337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95A813" w14:textId="4631728B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63,672</w:t>
            </w:r>
          </w:p>
        </w:tc>
        <w:tc>
          <w:tcPr>
            <w:tcW w:w="142" w:type="pct"/>
          </w:tcPr>
          <w:p w14:paraId="435DCB9A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0589F9A" w14:textId="72C4CD2D" w:rsidR="00D32D7E" w:rsidRPr="00C1266B" w:rsidRDefault="00E601C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127,150</w:t>
            </w:r>
          </w:p>
        </w:tc>
        <w:tc>
          <w:tcPr>
            <w:tcW w:w="136" w:type="pct"/>
          </w:tcPr>
          <w:p w14:paraId="62EF8373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992CEF0" w14:textId="2503204F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63,106</w:t>
            </w:r>
          </w:p>
        </w:tc>
      </w:tr>
      <w:tr w:rsidR="00D32D7E" w:rsidRPr="00C1266B" w14:paraId="66BC5D62" w14:textId="77777777" w:rsidTr="00CA4063">
        <w:tc>
          <w:tcPr>
            <w:tcW w:w="2045" w:type="pct"/>
          </w:tcPr>
          <w:p w14:paraId="5F721405" w14:textId="77777777" w:rsidR="00D32D7E" w:rsidRPr="00C1266B" w:rsidRDefault="00D32D7E" w:rsidP="00D32D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1" w:type="pct"/>
            <w:vAlign w:val="bottom"/>
          </w:tcPr>
          <w:p w14:paraId="3676F290" w14:textId="382861D7" w:rsidR="00D32D7E" w:rsidRPr="00C1266B" w:rsidRDefault="00E601C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935,930</w:t>
            </w:r>
          </w:p>
        </w:tc>
        <w:tc>
          <w:tcPr>
            <w:tcW w:w="149" w:type="pct"/>
          </w:tcPr>
          <w:p w14:paraId="0C4443A0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1E30547" w14:textId="20E75B45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1,3</w:t>
            </w:r>
            <w:r>
              <w:rPr>
                <w:rFonts w:ascii="Angsana New" w:hAnsi="Angsana New"/>
                <w:sz w:val="30"/>
                <w:szCs w:val="30"/>
              </w:rPr>
              <w:t>35,174</w:t>
            </w:r>
          </w:p>
        </w:tc>
        <w:tc>
          <w:tcPr>
            <w:tcW w:w="142" w:type="pct"/>
          </w:tcPr>
          <w:p w14:paraId="6D4E3873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CD894CD" w14:textId="427508EC" w:rsidR="00D32D7E" w:rsidRPr="00C1266B" w:rsidRDefault="00E601C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872,141</w:t>
            </w:r>
          </w:p>
        </w:tc>
        <w:tc>
          <w:tcPr>
            <w:tcW w:w="136" w:type="pct"/>
          </w:tcPr>
          <w:p w14:paraId="4BD17495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D725890" w14:textId="577C3BC6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1,299,558</w:t>
            </w:r>
          </w:p>
        </w:tc>
      </w:tr>
      <w:tr w:rsidR="00D32D7E" w:rsidRPr="00C1266B" w14:paraId="57F1F47B" w14:textId="77777777" w:rsidTr="00DB3E86">
        <w:trPr>
          <w:trHeight w:val="70"/>
        </w:trPr>
        <w:tc>
          <w:tcPr>
            <w:tcW w:w="2045" w:type="pct"/>
          </w:tcPr>
          <w:p w14:paraId="729647DA" w14:textId="52CFA8D5" w:rsidR="00D32D7E" w:rsidRPr="00C1266B" w:rsidRDefault="00DB3E86" w:rsidP="00DB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เงินสดและรายการเทียบเท่าเงินสดในงบแสดงฐานะการเงิน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B3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F75A7" w14:textId="7D304FDA" w:rsidR="00D32D7E" w:rsidRPr="00C1266B" w:rsidRDefault="00E601C8" w:rsidP="00DB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1,067,422</w:t>
            </w:r>
          </w:p>
        </w:tc>
        <w:tc>
          <w:tcPr>
            <w:tcW w:w="149" w:type="pct"/>
            <w:vAlign w:val="bottom"/>
          </w:tcPr>
          <w:p w14:paraId="256145A3" w14:textId="77777777" w:rsidR="00D32D7E" w:rsidRPr="00C1266B" w:rsidRDefault="00D32D7E" w:rsidP="00DB3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3A03" w14:textId="6C6EF248" w:rsidR="00D32D7E" w:rsidRPr="00C1266B" w:rsidRDefault="00D32D7E" w:rsidP="00DB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FC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6FC1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6FC1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42" w:type="pct"/>
            <w:vAlign w:val="bottom"/>
          </w:tcPr>
          <w:p w14:paraId="1FF3369F" w14:textId="77777777" w:rsidR="00D32D7E" w:rsidRPr="00C1266B" w:rsidRDefault="00D32D7E" w:rsidP="00DB3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327B6" w14:textId="203C2A0E" w:rsidR="00D32D7E" w:rsidRPr="00252CE5" w:rsidRDefault="00E601C8" w:rsidP="00DB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1,002,92</w:t>
            </w:r>
            <w:r w:rsidR="006801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6" w:type="pct"/>
            <w:vAlign w:val="bottom"/>
          </w:tcPr>
          <w:p w14:paraId="52974290" w14:textId="77777777" w:rsidR="00D32D7E" w:rsidRPr="00C1266B" w:rsidRDefault="00D32D7E" w:rsidP="00DB3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1792A" w14:textId="3C260093" w:rsidR="00D32D7E" w:rsidRPr="00C1266B" w:rsidRDefault="00D32D7E" w:rsidP="00DB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E5">
              <w:rPr>
                <w:rFonts w:ascii="Angsana New" w:hAnsi="Angsana New"/>
                <w:b/>
                <w:bCs/>
                <w:sz w:val="30"/>
                <w:szCs w:val="30"/>
              </w:rPr>
              <w:t>1,367,267</w:t>
            </w:r>
          </w:p>
        </w:tc>
      </w:tr>
    </w:tbl>
    <w:p w14:paraId="783D03AC" w14:textId="5948F554" w:rsidR="00780702" w:rsidRDefault="00780702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EF880A3" w14:textId="77777777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/>
          <w:spacing w:val="-4"/>
          <w:sz w:val="20"/>
          <w:szCs w:val="20"/>
        </w:rPr>
        <w:br w:type="page"/>
      </w:r>
    </w:p>
    <w:p w14:paraId="57C2DA64" w14:textId="7396E33D" w:rsidR="00E4226E" w:rsidRDefault="00E93358" w:rsidP="00B5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941005F" w14:textId="222505B7" w:rsidR="003C6D87" w:rsidRDefault="003C6D87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CA4063" w14:paraId="2A769E0B" w14:textId="77777777" w:rsidTr="001B0DFF">
        <w:trPr>
          <w:cantSplit/>
          <w:tblHeader/>
        </w:trPr>
        <w:tc>
          <w:tcPr>
            <w:tcW w:w="6120" w:type="dxa"/>
            <w:vAlign w:val="bottom"/>
            <w:hideMark/>
          </w:tcPr>
          <w:p w14:paraId="4DC465CB" w14:textId="77777777" w:rsidR="00CA4063" w:rsidRPr="00CA4063" w:rsidRDefault="00CA4063" w:rsidP="001B0D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02820247" w14:textId="1D645C2D" w:rsidR="00CA4063" w:rsidRPr="00CA4063" w:rsidRDefault="00CA4063" w:rsidP="00CA4063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09E2174" w14:textId="77777777" w:rsidR="00CA4063" w:rsidRPr="00CA4063" w:rsidRDefault="00CA4063" w:rsidP="00CA40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D7639CE" w14:textId="77777777" w:rsidR="00CA4063" w:rsidRPr="00CA4063" w:rsidRDefault="00CA4063" w:rsidP="00CA406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B947C70" w14:textId="4FC182F7" w:rsidR="00CA4063" w:rsidRPr="00CA4063" w:rsidRDefault="00CA4063" w:rsidP="00CA4063">
            <w:pPr>
              <w:pStyle w:val="acctmergecolhdg"/>
              <w:spacing w:line="240" w:lineRule="auto"/>
              <w:ind w:left="-81" w:right="-73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A4063" w14:paraId="5482D3C3" w14:textId="77777777" w:rsidTr="001B0DFF">
        <w:trPr>
          <w:cantSplit/>
          <w:tblHeader/>
        </w:trPr>
        <w:tc>
          <w:tcPr>
            <w:tcW w:w="6120" w:type="dxa"/>
            <w:vAlign w:val="bottom"/>
          </w:tcPr>
          <w:p w14:paraId="04B04A54" w14:textId="77777777" w:rsidR="00CA4063" w:rsidRPr="00CA4063" w:rsidRDefault="00CA4063" w:rsidP="001B0D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A09C978" w14:textId="5661F382" w:rsidR="00CA4063" w:rsidRPr="00CA4063" w:rsidRDefault="00CA4063" w:rsidP="001B0DF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063" w14:paraId="5C09F3CE" w14:textId="77777777" w:rsidTr="001B0DFF">
        <w:trPr>
          <w:cantSplit/>
          <w:trHeight w:val="64"/>
        </w:trPr>
        <w:tc>
          <w:tcPr>
            <w:tcW w:w="6120" w:type="dxa"/>
            <w:hideMark/>
          </w:tcPr>
          <w:p w14:paraId="159806BD" w14:textId="7888AB19" w:rsidR="00CA4063" w:rsidRPr="00CA4063" w:rsidRDefault="00CA4063" w:rsidP="001B0DF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0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40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CA40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A4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4472C92" w14:textId="77777777" w:rsidR="00CA4063" w:rsidRPr="00CA4063" w:rsidRDefault="00CA4063" w:rsidP="001B0DF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85A173" w14:textId="77777777" w:rsidR="00CA4063" w:rsidRPr="00CA4063" w:rsidRDefault="00CA4063" w:rsidP="001B0DF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8F8C65" w14:textId="77777777" w:rsidR="00CA4063" w:rsidRPr="00CA4063" w:rsidRDefault="00CA4063" w:rsidP="001B0DF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235D" w14:paraId="73546CDA" w14:textId="77777777" w:rsidTr="00CA4063">
        <w:trPr>
          <w:cantSplit/>
          <w:trHeight w:val="64"/>
        </w:trPr>
        <w:tc>
          <w:tcPr>
            <w:tcW w:w="6120" w:type="dxa"/>
            <w:hideMark/>
          </w:tcPr>
          <w:p w14:paraId="04DAFC02" w14:textId="6DF99C79" w:rsidR="0005235D" w:rsidRPr="00CA4063" w:rsidRDefault="0005235D" w:rsidP="0005235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00287DB" w14:textId="20493106" w:rsidR="0005235D" w:rsidRPr="004329EF" w:rsidRDefault="0005235D" w:rsidP="000523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22C010" w14:textId="77777777" w:rsidR="0005235D" w:rsidRPr="00CA4063" w:rsidRDefault="0005235D" w:rsidP="000523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F080B" w14:textId="7625B978" w:rsidR="0005235D" w:rsidRPr="00CA4063" w:rsidRDefault="0005235D" w:rsidP="000523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9EF" w:rsidRPr="004329EF" w14:paraId="7C055E07" w14:textId="77777777" w:rsidTr="0005235D">
        <w:trPr>
          <w:cantSplit/>
          <w:trHeight w:val="64"/>
        </w:trPr>
        <w:tc>
          <w:tcPr>
            <w:tcW w:w="6120" w:type="dxa"/>
          </w:tcPr>
          <w:p w14:paraId="17273093" w14:textId="1BF4B762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7F2675" w14:textId="5D47FD33" w:rsidR="004329EF" w:rsidRPr="004329EF" w:rsidRDefault="00593746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746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3746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80" w:type="dxa"/>
          </w:tcPr>
          <w:p w14:paraId="09F3330B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F9ECFC" w14:textId="44F36FEC" w:rsidR="004329EF" w:rsidRPr="004329EF" w:rsidRDefault="00593746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746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374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</w:tr>
      <w:tr w:rsidR="004329EF" w14:paraId="28B07833" w14:textId="77777777" w:rsidTr="0005235D">
        <w:trPr>
          <w:cantSplit/>
          <w:trHeight w:val="64"/>
        </w:trPr>
        <w:tc>
          <w:tcPr>
            <w:tcW w:w="6120" w:type="dxa"/>
          </w:tcPr>
          <w:p w14:paraId="0EE14CB9" w14:textId="77777777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491DCF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4098EC7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B73671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329EF" w14:paraId="66CFA8C8" w14:textId="77777777" w:rsidTr="001B0DFF">
        <w:trPr>
          <w:cantSplit/>
          <w:trHeight w:val="64"/>
        </w:trPr>
        <w:tc>
          <w:tcPr>
            <w:tcW w:w="6120" w:type="dxa"/>
          </w:tcPr>
          <w:p w14:paraId="79C7DD05" w14:textId="445802B6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350" w:type="dxa"/>
          </w:tcPr>
          <w:p w14:paraId="03770E45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6B0D84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AF22704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329EF" w14:paraId="0D3B906F" w14:textId="77777777" w:rsidTr="001B0DFF">
        <w:trPr>
          <w:cantSplit/>
          <w:trHeight w:val="64"/>
        </w:trPr>
        <w:tc>
          <w:tcPr>
            <w:tcW w:w="6120" w:type="dxa"/>
          </w:tcPr>
          <w:p w14:paraId="5EAC1F69" w14:textId="7F6CC619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C3DDBE9" w14:textId="25A892B8" w:rsidR="004329EF" w:rsidRPr="004329EF" w:rsidRDefault="00593746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746">
              <w:rPr>
                <w:rFonts w:ascii="Angsana New" w:hAnsi="Angsana New"/>
                <w:sz w:val="30"/>
                <w:szCs w:val="30"/>
                <w:cs/>
                <w:lang w:bidi="th-TH"/>
              </w:rPr>
              <w:t>164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3746">
              <w:rPr>
                <w:rFonts w:ascii="Angsana New" w:hAnsi="Angsana New"/>
                <w:sz w:val="30"/>
                <w:szCs w:val="30"/>
                <w:cs/>
                <w:lang w:bidi="th-TH"/>
              </w:rPr>
              <w:t>841</w:t>
            </w:r>
          </w:p>
        </w:tc>
        <w:tc>
          <w:tcPr>
            <w:tcW w:w="180" w:type="dxa"/>
          </w:tcPr>
          <w:p w14:paraId="3C2A282D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8541878" w14:textId="095A41DA" w:rsidR="004329EF" w:rsidRPr="004329EF" w:rsidRDefault="00593746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3746">
              <w:rPr>
                <w:rFonts w:ascii="Angsana New" w:hAnsi="Angsana New"/>
                <w:sz w:val="30"/>
                <w:szCs w:val="30"/>
                <w:cs/>
                <w:lang w:bidi="th-TH"/>
              </w:rPr>
              <w:t>164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3746">
              <w:rPr>
                <w:rFonts w:ascii="Angsana New" w:hAnsi="Angsana New"/>
                <w:sz w:val="30"/>
                <w:szCs w:val="30"/>
                <w:cs/>
                <w:lang w:bidi="th-TH"/>
              </w:rPr>
              <w:t>841</w:t>
            </w:r>
          </w:p>
        </w:tc>
      </w:tr>
      <w:tr w:rsidR="004329EF" w14:paraId="7E45110E" w14:textId="77777777" w:rsidTr="001B0DFF">
        <w:trPr>
          <w:cantSplit/>
          <w:trHeight w:val="64"/>
        </w:trPr>
        <w:tc>
          <w:tcPr>
            <w:tcW w:w="6120" w:type="dxa"/>
            <w:hideMark/>
          </w:tcPr>
          <w:p w14:paraId="08E0E5C1" w14:textId="46793DF0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6DAC8A6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250503D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E22F605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329EF" w14:paraId="37973AD8" w14:textId="77777777" w:rsidTr="00CA4063">
        <w:trPr>
          <w:cantSplit/>
          <w:trHeight w:val="64"/>
        </w:trPr>
        <w:tc>
          <w:tcPr>
            <w:tcW w:w="6120" w:type="dxa"/>
            <w:hideMark/>
          </w:tcPr>
          <w:p w14:paraId="3AAC44DE" w14:textId="27445728" w:rsidR="004329EF" w:rsidRPr="00CA4063" w:rsidRDefault="004329EF" w:rsidP="004329EF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AD5A4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DAB902" w14:textId="32CF944C" w:rsidR="004329EF" w:rsidRPr="00AD5A48" w:rsidRDefault="00593746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3746">
              <w:rPr>
                <w:rFonts w:ascii="Angsana New" w:hAnsi="Angsana New"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3746">
              <w:rPr>
                <w:rFonts w:ascii="Angsana New" w:hAnsi="Angsana New"/>
                <w:sz w:val="30"/>
                <w:szCs w:val="30"/>
                <w:cs/>
                <w:lang w:bidi="th-TH"/>
              </w:rPr>
              <w:t>512</w:t>
            </w:r>
          </w:p>
        </w:tc>
        <w:tc>
          <w:tcPr>
            <w:tcW w:w="180" w:type="dxa"/>
          </w:tcPr>
          <w:p w14:paraId="4AF8830D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AC87758" w14:textId="4279C384" w:rsidR="004329EF" w:rsidRPr="004329EF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D5A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AD5A48">
              <w:rPr>
                <w:rFonts w:ascii="Angsana New" w:hAnsi="Angsana New"/>
                <w:sz w:val="30"/>
                <w:szCs w:val="30"/>
                <w:lang w:val="en-US" w:bidi="th-TH"/>
              </w:rPr>
              <w:t>,512</w:t>
            </w:r>
          </w:p>
        </w:tc>
      </w:tr>
      <w:tr w:rsidR="004329EF" w14:paraId="217FEA16" w14:textId="77777777" w:rsidTr="00CA4063">
        <w:trPr>
          <w:cantSplit/>
          <w:trHeight w:val="64"/>
        </w:trPr>
        <w:tc>
          <w:tcPr>
            <w:tcW w:w="6120" w:type="dxa"/>
            <w:hideMark/>
          </w:tcPr>
          <w:p w14:paraId="3FB93C12" w14:textId="68A5107D" w:rsidR="004329EF" w:rsidRPr="00CA4063" w:rsidRDefault="004329EF" w:rsidP="004329EF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04262F1" w14:textId="0D2F90CB" w:rsidR="004329EF" w:rsidRPr="004329EF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6,997</w:t>
            </w:r>
          </w:p>
        </w:tc>
        <w:tc>
          <w:tcPr>
            <w:tcW w:w="180" w:type="dxa"/>
          </w:tcPr>
          <w:p w14:paraId="4DDAA0AD" w14:textId="77777777" w:rsidR="004329EF" w:rsidRPr="004329EF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752E09E" w14:textId="18B78BC5" w:rsidR="004329EF" w:rsidRPr="004329EF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6,997</w:t>
            </w:r>
          </w:p>
        </w:tc>
      </w:tr>
      <w:tr w:rsidR="004329EF" w14:paraId="3639C2EC" w14:textId="77777777" w:rsidTr="00CA4063">
        <w:trPr>
          <w:cantSplit/>
          <w:trHeight w:val="64"/>
        </w:trPr>
        <w:tc>
          <w:tcPr>
            <w:tcW w:w="6120" w:type="dxa"/>
            <w:hideMark/>
          </w:tcPr>
          <w:p w14:paraId="43441BEB" w14:textId="1D984898" w:rsidR="004329EF" w:rsidRPr="00CA4063" w:rsidRDefault="004329EF" w:rsidP="004329EF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EFDC9E" w14:textId="1E4A7E2A" w:rsidR="004329EF" w:rsidRPr="00AD5A48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18,83</w:t>
            </w:r>
            <w:r w:rsidR="005937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AEF4F7F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99A86" w14:textId="6AA2B267" w:rsidR="004329EF" w:rsidRPr="00AD5A48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18,801</w:t>
            </w:r>
          </w:p>
        </w:tc>
      </w:tr>
      <w:tr w:rsidR="004329EF" w14:paraId="703C4B09" w14:textId="77777777" w:rsidTr="00CA4063">
        <w:trPr>
          <w:cantSplit/>
          <w:trHeight w:val="64"/>
        </w:trPr>
        <w:tc>
          <w:tcPr>
            <w:tcW w:w="6120" w:type="dxa"/>
          </w:tcPr>
          <w:p w14:paraId="35FA8839" w14:textId="77777777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8D2B0" w14:textId="56417D7A" w:rsidR="004329EF" w:rsidRPr="00EE1F47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5A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93746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Pr="00AD5A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93746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6FC79DED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26DD4" w14:textId="0E2F2A28" w:rsidR="004329EF" w:rsidRPr="00AD5A48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A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93746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Pr="00AD5A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93746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</w:tr>
      <w:tr w:rsidR="004329EF" w14:paraId="7CD60734" w14:textId="77777777" w:rsidTr="001A4656">
        <w:trPr>
          <w:cantSplit/>
          <w:trHeight w:val="64"/>
        </w:trPr>
        <w:tc>
          <w:tcPr>
            <w:tcW w:w="6120" w:type="dxa"/>
            <w:hideMark/>
          </w:tcPr>
          <w:p w14:paraId="54177D1F" w14:textId="77777777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A4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7FAFC" w14:textId="66D6195C" w:rsidR="004329EF" w:rsidRPr="00AD5A48" w:rsidRDefault="004329EF" w:rsidP="00FC5CD3">
            <w:pPr>
              <w:pStyle w:val="acctfourfigures"/>
              <w:shd w:val="clear" w:color="auto" w:fill="FFFFFF"/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(</w:t>
            </w:r>
            <w:r w:rsidR="00AD5A48" w:rsidRPr="00AD5A48">
              <w:rPr>
                <w:rFonts w:ascii="Angsana New" w:hAnsi="Angsana New"/>
                <w:sz w:val="30"/>
                <w:szCs w:val="30"/>
              </w:rPr>
              <w:t>1</w:t>
            </w:r>
            <w:r w:rsidR="00593746">
              <w:rPr>
                <w:rFonts w:ascii="Angsana New" w:hAnsi="Angsana New"/>
                <w:sz w:val="30"/>
                <w:szCs w:val="30"/>
              </w:rPr>
              <w:t>5</w:t>
            </w:r>
            <w:r w:rsidR="00AD5A48" w:rsidRPr="00AD5A48">
              <w:rPr>
                <w:rFonts w:ascii="Angsana New" w:hAnsi="Angsana New"/>
                <w:sz w:val="30"/>
                <w:szCs w:val="30"/>
              </w:rPr>
              <w:t>,</w:t>
            </w:r>
            <w:r w:rsidR="00593746">
              <w:rPr>
                <w:rFonts w:ascii="Angsana New" w:hAnsi="Angsana New"/>
                <w:sz w:val="30"/>
                <w:szCs w:val="30"/>
              </w:rPr>
              <w:t>408</w:t>
            </w:r>
            <w:r w:rsidRPr="00AD5A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D45E87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B37BC" w14:textId="244A9B3E" w:rsidR="004329EF" w:rsidRPr="00AD5A48" w:rsidRDefault="004329EF" w:rsidP="00FC5CD3">
            <w:pPr>
              <w:pStyle w:val="acctfourfigures"/>
              <w:shd w:val="clear" w:color="auto" w:fill="FFFFFF"/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(</w:t>
            </w:r>
            <w:r w:rsidR="00593746">
              <w:rPr>
                <w:rFonts w:ascii="Angsana New" w:hAnsi="Angsana New"/>
                <w:sz w:val="30"/>
                <w:szCs w:val="30"/>
              </w:rPr>
              <w:t>15</w:t>
            </w:r>
            <w:r w:rsidR="00AD5A48" w:rsidRPr="00AD5A48">
              <w:rPr>
                <w:rFonts w:ascii="Angsana New" w:hAnsi="Angsana New"/>
                <w:sz w:val="30"/>
                <w:szCs w:val="30"/>
              </w:rPr>
              <w:t>,</w:t>
            </w:r>
            <w:r w:rsidR="00593746">
              <w:rPr>
                <w:rFonts w:ascii="Angsana New" w:hAnsi="Angsana New"/>
                <w:sz w:val="30"/>
                <w:szCs w:val="30"/>
              </w:rPr>
              <w:t>408</w:t>
            </w:r>
            <w:r w:rsidRPr="00AD5A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29EF" w14:paraId="2CC23208" w14:textId="77777777" w:rsidTr="001A4656">
        <w:trPr>
          <w:cantSplit/>
          <w:trHeight w:val="64"/>
        </w:trPr>
        <w:tc>
          <w:tcPr>
            <w:tcW w:w="6120" w:type="dxa"/>
            <w:hideMark/>
          </w:tcPr>
          <w:p w14:paraId="39DF42E9" w14:textId="77777777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6C993" w14:textId="26981CA0" w:rsidR="004329EF" w:rsidRPr="00AD5A48" w:rsidRDefault="00AD5A48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A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93746">
              <w:rPr>
                <w:rFonts w:ascii="Angsana New" w:hAnsi="Angsana New"/>
                <w:b/>
                <w:bCs/>
                <w:sz w:val="30"/>
                <w:szCs w:val="30"/>
              </w:rPr>
              <w:t>80,773</w:t>
            </w:r>
          </w:p>
        </w:tc>
        <w:tc>
          <w:tcPr>
            <w:tcW w:w="180" w:type="dxa"/>
          </w:tcPr>
          <w:p w14:paraId="163FD995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AE00E" w14:textId="4B8423CA" w:rsidR="004329EF" w:rsidRPr="00AD5A48" w:rsidRDefault="00593746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180,743</w:t>
            </w:r>
          </w:p>
        </w:tc>
      </w:tr>
      <w:tr w:rsidR="004329EF" w14:paraId="1A34474D" w14:textId="77777777" w:rsidTr="00905BE4">
        <w:trPr>
          <w:cantSplit/>
          <w:trHeight w:val="64"/>
        </w:trPr>
        <w:tc>
          <w:tcPr>
            <w:tcW w:w="6120" w:type="dxa"/>
          </w:tcPr>
          <w:p w14:paraId="39AD4C73" w14:textId="77777777" w:rsidR="004329EF" w:rsidRPr="00CA4063" w:rsidRDefault="004329EF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85AA720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CA5E2D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68BBF3C" w14:textId="77777777" w:rsidR="004329EF" w:rsidRPr="00AD5A48" w:rsidRDefault="004329EF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05BE4" w14:paraId="1427D850" w14:textId="77777777" w:rsidTr="00905BE4">
        <w:trPr>
          <w:cantSplit/>
          <w:trHeight w:val="64"/>
        </w:trPr>
        <w:tc>
          <w:tcPr>
            <w:tcW w:w="6120" w:type="dxa"/>
          </w:tcPr>
          <w:p w14:paraId="56C23B2B" w14:textId="3F4C8CFE" w:rsidR="00905BE4" w:rsidRPr="00CA4063" w:rsidRDefault="005006C5" w:rsidP="004329EF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7464C386" w14:textId="0936BD51" w:rsidR="00905BE4" w:rsidRPr="00AD5A48" w:rsidRDefault="00905BE4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411,480</w:t>
            </w:r>
          </w:p>
        </w:tc>
        <w:tc>
          <w:tcPr>
            <w:tcW w:w="180" w:type="dxa"/>
          </w:tcPr>
          <w:p w14:paraId="58ADE2E4" w14:textId="77777777" w:rsidR="00905BE4" w:rsidRPr="00AD5A48" w:rsidRDefault="00905BE4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1E61E5F" w14:textId="39685F33" w:rsidR="00905BE4" w:rsidRPr="00AD5A48" w:rsidRDefault="00905BE4" w:rsidP="004329E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408,235</w:t>
            </w:r>
          </w:p>
        </w:tc>
      </w:tr>
    </w:tbl>
    <w:p w14:paraId="0158FBE6" w14:textId="77777777" w:rsidR="00CA4063" w:rsidRDefault="00CA4063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D35C473" w14:textId="77777777" w:rsidR="00CA4063" w:rsidRDefault="00CA4063" w:rsidP="00CA4063"/>
    <w:p w14:paraId="62BE29D8" w14:textId="77777777" w:rsidR="00CA4063" w:rsidRDefault="00CA4063" w:rsidP="00CA4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42"/>
        <w:gridCol w:w="271"/>
        <w:gridCol w:w="1343"/>
      </w:tblGrid>
      <w:tr w:rsidR="00CA4063" w:rsidRPr="00D36B78" w14:paraId="774D91F8" w14:textId="77777777" w:rsidTr="001B0DFF">
        <w:trPr>
          <w:tblHeader/>
        </w:trPr>
        <w:tc>
          <w:tcPr>
            <w:tcW w:w="3351" w:type="pct"/>
          </w:tcPr>
          <w:p w14:paraId="34583AE8" w14:textId="77777777" w:rsidR="00CA4063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89E4A" w14:textId="3232EBF2" w:rsidR="00CA4063" w:rsidRPr="00315870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0C3D45B7" w14:textId="77777777" w:rsidR="00CA4063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A8463D" w14:textId="77777777" w:rsidR="00CA4063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39B53F3" w14:textId="77777777" w:rsidR="00CA4063" w:rsidRPr="003374B7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38F05730" w14:textId="77777777" w:rsidR="00CA4063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4063" w:rsidRPr="00D36B78" w14:paraId="3757EBFC" w14:textId="77777777" w:rsidTr="001B0DFF">
        <w:tc>
          <w:tcPr>
            <w:tcW w:w="3351" w:type="pct"/>
          </w:tcPr>
          <w:p w14:paraId="75E5C682" w14:textId="77777777" w:rsidR="00CA4063" w:rsidRPr="006F00E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0AFD6D54" w14:textId="77777777" w:rsidR="00CA4063" w:rsidRPr="00C37DFE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063" w:rsidRPr="00D36B78" w14:paraId="5AFEFEED" w14:textId="77777777" w:rsidTr="001B0DFF">
        <w:tc>
          <w:tcPr>
            <w:tcW w:w="3351" w:type="pct"/>
          </w:tcPr>
          <w:p w14:paraId="4304EC6D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78" w:type="pct"/>
          </w:tcPr>
          <w:p w14:paraId="2EEEEF2F" w14:textId="77777777" w:rsidR="00CA4063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F5AB2E5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758DC657" w14:textId="77777777" w:rsidR="00CA4063" w:rsidRPr="00C37DFE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A4063" w:rsidRPr="00D36B78" w14:paraId="4249E67E" w14:textId="77777777" w:rsidTr="001B0DFF">
        <w:tc>
          <w:tcPr>
            <w:tcW w:w="3351" w:type="pct"/>
          </w:tcPr>
          <w:p w14:paraId="0386A5BD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8" w:type="pct"/>
          </w:tcPr>
          <w:p w14:paraId="5F90FCC1" w14:textId="77777777" w:rsidR="00CA4063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83D61B0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45D97427" w14:textId="77777777" w:rsidR="00CA4063" w:rsidRPr="00C37DFE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A4063" w:rsidRPr="00D36B78" w14:paraId="241E0C46" w14:textId="77777777" w:rsidTr="001B0DFF">
        <w:tc>
          <w:tcPr>
            <w:tcW w:w="3351" w:type="pct"/>
          </w:tcPr>
          <w:p w14:paraId="281C3FF3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5ECE0E63" w14:textId="77777777" w:rsidR="00CA4063" w:rsidRPr="00E45623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6" w:type="pct"/>
          </w:tcPr>
          <w:p w14:paraId="220AE640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172FE983" w14:textId="77777777" w:rsidR="00CA4063" w:rsidRPr="0032434C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282,929</w:t>
            </w:r>
          </w:p>
        </w:tc>
      </w:tr>
      <w:tr w:rsidR="00CA4063" w:rsidRPr="00BC76F7" w14:paraId="52607528" w14:textId="77777777" w:rsidTr="001B0DFF">
        <w:tc>
          <w:tcPr>
            <w:tcW w:w="3351" w:type="pct"/>
          </w:tcPr>
          <w:p w14:paraId="2FC9B06C" w14:textId="77777777" w:rsidR="00CA4063" w:rsidRPr="00BC76F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6781F4A7" w14:textId="77777777" w:rsidR="00CA4063" w:rsidRPr="00BC76F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7F938733" w14:textId="77777777" w:rsidR="00CA4063" w:rsidRPr="00BC76F7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59B6BC3E" w14:textId="77777777" w:rsidR="00CA4063" w:rsidRPr="00BC76F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A4063" w:rsidRPr="00D36B78" w14:paraId="08EF011E" w14:textId="77777777" w:rsidTr="001B0DFF">
        <w:tc>
          <w:tcPr>
            <w:tcW w:w="3351" w:type="pct"/>
          </w:tcPr>
          <w:p w14:paraId="597B692E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78" w:type="pct"/>
          </w:tcPr>
          <w:p w14:paraId="6E7EE7E5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932266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489B4D3D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063" w:rsidRPr="00D36B78" w14:paraId="2FE7E860" w14:textId="77777777" w:rsidTr="001B0DFF">
        <w:trPr>
          <w:trHeight w:val="80"/>
        </w:trPr>
        <w:tc>
          <w:tcPr>
            <w:tcW w:w="3351" w:type="pct"/>
          </w:tcPr>
          <w:p w14:paraId="540A9B36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78" w:type="pct"/>
          </w:tcPr>
          <w:p w14:paraId="35F1531D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241,226</w:t>
            </w:r>
          </w:p>
        </w:tc>
        <w:tc>
          <w:tcPr>
            <w:tcW w:w="146" w:type="pct"/>
          </w:tcPr>
          <w:p w14:paraId="060E59FA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6F9E8882" w14:textId="77777777" w:rsidR="00CA4063" w:rsidRPr="00345D95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241,225</w:t>
            </w:r>
          </w:p>
        </w:tc>
      </w:tr>
      <w:tr w:rsidR="00CA4063" w:rsidRPr="00D36B78" w14:paraId="35D06109" w14:textId="77777777" w:rsidTr="001B0DFF">
        <w:tc>
          <w:tcPr>
            <w:tcW w:w="3351" w:type="pct"/>
          </w:tcPr>
          <w:p w14:paraId="6ECA7C2B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778" w:type="pct"/>
          </w:tcPr>
          <w:p w14:paraId="690A80E5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FFB405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36AA140F" w14:textId="77777777" w:rsidR="00CA4063" w:rsidRPr="00345D95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063" w:rsidRPr="00D36B78" w14:paraId="0A09C757" w14:textId="77777777" w:rsidTr="001B0DFF">
        <w:tc>
          <w:tcPr>
            <w:tcW w:w="3351" w:type="pct"/>
          </w:tcPr>
          <w:p w14:paraId="16276B17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78" w:type="pct"/>
          </w:tcPr>
          <w:p w14:paraId="01441C83" w14:textId="77777777" w:rsidR="00CA4063" w:rsidRPr="00831D3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  <w:tc>
          <w:tcPr>
            <w:tcW w:w="146" w:type="pct"/>
          </w:tcPr>
          <w:p w14:paraId="2D06882F" w14:textId="77777777" w:rsidR="00CA4063" w:rsidRPr="00831D3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6EA34E8F" w14:textId="77777777" w:rsidR="00CA4063" w:rsidRPr="00831D3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</w:tr>
      <w:tr w:rsidR="00CA4063" w:rsidRPr="00D36B78" w14:paraId="163FB852" w14:textId="77777777" w:rsidTr="001B0DFF">
        <w:tc>
          <w:tcPr>
            <w:tcW w:w="3351" w:type="pct"/>
          </w:tcPr>
          <w:p w14:paraId="34310862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78" w:type="pct"/>
          </w:tcPr>
          <w:p w14:paraId="581B5EC8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  <w:tc>
          <w:tcPr>
            <w:tcW w:w="146" w:type="pct"/>
          </w:tcPr>
          <w:p w14:paraId="2D100DED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5BF30CD2" w14:textId="77777777" w:rsidR="00CA4063" w:rsidRPr="00E87F60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  <w:tr w:rsidR="00CA4063" w:rsidRPr="00D36B78" w14:paraId="6BF1F0D4" w14:textId="77777777" w:rsidTr="001B0DFF">
        <w:tc>
          <w:tcPr>
            <w:tcW w:w="3351" w:type="pct"/>
          </w:tcPr>
          <w:p w14:paraId="258EE813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7669E2E9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17,641</w:t>
            </w:r>
          </w:p>
        </w:tc>
        <w:tc>
          <w:tcPr>
            <w:tcW w:w="146" w:type="pct"/>
          </w:tcPr>
          <w:p w14:paraId="573305D2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B7328D2" w14:textId="77777777" w:rsidR="00CA4063" w:rsidRPr="00E87F60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17,612</w:t>
            </w:r>
          </w:p>
        </w:tc>
      </w:tr>
      <w:tr w:rsidR="00CA4063" w:rsidRPr="00D36B78" w14:paraId="4036A269" w14:textId="77777777" w:rsidTr="001B0DFF">
        <w:tc>
          <w:tcPr>
            <w:tcW w:w="3351" w:type="pct"/>
          </w:tcPr>
          <w:p w14:paraId="3BB0EE7A" w14:textId="1CDFFBFF" w:rsidR="00CA4063" w:rsidRPr="00D36B78" w:rsidRDefault="001922C2" w:rsidP="001B0DFF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778" w:type="pct"/>
          </w:tcPr>
          <w:p w14:paraId="0DB982BC" w14:textId="77777777" w:rsidR="00CA4063" w:rsidRPr="00345D95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279,018</w:t>
            </w:r>
          </w:p>
        </w:tc>
        <w:tc>
          <w:tcPr>
            <w:tcW w:w="146" w:type="pct"/>
          </w:tcPr>
          <w:p w14:paraId="20D9138E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42CFFD56" w14:textId="77777777" w:rsidR="00CA4063" w:rsidRPr="00E87F60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278,988</w:t>
            </w:r>
          </w:p>
        </w:tc>
      </w:tr>
      <w:tr w:rsidR="00CA4063" w:rsidRPr="00D36B78" w14:paraId="4D9E5408" w14:textId="77777777" w:rsidTr="001B0DFF">
        <w:tc>
          <w:tcPr>
            <w:tcW w:w="3351" w:type="pct"/>
          </w:tcPr>
          <w:p w14:paraId="0B016BA4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508B2FB8" w14:textId="77777777" w:rsidR="00CA4063" w:rsidRPr="0032434C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  <w:tc>
          <w:tcPr>
            <w:tcW w:w="146" w:type="pct"/>
          </w:tcPr>
          <w:p w14:paraId="06B28814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A1B1FC4" w14:textId="77777777" w:rsidR="00CA4063" w:rsidRPr="00E87F60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</w:tr>
      <w:tr w:rsidR="00CA4063" w:rsidRPr="00D36B78" w14:paraId="31574F26" w14:textId="77777777" w:rsidTr="001B0DFF">
        <w:trPr>
          <w:trHeight w:val="352"/>
        </w:trPr>
        <w:tc>
          <w:tcPr>
            <w:tcW w:w="3351" w:type="pct"/>
          </w:tcPr>
          <w:p w14:paraId="4E0A88BA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052C2EE6" w14:textId="77777777" w:rsidR="00CA4063" w:rsidRPr="0032434C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258,512</w:t>
            </w:r>
          </w:p>
        </w:tc>
        <w:tc>
          <w:tcPr>
            <w:tcW w:w="146" w:type="pct"/>
          </w:tcPr>
          <w:p w14:paraId="0B0FF38B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7DFEC1A2" w14:textId="77777777" w:rsidR="00CA4063" w:rsidRPr="00E87F60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258,482</w:t>
            </w:r>
          </w:p>
        </w:tc>
      </w:tr>
      <w:tr w:rsidR="00CA4063" w:rsidRPr="00BC76F7" w14:paraId="3D5BC6DA" w14:textId="77777777" w:rsidTr="001B0DFF">
        <w:trPr>
          <w:trHeight w:val="50"/>
        </w:trPr>
        <w:tc>
          <w:tcPr>
            <w:tcW w:w="3351" w:type="pct"/>
          </w:tcPr>
          <w:p w14:paraId="7D8442D6" w14:textId="77777777" w:rsidR="00CA4063" w:rsidRPr="00BC76F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56050A5F" w14:textId="77777777" w:rsidR="00CA4063" w:rsidRPr="00BC76F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A6BB774" w14:textId="77777777" w:rsidR="00CA4063" w:rsidRPr="00BC76F7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169A7EC" w14:textId="77777777" w:rsidR="00CA4063" w:rsidRPr="00BC76F7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A4063" w:rsidRPr="00C37DFE" w14:paraId="54EDF7B6" w14:textId="77777777" w:rsidTr="001B0DFF">
        <w:tc>
          <w:tcPr>
            <w:tcW w:w="3351" w:type="pct"/>
          </w:tcPr>
          <w:p w14:paraId="04E862EE" w14:textId="77777777" w:rsidR="00CA4063" w:rsidRPr="00D36B78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8" w:type="pct"/>
            <w:tcBorders>
              <w:bottom w:val="double" w:sz="4" w:space="0" w:color="auto"/>
            </w:tcBorders>
          </w:tcPr>
          <w:p w14:paraId="6227EDBF" w14:textId="77777777" w:rsidR="00CA4063" w:rsidRPr="00345D95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549,712</w:t>
            </w:r>
          </w:p>
        </w:tc>
        <w:tc>
          <w:tcPr>
            <w:tcW w:w="146" w:type="pct"/>
          </w:tcPr>
          <w:p w14:paraId="30D89573" w14:textId="77777777" w:rsidR="00CA4063" w:rsidRPr="00D36B78" w:rsidRDefault="00CA4063" w:rsidP="001B0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7FEA272D" w14:textId="77777777" w:rsidR="00CA4063" w:rsidRPr="00345D95" w:rsidRDefault="00CA406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541,411</w:t>
            </w:r>
          </w:p>
        </w:tc>
      </w:tr>
    </w:tbl>
    <w:p w14:paraId="4844DF74" w14:textId="77777777" w:rsidR="00CA4063" w:rsidRPr="001A4656" w:rsidRDefault="00CA4063" w:rsidP="00CA4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440"/>
        <w:gridCol w:w="270"/>
        <w:gridCol w:w="1350"/>
      </w:tblGrid>
      <w:tr w:rsidR="001A4656" w14:paraId="5DF41460" w14:textId="77777777" w:rsidTr="001A4656">
        <w:trPr>
          <w:tblHeader/>
        </w:trPr>
        <w:tc>
          <w:tcPr>
            <w:tcW w:w="5130" w:type="dxa"/>
            <w:vAlign w:val="bottom"/>
            <w:hideMark/>
          </w:tcPr>
          <w:p w14:paraId="3F65C8AA" w14:textId="77777777" w:rsidR="001A4656" w:rsidRPr="001A4656" w:rsidRDefault="001A4656" w:rsidP="001B0DF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cyan"/>
                <w:lang w:val="en-GB" w:bidi="ar-SA"/>
              </w:rPr>
            </w:pPr>
            <w:r w:rsidRPr="001A46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D00B08" w14:textId="77777777" w:rsidR="001A4656" w:rsidRPr="001A4656" w:rsidRDefault="001A4656" w:rsidP="001B0DF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4E44139D" w14:textId="67930DC8" w:rsidR="001A4656" w:rsidRPr="001A4656" w:rsidRDefault="001A4656" w:rsidP="004C2089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B1427B" w14:textId="77777777" w:rsidR="001A4656" w:rsidRPr="001A4656" w:rsidRDefault="001A4656" w:rsidP="004C208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F50375C" w14:textId="77777777" w:rsidR="001A4656" w:rsidRPr="001A4656" w:rsidRDefault="001A4656" w:rsidP="004C2089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36893A0" w14:textId="2CD81B92" w:rsidR="001A4656" w:rsidRPr="001A4656" w:rsidRDefault="001A4656" w:rsidP="004C2089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4656" w14:paraId="4546500F" w14:textId="77777777" w:rsidTr="001A4656">
        <w:trPr>
          <w:tblHeader/>
        </w:trPr>
        <w:tc>
          <w:tcPr>
            <w:tcW w:w="5130" w:type="dxa"/>
            <w:hideMark/>
          </w:tcPr>
          <w:p w14:paraId="77BE8A01" w14:textId="2C53A574" w:rsidR="001A4656" w:rsidRPr="001A4656" w:rsidRDefault="001A4656" w:rsidP="001B0DF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3C12E1D" w14:textId="77777777" w:rsidR="001A4656" w:rsidRPr="001A4656" w:rsidRDefault="001A4656" w:rsidP="001B0DF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hideMark/>
          </w:tcPr>
          <w:p w14:paraId="05130227" w14:textId="7840DEF8" w:rsidR="001A4656" w:rsidRPr="001A4656" w:rsidRDefault="001A4656" w:rsidP="001B0DF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4C20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A46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4656" w14:paraId="07433AD5" w14:textId="77777777" w:rsidTr="001A4656">
        <w:trPr>
          <w:tblHeader/>
        </w:trPr>
        <w:tc>
          <w:tcPr>
            <w:tcW w:w="5130" w:type="dxa"/>
            <w:hideMark/>
          </w:tcPr>
          <w:p w14:paraId="357A2AA3" w14:textId="77777777" w:rsidR="001A4656" w:rsidRPr="001A4656" w:rsidRDefault="001A4656" w:rsidP="001B0DF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</w:rPr>
              <w:t xml:space="preserve"> 2563 - 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  <w:hideMark/>
          </w:tcPr>
          <w:p w14:paraId="2AC28B3A" w14:textId="77777777" w:rsidR="001A4656" w:rsidRPr="001A4656" w:rsidRDefault="001A4656" w:rsidP="001B0DF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465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  <w:r w:rsidRPr="001A46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(ก.</w:t>
            </w:r>
            <w:r w:rsidRPr="001A46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04640C03" w14:textId="76457C57" w:rsidR="001A4656" w:rsidRPr="001A4656" w:rsidRDefault="00AE628C" w:rsidP="001A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AE628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28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D2D7DB3" w14:textId="77777777" w:rsidR="001A4656" w:rsidRPr="001A4656" w:rsidRDefault="001A4656" w:rsidP="001B0DF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3BEEC1" w14:textId="53A82E5F" w:rsidR="001A4656" w:rsidRPr="001A4656" w:rsidRDefault="00AE628C" w:rsidP="001A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AE628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28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1A4656" w14:paraId="61A6E0C1" w14:textId="77777777" w:rsidTr="001A4656">
        <w:trPr>
          <w:tblHeader/>
        </w:trPr>
        <w:tc>
          <w:tcPr>
            <w:tcW w:w="5130" w:type="dxa"/>
            <w:hideMark/>
          </w:tcPr>
          <w:p w14:paraId="3934B341" w14:textId="77777777" w:rsidR="001A4656" w:rsidRPr="001A4656" w:rsidRDefault="001A4656" w:rsidP="001B0DF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5CD8F18" w14:textId="77777777" w:rsidR="001A4656" w:rsidRPr="001A4656" w:rsidRDefault="001A4656" w:rsidP="001B0DF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F75453" w14:textId="34C44544" w:rsidR="001A4656" w:rsidRPr="001A4656" w:rsidRDefault="00AE628C" w:rsidP="001A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vAlign w:val="center"/>
          </w:tcPr>
          <w:p w14:paraId="106ACE5F" w14:textId="77777777" w:rsidR="001A4656" w:rsidRPr="001A4656" w:rsidRDefault="001A4656" w:rsidP="001B0DFF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7BBA4C" w14:textId="071182BE" w:rsidR="001A4656" w:rsidRPr="001A4656" w:rsidRDefault="00AE628C" w:rsidP="001A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1A4656" w14:paraId="216ED81C" w14:textId="77777777" w:rsidTr="001A4656">
        <w:trPr>
          <w:tblHeader/>
        </w:trPr>
        <w:tc>
          <w:tcPr>
            <w:tcW w:w="5130" w:type="dxa"/>
            <w:hideMark/>
          </w:tcPr>
          <w:p w14:paraId="0C467456" w14:textId="77777777" w:rsidR="001A4656" w:rsidRPr="001A4656" w:rsidRDefault="001A4656" w:rsidP="001B0DF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05E9CCA1" w14:textId="77777777" w:rsidR="001A4656" w:rsidRPr="001A4656" w:rsidRDefault="001A4656" w:rsidP="001B0DF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5BF79B" w14:textId="20A9D81F" w:rsidR="001A4656" w:rsidRPr="00BA5BD6" w:rsidRDefault="00AE628C" w:rsidP="001A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BD6">
              <w:rPr>
                <w:rFonts w:ascii="Angsana New" w:hAnsi="Angsana New"/>
                <w:b/>
                <w:bCs/>
                <w:sz w:val="30"/>
                <w:szCs w:val="30"/>
              </w:rPr>
              <w:t>15,408</w:t>
            </w:r>
          </w:p>
        </w:tc>
        <w:tc>
          <w:tcPr>
            <w:tcW w:w="270" w:type="dxa"/>
            <w:vAlign w:val="center"/>
          </w:tcPr>
          <w:p w14:paraId="6436DB36" w14:textId="77777777" w:rsidR="001A4656" w:rsidRPr="00BA5BD6" w:rsidRDefault="001A4656" w:rsidP="001B0DFF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8481A8" w14:textId="0E9F121D" w:rsidR="001A4656" w:rsidRPr="00BA5BD6" w:rsidRDefault="00AE628C" w:rsidP="001A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BD6">
              <w:rPr>
                <w:rFonts w:ascii="Angsana New" w:hAnsi="Angsana New"/>
                <w:b/>
                <w:bCs/>
                <w:sz w:val="30"/>
                <w:szCs w:val="30"/>
              </w:rPr>
              <w:t>15,408</w:t>
            </w:r>
          </w:p>
        </w:tc>
      </w:tr>
    </w:tbl>
    <w:p w14:paraId="14901034" w14:textId="75CA50E9" w:rsidR="00CA4063" w:rsidRDefault="00CA4063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71E06" w14:textId="1C6773D2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85117C" w14:textId="3D59A9E1" w:rsidR="00E64F07" w:rsidRPr="00C1266B" w:rsidRDefault="00E93358" w:rsidP="0094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ab/>
        <w:t>สินค้าคงเหลือ</w:t>
      </w:r>
    </w:p>
    <w:p w14:paraId="21FC7D64" w14:textId="77777777" w:rsidR="00E64F07" w:rsidRPr="00C1266B" w:rsidRDefault="00E64F07" w:rsidP="0031036B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168"/>
        <w:gridCol w:w="273"/>
        <w:gridCol w:w="1180"/>
        <w:gridCol w:w="275"/>
        <w:gridCol w:w="1157"/>
        <w:gridCol w:w="238"/>
        <w:gridCol w:w="1202"/>
      </w:tblGrid>
      <w:tr w:rsidR="00724766" w:rsidRPr="00C1266B" w14:paraId="2FF84EE4" w14:textId="77777777" w:rsidTr="00D32D7E">
        <w:trPr>
          <w:tblHeader/>
        </w:trPr>
        <w:tc>
          <w:tcPr>
            <w:tcW w:w="2043" w:type="pct"/>
          </w:tcPr>
          <w:p w14:paraId="6E6339C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FAC2F9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BAB1CA9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2E7740A9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D7E" w:rsidRPr="00C1266B" w14:paraId="68627D2B" w14:textId="77777777" w:rsidTr="00D32D7E">
        <w:trPr>
          <w:tblHeader/>
        </w:trPr>
        <w:tc>
          <w:tcPr>
            <w:tcW w:w="2043" w:type="pct"/>
          </w:tcPr>
          <w:p w14:paraId="63F73CD8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1EE61744" w14:textId="1DD97F4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C175BA6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23E83E" w14:textId="314AA9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7914C98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34344B" w14:textId="6CEBE433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9C6E940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EF2B71" w14:textId="4893663D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2D7E" w:rsidRPr="00C1266B" w14:paraId="291EC688" w14:textId="77777777" w:rsidTr="00D32D7E">
        <w:trPr>
          <w:tblHeader/>
        </w:trPr>
        <w:tc>
          <w:tcPr>
            <w:tcW w:w="2043" w:type="pct"/>
          </w:tcPr>
          <w:p w14:paraId="2568C2D9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14:paraId="3F07CBB5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D7E" w:rsidRPr="00C1266B" w14:paraId="45F34752" w14:textId="77777777" w:rsidTr="00D32D7E">
        <w:tc>
          <w:tcPr>
            <w:tcW w:w="2043" w:type="pct"/>
          </w:tcPr>
          <w:p w14:paraId="1CB318D7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9" w:type="pct"/>
            <w:vAlign w:val="center"/>
          </w:tcPr>
          <w:p w14:paraId="1DCCA3E2" w14:textId="1F02AAEE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321,816</w:t>
            </w:r>
          </w:p>
        </w:tc>
        <w:tc>
          <w:tcPr>
            <w:tcW w:w="147" w:type="pct"/>
          </w:tcPr>
          <w:p w14:paraId="4EB7DC48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E8AA56C" w14:textId="180E5165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338,492</w:t>
            </w:r>
          </w:p>
        </w:tc>
        <w:tc>
          <w:tcPr>
            <w:tcW w:w="148" w:type="pct"/>
          </w:tcPr>
          <w:p w14:paraId="27F91653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9DA2BD2" w14:textId="2D10EB6D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316,093</w:t>
            </w:r>
          </w:p>
        </w:tc>
        <w:tc>
          <w:tcPr>
            <w:tcW w:w="128" w:type="pct"/>
          </w:tcPr>
          <w:p w14:paraId="61CFDD92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E741269" w14:textId="489358BE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333,100</w:t>
            </w:r>
          </w:p>
        </w:tc>
      </w:tr>
      <w:tr w:rsidR="00D32D7E" w:rsidRPr="00C1266B" w14:paraId="3368E850" w14:textId="77777777" w:rsidTr="00D32D7E">
        <w:tc>
          <w:tcPr>
            <w:tcW w:w="2043" w:type="pct"/>
          </w:tcPr>
          <w:p w14:paraId="2103F453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9" w:type="pct"/>
            <w:vAlign w:val="center"/>
          </w:tcPr>
          <w:p w14:paraId="2FC0DE55" w14:textId="6816B5BE" w:rsidR="00D32D7E" w:rsidRPr="00F173F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1E35FA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3097C28" w14:textId="7A71951E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  <w:tc>
          <w:tcPr>
            <w:tcW w:w="148" w:type="pct"/>
          </w:tcPr>
          <w:p w14:paraId="5DECD72E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207F8F1" w14:textId="7D24739C" w:rsidR="00D32D7E" w:rsidRPr="00F173FB" w:rsidRDefault="00AD5A48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6E631B4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80DC5C5" w14:textId="078BEBE2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</w:tr>
      <w:tr w:rsidR="00D32D7E" w:rsidRPr="00C1266B" w14:paraId="47780B7B" w14:textId="77777777" w:rsidTr="00D32D7E">
        <w:tc>
          <w:tcPr>
            <w:tcW w:w="2043" w:type="pct"/>
          </w:tcPr>
          <w:p w14:paraId="5AA5256B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29" w:type="pct"/>
            <w:vAlign w:val="center"/>
          </w:tcPr>
          <w:p w14:paraId="0C996A58" w14:textId="5523AD64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</w:t>
            </w:r>
            <w:r w:rsidR="00AE7421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147" w:type="pct"/>
          </w:tcPr>
          <w:p w14:paraId="749157BB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06DF8FC2" w14:textId="30B46B5E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245,084</w:t>
            </w:r>
          </w:p>
        </w:tc>
        <w:tc>
          <w:tcPr>
            <w:tcW w:w="148" w:type="pct"/>
          </w:tcPr>
          <w:p w14:paraId="499AAB77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4DB0D197" w14:textId="1C99717F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242,248</w:t>
            </w:r>
          </w:p>
        </w:tc>
        <w:tc>
          <w:tcPr>
            <w:tcW w:w="128" w:type="pct"/>
          </w:tcPr>
          <w:p w14:paraId="13657423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62513DE" w14:textId="72951372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203,966</w:t>
            </w:r>
          </w:p>
        </w:tc>
      </w:tr>
      <w:tr w:rsidR="00D32D7E" w:rsidRPr="00C1266B" w14:paraId="4162C139" w14:textId="77777777" w:rsidTr="00D32D7E">
        <w:tc>
          <w:tcPr>
            <w:tcW w:w="2043" w:type="pct"/>
          </w:tcPr>
          <w:p w14:paraId="635D53BC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29" w:type="pct"/>
            <w:vAlign w:val="center"/>
          </w:tcPr>
          <w:p w14:paraId="0E623C46" w14:textId="4AD5E5D8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89,66</w:t>
            </w:r>
            <w:r w:rsidR="00D14E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9AF0F43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BE96244" w14:textId="38B5163D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93,990</w:t>
            </w:r>
          </w:p>
        </w:tc>
        <w:tc>
          <w:tcPr>
            <w:tcW w:w="148" w:type="pct"/>
          </w:tcPr>
          <w:p w14:paraId="436BBE3E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76E2DF6" w14:textId="08879AE6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86,455</w:t>
            </w:r>
          </w:p>
        </w:tc>
        <w:tc>
          <w:tcPr>
            <w:tcW w:w="128" w:type="pct"/>
          </w:tcPr>
          <w:p w14:paraId="78E5FD3F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A3153A6" w14:textId="1B57D85C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87,963</w:t>
            </w:r>
          </w:p>
        </w:tc>
      </w:tr>
      <w:tr w:rsidR="00D32D7E" w:rsidRPr="00C1266B" w14:paraId="58EF631B" w14:textId="77777777" w:rsidTr="00D32D7E">
        <w:tc>
          <w:tcPr>
            <w:tcW w:w="2043" w:type="pct"/>
          </w:tcPr>
          <w:p w14:paraId="049B9136" w14:textId="38A831DF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วัสดุอื่นๆ</w:t>
            </w:r>
          </w:p>
        </w:tc>
        <w:tc>
          <w:tcPr>
            <w:tcW w:w="629" w:type="pct"/>
            <w:vAlign w:val="center"/>
          </w:tcPr>
          <w:p w14:paraId="5F1E6E80" w14:textId="4881509B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147" w:type="pct"/>
          </w:tcPr>
          <w:p w14:paraId="2D8212F2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21D9DB6" w14:textId="5655A73E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  <w:tc>
          <w:tcPr>
            <w:tcW w:w="148" w:type="pct"/>
          </w:tcPr>
          <w:p w14:paraId="75383A1D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091A5310" w14:textId="2EE93183" w:rsidR="00D32D7E" w:rsidRPr="00F173F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128" w:type="pct"/>
          </w:tcPr>
          <w:p w14:paraId="51F14F46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17B0EB1" w14:textId="5BBE17B3" w:rsidR="00D32D7E" w:rsidRPr="00F173F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</w:tr>
      <w:tr w:rsidR="00D32D7E" w:rsidRPr="00C1266B" w14:paraId="6FFDF264" w14:textId="77777777" w:rsidTr="00D32D7E">
        <w:tc>
          <w:tcPr>
            <w:tcW w:w="2043" w:type="pct"/>
          </w:tcPr>
          <w:p w14:paraId="72B9F599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30FD2E9" w14:textId="707D1C94" w:rsidR="00D32D7E" w:rsidRPr="00C1266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682,</w:t>
            </w:r>
            <w:r w:rsidR="00AE7421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7" w:type="pct"/>
          </w:tcPr>
          <w:p w14:paraId="711B16DF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7496E3C" w14:textId="59ACF898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681,936</w:t>
            </w:r>
          </w:p>
        </w:tc>
        <w:tc>
          <w:tcPr>
            <w:tcW w:w="148" w:type="pct"/>
          </w:tcPr>
          <w:p w14:paraId="1716CC24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0A23A79" w14:textId="48E9A44A" w:rsidR="00D32D7E" w:rsidRPr="00C1266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645,813</w:t>
            </w:r>
          </w:p>
        </w:tc>
        <w:tc>
          <w:tcPr>
            <w:tcW w:w="128" w:type="pct"/>
          </w:tcPr>
          <w:p w14:paraId="4AAA130A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A953BA" w14:textId="685153AB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629,399</w:t>
            </w:r>
          </w:p>
        </w:tc>
      </w:tr>
      <w:tr w:rsidR="00D32D7E" w:rsidRPr="00C1266B" w14:paraId="6E73951F" w14:textId="77777777" w:rsidTr="00D32D7E">
        <w:tc>
          <w:tcPr>
            <w:tcW w:w="2043" w:type="pct"/>
          </w:tcPr>
          <w:p w14:paraId="7C48CEDA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0346A06" w14:textId="43049AE4" w:rsidR="00D32D7E" w:rsidRPr="00C1266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</w:t>
            </w:r>
            <w:r w:rsidR="00AE7421">
              <w:rPr>
                <w:rFonts w:ascii="Angsana New" w:hAnsi="Angsana New"/>
                <w:sz w:val="30"/>
                <w:szCs w:val="30"/>
              </w:rPr>
              <w:t>849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5D42027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E245F1" w14:textId="673FE9ED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(94,852)</w:t>
            </w:r>
          </w:p>
        </w:tc>
        <w:tc>
          <w:tcPr>
            <w:tcW w:w="148" w:type="pct"/>
          </w:tcPr>
          <w:p w14:paraId="04A21D39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A47D21F" w14:textId="4E2F9347" w:rsidR="00D32D7E" w:rsidRPr="00C1266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(64,705)</w:t>
            </w:r>
          </w:p>
        </w:tc>
        <w:tc>
          <w:tcPr>
            <w:tcW w:w="128" w:type="pct"/>
          </w:tcPr>
          <w:p w14:paraId="1054D4DE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17707D1" w14:textId="0DA76A84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(94,852)</w:t>
            </w:r>
          </w:p>
        </w:tc>
      </w:tr>
      <w:tr w:rsidR="00D32D7E" w:rsidRPr="00C1266B" w14:paraId="4FBDD536" w14:textId="77777777" w:rsidTr="00D32D7E">
        <w:tc>
          <w:tcPr>
            <w:tcW w:w="2043" w:type="pct"/>
          </w:tcPr>
          <w:p w14:paraId="632CA8F1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5A07EF" w14:textId="3CB171AE" w:rsidR="00D32D7E" w:rsidRPr="00C1266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617,4</w:t>
            </w:r>
            <w:r w:rsidR="00D14EBA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7" w:type="pct"/>
          </w:tcPr>
          <w:p w14:paraId="6FEF2241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4020DED" w14:textId="440ADD19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587,084</w:t>
            </w:r>
          </w:p>
        </w:tc>
        <w:tc>
          <w:tcPr>
            <w:tcW w:w="148" w:type="pct"/>
          </w:tcPr>
          <w:p w14:paraId="1DDD0FBF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4B1D346" w14:textId="17A19D43" w:rsidR="00D32D7E" w:rsidRPr="00C1266B" w:rsidRDefault="00AD5A48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581,108</w:t>
            </w:r>
          </w:p>
        </w:tc>
        <w:tc>
          <w:tcPr>
            <w:tcW w:w="128" w:type="pct"/>
          </w:tcPr>
          <w:p w14:paraId="750309CE" w14:textId="67E08DBE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09C1AD3" w14:textId="31308781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534,547</w:t>
            </w:r>
          </w:p>
        </w:tc>
      </w:tr>
      <w:tr w:rsidR="00D32D7E" w:rsidRPr="0031036B" w14:paraId="1927CD2F" w14:textId="77777777" w:rsidTr="00D32D7E">
        <w:trPr>
          <w:trHeight w:val="50"/>
        </w:trPr>
        <w:tc>
          <w:tcPr>
            <w:tcW w:w="2043" w:type="pct"/>
          </w:tcPr>
          <w:p w14:paraId="40A95A2D" w14:textId="77777777" w:rsidR="00D32D7E" w:rsidRPr="003103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BF536DB" w14:textId="77777777" w:rsidR="00D32D7E" w:rsidRPr="003103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46467A" w14:textId="77777777" w:rsidR="00D32D7E" w:rsidRPr="003103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A84C6" w14:textId="77777777" w:rsidR="00D32D7E" w:rsidRPr="003103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945A3A" w14:textId="77777777" w:rsidR="00D32D7E" w:rsidRPr="003103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45622AE" w14:textId="77777777" w:rsidR="00D32D7E" w:rsidRPr="003103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77D7595" w14:textId="77777777" w:rsidR="00D32D7E" w:rsidRPr="003103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149F16" w14:textId="77777777" w:rsidR="00D32D7E" w:rsidRPr="003103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2D7E" w:rsidRPr="00C1266B" w14:paraId="3D9B6E0D" w14:textId="77777777" w:rsidTr="00D32D7E">
        <w:tc>
          <w:tcPr>
            <w:tcW w:w="2043" w:type="pct"/>
          </w:tcPr>
          <w:p w14:paraId="26F754C6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629" w:type="pct"/>
          </w:tcPr>
          <w:p w14:paraId="797BFB74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A94F1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E0A882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AD5D96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C45F1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4441189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261663A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2D7E" w:rsidRPr="00C1266B" w14:paraId="16CEE067" w14:textId="77777777" w:rsidTr="00D32D7E">
        <w:tc>
          <w:tcPr>
            <w:tcW w:w="2043" w:type="pct"/>
          </w:tcPr>
          <w:p w14:paraId="0ED9BE4B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270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29" w:type="pct"/>
          </w:tcPr>
          <w:p w14:paraId="5266075B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F350C2B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120ACDB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942239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F1EEA7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A5D3F93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65CF278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2D7E" w:rsidRPr="00C1266B" w14:paraId="3F28FE6D" w14:textId="77777777" w:rsidTr="00D32D7E">
        <w:tc>
          <w:tcPr>
            <w:tcW w:w="2043" w:type="pct"/>
          </w:tcPr>
          <w:p w14:paraId="19839E18" w14:textId="77777777" w:rsidR="00D32D7E" w:rsidRPr="00C1266B" w:rsidRDefault="00D32D7E" w:rsidP="00D32D7E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6954CDEA" w14:textId="6B5983E8" w:rsidR="00D32D7E" w:rsidRPr="00C1266B" w:rsidRDefault="0011092A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6,672,</w:t>
            </w:r>
            <w:r w:rsidR="00F02EF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7" w:type="pct"/>
            <w:vAlign w:val="bottom"/>
          </w:tcPr>
          <w:p w14:paraId="756C89FB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FF66BAD" w14:textId="50BE2FC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7,592,77</w:t>
            </w:r>
            <w:r w:rsidR="00EC4D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  <w:vAlign w:val="bottom"/>
          </w:tcPr>
          <w:p w14:paraId="0B8DB1AE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5E60DEB" w14:textId="777731E0" w:rsidR="00D32D7E" w:rsidRPr="00C1266B" w:rsidRDefault="0011092A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6,664,95</w:t>
            </w:r>
            <w:r w:rsidR="00DF3A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14:paraId="75B0C291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925187C" w14:textId="651BC678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7,561,451</w:t>
            </w:r>
          </w:p>
        </w:tc>
      </w:tr>
      <w:tr w:rsidR="00EC4D3C" w:rsidRPr="00C1266B" w14:paraId="384BA02A" w14:textId="77777777" w:rsidTr="00D32D7E">
        <w:tc>
          <w:tcPr>
            <w:tcW w:w="2043" w:type="pct"/>
          </w:tcPr>
          <w:p w14:paraId="22B569FA" w14:textId="77777777" w:rsidR="00EC4D3C" w:rsidRPr="00C1266B" w:rsidRDefault="00EC4D3C" w:rsidP="00EC4D3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  <w:t>คาดว่าจะได้รับ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24AF4F26" w14:textId="510BD17B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8,747</w:t>
            </w:r>
          </w:p>
        </w:tc>
        <w:tc>
          <w:tcPr>
            <w:tcW w:w="147" w:type="pct"/>
            <w:vAlign w:val="bottom"/>
          </w:tcPr>
          <w:p w14:paraId="747C2889" w14:textId="77777777" w:rsidR="00EC4D3C" w:rsidRPr="00C1266B" w:rsidRDefault="00EC4D3C" w:rsidP="00EC4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A2C17C3" w14:textId="7B713DDF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12,496</w:t>
            </w:r>
          </w:p>
        </w:tc>
        <w:tc>
          <w:tcPr>
            <w:tcW w:w="148" w:type="pct"/>
            <w:vAlign w:val="bottom"/>
          </w:tcPr>
          <w:p w14:paraId="689887C0" w14:textId="77777777" w:rsidR="00EC4D3C" w:rsidRPr="00C1266B" w:rsidRDefault="00EC4D3C" w:rsidP="00EC4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E9CD0E1" w14:textId="28191D64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8,747</w:t>
            </w:r>
          </w:p>
        </w:tc>
        <w:tc>
          <w:tcPr>
            <w:tcW w:w="128" w:type="pct"/>
            <w:vAlign w:val="bottom"/>
          </w:tcPr>
          <w:p w14:paraId="21061272" w14:textId="77777777" w:rsidR="00EC4D3C" w:rsidRPr="00C1266B" w:rsidRDefault="00EC4D3C" w:rsidP="00EC4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0FE5691" w14:textId="2C0CEFE5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12,496</w:t>
            </w:r>
          </w:p>
        </w:tc>
      </w:tr>
      <w:tr w:rsidR="00EC4D3C" w:rsidRPr="00C1266B" w14:paraId="3E3418E4" w14:textId="77777777" w:rsidTr="00D32D7E">
        <w:tc>
          <w:tcPr>
            <w:tcW w:w="2043" w:type="pct"/>
          </w:tcPr>
          <w:p w14:paraId="484C3A88" w14:textId="77777777" w:rsidR="00EC4D3C" w:rsidRPr="00C1266B" w:rsidRDefault="00EC4D3C" w:rsidP="00EC4D3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38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5F74" w14:textId="2186AC30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</w:t>
            </w:r>
            <w:r w:rsidR="00F02EF6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3850BC22" w14:textId="77777777" w:rsidR="00EC4D3C" w:rsidRPr="00C1266B" w:rsidRDefault="00EC4D3C" w:rsidP="00EC4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0C4E39C6" w14:textId="64957874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(8,500)</w:t>
            </w:r>
          </w:p>
        </w:tc>
        <w:tc>
          <w:tcPr>
            <w:tcW w:w="148" w:type="pct"/>
            <w:vAlign w:val="bottom"/>
          </w:tcPr>
          <w:p w14:paraId="300B171B" w14:textId="77777777" w:rsidR="00EC4D3C" w:rsidRPr="00C1266B" w:rsidRDefault="00EC4D3C" w:rsidP="00EC4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48226CC" w14:textId="095B5F17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(38,895)</w:t>
            </w:r>
          </w:p>
        </w:tc>
        <w:tc>
          <w:tcPr>
            <w:tcW w:w="128" w:type="pct"/>
            <w:vAlign w:val="bottom"/>
          </w:tcPr>
          <w:p w14:paraId="00173E99" w14:textId="77777777" w:rsidR="00EC4D3C" w:rsidRPr="00C1266B" w:rsidRDefault="00EC4D3C" w:rsidP="00EC4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16C928EF" w14:textId="6E97D14D" w:rsidR="00EC4D3C" w:rsidRPr="00C1266B" w:rsidRDefault="00EC4D3C" w:rsidP="00EC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(5,892)</w:t>
            </w:r>
          </w:p>
        </w:tc>
      </w:tr>
      <w:tr w:rsidR="00D32D7E" w:rsidRPr="00C1266B" w14:paraId="01F7BC15" w14:textId="77777777" w:rsidTr="00D32D7E">
        <w:trPr>
          <w:trHeight w:val="247"/>
        </w:trPr>
        <w:tc>
          <w:tcPr>
            <w:tcW w:w="2043" w:type="pct"/>
          </w:tcPr>
          <w:p w14:paraId="6FABAF92" w14:textId="77777777" w:rsidR="00D32D7E" w:rsidRPr="00C1266B" w:rsidRDefault="00D32D7E" w:rsidP="00D32D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B6C60" w14:textId="32D36DFA" w:rsidR="00D32D7E" w:rsidRPr="00C1266B" w:rsidRDefault="0011092A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6,642,677</w:t>
            </w:r>
          </w:p>
        </w:tc>
        <w:tc>
          <w:tcPr>
            <w:tcW w:w="147" w:type="pct"/>
            <w:vAlign w:val="bottom"/>
          </w:tcPr>
          <w:p w14:paraId="21F96DED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AE8C6" w14:textId="08EB7AB3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7,596,7</w:t>
            </w:r>
            <w:r w:rsidR="00E0166A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8" w:type="pct"/>
            <w:vAlign w:val="bottom"/>
          </w:tcPr>
          <w:p w14:paraId="4CC0DF4D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3720E" w14:textId="5BD97A83" w:rsidR="00D32D7E" w:rsidRPr="00C1266B" w:rsidRDefault="0011092A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6,634,803</w:t>
            </w:r>
          </w:p>
        </w:tc>
        <w:tc>
          <w:tcPr>
            <w:tcW w:w="128" w:type="pct"/>
            <w:vAlign w:val="bottom"/>
          </w:tcPr>
          <w:p w14:paraId="1C7B37D7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E1C9" w14:textId="6E872749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7,568,055</w:t>
            </w:r>
          </w:p>
        </w:tc>
      </w:tr>
    </w:tbl>
    <w:p w14:paraId="17F71FDD" w14:textId="77777777" w:rsidR="00D478AF" w:rsidRPr="00C1266B" w:rsidRDefault="00D478A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8E1788" w14:textId="77777777" w:rsidR="00F43D35" w:rsidRPr="00C1266B" w:rsidRDefault="00F43D3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C29C0BB" w14:textId="77777777" w:rsidR="00E64F07" w:rsidRPr="00C1266B" w:rsidRDefault="00E64F07" w:rsidP="00BC34B5">
      <w:pPr>
        <w:pStyle w:val="BodyText"/>
        <w:framePr w:w="9135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E64F07" w:rsidRPr="00C1266B" w:rsidSect="00E808BB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45"/>
        </w:sectPr>
      </w:pPr>
    </w:p>
    <w:p w14:paraId="58D39761" w14:textId="11FB6666" w:rsidR="001243A7" w:rsidRPr="00C1266B" w:rsidRDefault="00E93358" w:rsidP="0072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724766" w:rsidRPr="00C1266B">
        <w:rPr>
          <w:rFonts w:ascii="Angsana New" w:hAnsi="Angsana New"/>
          <w:b/>
          <w:bCs/>
          <w:sz w:val="30"/>
          <w:szCs w:val="30"/>
        </w:rPr>
        <w:tab/>
      </w:r>
      <w:r w:rsidR="00724766" w:rsidRPr="00C126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8634F16" w14:textId="77777777" w:rsidR="001243A7" w:rsidRPr="00C1266B" w:rsidRDefault="001243A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  <w:tab w:val="left" w:pos="1359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2"/>
        <w:gridCol w:w="1005"/>
        <w:gridCol w:w="237"/>
        <w:gridCol w:w="988"/>
        <w:gridCol w:w="238"/>
        <w:gridCol w:w="986"/>
        <w:gridCol w:w="236"/>
        <w:gridCol w:w="1083"/>
        <w:gridCol w:w="238"/>
        <w:gridCol w:w="931"/>
        <w:gridCol w:w="238"/>
        <w:gridCol w:w="1023"/>
        <w:gridCol w:w="238"/>
        <w:gridCol w:w="1040"/>
        <w:gridCol w:w="238"/>
        <w:gridCol w:w="1006"/>
        <w:gridCol w:w="241"/>
        <w:gridCol w:w="1089"/>
        <w:gridCol w:w="236"/>
        <w:gridCol w:w="1115"/>
      </w:tblGrid>
      <w:tr w:rsidR="00FE2066" w:rsidRPr="002E24DC" w14:paraId="4FC43005" w14:textId="77777777" w:rsidTr="00D32D7E">
        <w:tc>
          <w:tcPr>
            <w:tcW w:w="671" w:type="pct"/>
          </w:tcPr>
          <w:p w14:paraId="24DDD995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9" w:type="pct"/>
            <w:gridSpan w:val="19"/>
          </w:tcPr>
          <w:p w14:paraId="6DF0F3C1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357B0" w:rsidRPr="002E24DC" w14:paraId="776D9337" w14:textId="77777777" w:rsidTr="00D32D7E">
        <w:tc>
          <w:tcPr>
            <w:tcW w:w="671" w:type="pct"/>
          </w:tcPr>
          <w:p w14:paraId="347301DD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gridSpan w:val="3"/>
          </w:tcPr>
          <w:p w14:paraId="3B1B5127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052527" w14:textId="77777777" w:rsidR="00FE2066" w:rsidRPr="002E24DC" w:rsidRDefault="004C185A" w:rsidP="00BF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</w:t>
            </w:r>
            <w:r w:rsidR="00FE2066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83" w:type="pct"/>
          </w:tcPr>
          <w:p w14:paraId="3A6F16CB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</w:tcPr>
          <w:p w14:paraId="52CA4A7A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981744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3" w:type="pct"/>
          </w:tcPr>
          <w:p w14:paraId="26C16997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5" w:type="pct"/>
            <w:gridSpan w:val="3"/>
          </w:tcPr>
          <w:p w14:paraId="64FC902F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343C1B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" w:type="pct"/>
          </w:tcPr>
          <w:p w14:paraId="16F2BA44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7" w:type="pct"/>
            <w:gridSpan w:val="3"/>
          </w:tcPr>
          <w:p w14:paraId="78E0901A" w14:textId="77777777" w:rsidR="0002428F" w:rsidRPr="002E24DC" w:rsidRDefault="0002428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5A0527A2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4" w:type="pct"/>
          </w:tcPr>
          <w:p w14:paraId="12CE6B2A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8" w:type="pct"/>
            <w:gridSpan w:val="3"/>
          </w:tcPr>
          <w:p w14:paraId="13F1E0A9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4461ED" w14:textId="77777777" w:rsidR="00482445" w:rsidRPr="002E24DC" w:rsidRDefault="00FE2066" w:rsidP="0048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D32D7E" w:rsidRPr="002E24DC" w14:paraId="3A3C31EC" w14:textId="77777777" w:rsidTr="00D32D7E">
        <w:tc>
          <w:tcPr>
            <w:tcW w:w="671" w:type="pct"/>
          </w:tcPr>
          <w:p w14:paraId="41B5A82E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pct"/>
          </w:tcPr>
          <w:p w14:paraId="7101C8A5" w14:textId="6B07543A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" w:type="pct"/>
          </w:tcPr>
          <w:p w14:paraId="6C7B5D45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53B61FAB" w14:textId="05B19A8B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" w:type="pct"/>
          </w:tcPr>
          <w:p w14:paraId="0CE9C9DA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FF164CB" w14:textId="1BB93599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2" w:type="pct"/>
          </w:tcPr>
          <w:p w14:paraId="6AB4AD37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3065FF5B" w14:textId="5132146A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3" w:type="pct"/>
          </w:tcPr>
          <w:p w14:paraId="540220DF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70B3EA8B" w14:textId="60AFE3A9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3" w:type="pct"/>
          </w:tcPr>
          <w:p w14:paraId="4139C70A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60959DE0" w14:textId="48EFCE51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3" w:type="pct"/>
          </w:tcPr>
          <w:p w14:paraId="66D6930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50D29E80" w14:textId="25FC845C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3" w:type="pct"/>
          </w:tcPr>
          <w:p w14:paraId="3B17681F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0C023C04" w14:textId="1FAE9090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4" w:type="pct"/>
          </w:tcPr>
          <w:p w14:paraId="4CC5154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3FCD5A78" w14:textId="42141DAE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2" w:type="pct"/>
          </w:tcPr>
          <w:p w14:paraId="44149119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</w:tcPr>
          <w:p w14:paraId="640F4E50" w14:textId="1A9AE4AB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2D7E" w:rsidRPr="002E24DC" w14:paraId="16D0AD98" w14:textId="77777777" w:rsidTr="00D32D7E">
        <w:tc>
          <w:tcPr>
            <w:tcW w:w="671" w:type="pct"/>
          </w:tcPr>
          <w:p w14:paraId="325402ED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gridSpan w:val="3"/>
          </w:tcPr>
          <w:p w14:paraId="5C010FEB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3" w:type="pct"/>
          </w:tcPr>
          <w:p w14:paraId="2FCC91B3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6" w:type="pct"/>
            <w:gridSpan w:val="15"/>
          </w:tcPr>
          <w:p w14:paraId="55FE460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32D7E" w:rsidRPr="002E24DC" w14:paraId="0C5E1BC2" w14:textId="77777777" w:rsidTr="00D32D7E">
        <w:tc>
          <w:tcPr>
            <w:tcW w:w="671" w:type="pct"/>
          </w:tcPr>
          <w:p w14:paraId="5EA0652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เพ็ทฟอร์ม </w:t>
            </w:r>
          </w:p>
        </w:tc>
        <w:tc>
          <w:tcPr>
            <w:tcW w:w="351" w:type="pct"/>
          </w:tcPr>
          <w:p w14:paraId="4A556734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49650E28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44DCED5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A8945FE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2F4F0DFF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06D8B89F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432F5C1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AECBE44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374BFD5D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9439746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310F4501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31D6F27C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1E213E9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C6ADB8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2A74BE7C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5BBC5903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63AFAA3E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5230AC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</w:tcPr>
          <w:p w14:paraId="0C61509C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D7E" w:rsidRPr="002E24DC" w14:paraId="2FE04AE7" w14:textId="77777777" w:rsidTr="00D32D7E">
        <w:tc>
          <w:tcPr>
            <w:tcW w:w="671" w:type="pct"/>
          </w:tcPr>
          <w:p w14:paraId="115BA5F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</w:t>
            </w:r>
            <w:r w:rsidRPr="002E24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24D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51" w:type="pct"/>
          </w:tcPr>
          <w:p w14:paraId="03FAA8F6" w14:textId="7DA807FB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423089A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5B1CE264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7E260EA9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50D5EA9" w14:textId="55666F1B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2" w:type="pct"/>
          </w:tcPr>
          <w:p w14:paraId="3CF53736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2653E6D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3" w:type="pct"/>
          </w:tcPr>
          <w:p w14:paraId="7BCB7FDF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double" w:sz="4" w:space="0" w:color="auto"/>
            </w:tcBorders>
          </w:tcPr>
          <w:p w14:paraId="48F58FF0" w14:textId="39836BA2" w:rsidR="00D32D7E" w:rsidRPr="002E24DC" w:rsidRDefault="003A2DE6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1092A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83" w:type="pct"/>
          </w:tcPr>
          <w:p w14:paraId="0F9FC2D5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7F021448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DD1031F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</w:tcPr>
          <w:p w14:paraId="26718492" w14:textId="136EADBE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863,403</w:t>
            </w:r>
          </w:p>
        </w:tc>
        <w:tc>
          <w:tcPr>
            <w:tcW w:w="83" w:type="pct"/>
          </w:tcPr>
          <w:p w14:paraId="6BF79361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</w:tcPr>
          <w:p w14:paraId="13DDCEE0" w14:textId="67BA533B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802,280</w:t>
            </w:r>
          </w:p>
        </w:tc>
        <w:tc>
          <w:tcPr>
            <w:tcW w:w="84" w:type="pct"/>
          </w:tcPr>
          <w:p w14:paraId="3F562ABC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67B25373" w14:textId="504BF22C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622">
              <w:rPr>
                <w:rFonts w:ascii="Angsana New" w:hAnsi="Angsana New"/>
                <w:b/>
                <w:bCs/>
                <w:sz w:val="30"/>
                <w:szCs w:val="30"/>
              </w:rPr>
              <w:t>93,000</w:t>
            </w:r>
          </w:p>
        </w:tc>
        <w:tc>
          <w:tcPr>
            <w:tcW w:w="82" w:type="pct"/>
          </w:tcPr>
          <w:p w14:paraId="3F3844DC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double" w:sz="4" w:space="0" w:color="auto"/>
            </w:tcBorders>
          </w:tcPr>
          <w:p w14:paraId="6CB67CD8" w14:textId="6B436952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</w:tr>
    </w:tbl>
    <w:p w14:paraId="4AA65111" w14:textId="77777777" w:rsidR="00BE2550" w:rsidRPr="002E24DC" w:rsidRDefault="00BE2550" w:rsidP="00BC34B5">
      <w:pPr>
        <w:rPr>
          <w:rFonts w:ascii="Angsana New" w:hAnsi="Angsana New"/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8"/>
        <w:gridCol w:w="269"/>
        <w:gridCol w:w="1186"/>
        <w:gridCol w:w="272"/>
        <w:gridCol w:w="1172"/>
        <w:gridCol w:w="267"/>
        <w:gridCol w:w="994"/>
        <w:gridCol w:w="241"/>
        <w:gridCol w:w="1023"/>
        <w:gridCol w:w="272"/>
        <w:gridCol w:w="1003"/>
        <w:gridCol w:w="267"/>
        <w:gridCol w:w="1086"/>
        <w:gridCol w:w="261"/>
        <w:gridCol w:w="1080"/>
      </w:tblGrid>
      <w:tr w:rsidR="00FE2066" w:rsidRPr="002E24DC" w14:paraId="55DE34DE" w14:textId="77777777" w:rsidTr="00D32D7E">
        <w:tc>
          <w:tcPr>
            <w:tcW w:w="1325" w:type="pct"/>
          </w:tcPr>
          <w:p w14:paraId="6980C826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5" w:type="pct"/>
            <w:gridSpan w:val="15"/>
          </w:tcPr>
          <w:p w14:paraId="0C8B44E1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79" w:rsidRPr="002E24DC" w14:paraId="78DB0FEC" w14:textId="77777777" w:rsidTr="00D32D7E">
        <w:tc>
          <w:tcPr>
            <w:tcW w:w="1325" w:type="pct"/>
          </w:tcPr>
          <w:p w14:paraId="489F0D47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18CD3476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5" w:type="pct"/>
          </w:tcPr>
          <w:p w14:paraId="13625A47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pct"/>
            <w:gridSpan w:val="3"/>
          </w:tcPr>
          <w:p w14:paraId="3F2E0D3E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4" w:type="pct"/>
          </w:tcPr>
          <w:p w14:paraId="64BEC6E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gridSpan w:val="3"/>
          </w:tcPr>
          <w:p w14:paraId="05E0B14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" w:type="pct"/>
          </w:tcPr>
          <w:p w14:paraId="17FCECB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pct"/>
            <w:gridSpan w:val="3"/>
          </w:tcPr>
          <w:p w14:paraId="5D113996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D32D7E" w:rsidRPr="002E24DC" w14:paraId="6A20A5EC" w14:textId="77777777" w:rsidTr="00D32D7E">
        <w:tc>
          <w:tcPr>
            <w:tcW w:w="1325" w:type="pct"/>
          </w:tcPr>
          <w:p w14:paraId="06FEC82D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7" w:type="pct"/>
          </w:tcPr>
          <w:p w14:paraId="77520823" w14:textId="27644670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4" w:type="pct"/>
          </w:tcPr>
          <w:p w14:paraId="210F23D9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CDEFC7E" w14:textId="095A083A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5" w:type="pct"/>
          </w:tcPr>
          <w:p w14:paraId="7189649B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EE591A9" w14:textId="764BA9AA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3" w:type="pct"/>
          </w:tcPr>
          <w:p w14:paraId="0811C3E9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2C956802" w14:textId="00CA4681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4" w:type="pct"/>
          </w:tcPr>
          <w:p w14:paraId="7AC3EE90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49A40259" w14:textId="627D7B08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5" w:type="pct"/>
          </w:tcPr>
          <w:p w14:paraId="33FAE9DF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3BEAEC2D" w14:textId="44434A55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3" w:type="pct"/>
          </w:tcPr>
          <w:p w14:paraId="3E733DDC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6618EDA5" w14:textId="3BD8D766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6561D324" w14:textId="77777777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74EE041C" w14:textId="1E49ED8C" w:rsidR="00D32D7E" w:rsidRPr="002E24DC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2D7E" w:rsidRPr="002E24DC" w14:paraId="62F8FDEB" w14:textId="77777777" w:rsidTr="00D32D7E">
        <w:tc>
          <w:tcPr>
            <w:tcW w:w="1325" w:type="pct"/>
          </w:tcPr>
          <w:p w14:paraId="018A436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304872C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5" w:type="pct"/>
          </w:tcPr>
          <w:p w14:paraId="66680426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4" w:type="pct"/>
            <w:gridSpan w:val="11"/>
          </w:tcPr>
          <w:p w14:paraId="3F741290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32D7E" w:rsidRPr="002E24DC" w14:paraId="6A3AE981" w14:textId="77777777" w:rsidTr="00D32D7E">
        <w:tc>
          <w:tcPr>
            <w:tcW w:w="1325" w:type="pct"/>
          </w:tcPr>
          <w:p w14:paraId="053217E3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  <w:tc>
          <w:tcPr>
            <w:tcW w:w="397" w:type="pct"/>
          </w:tcPr>
          <w:p w14:paraId="6DCB0813" w14:textId="3586468B" w:rsidR="00D32D7E" w:rsidRPr="002E24DC" w:rsidRDefault="003C7758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94" w:type="pct"/>
          </w:tcPr>
          <w:p w14:paraId="2101ABFA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82F5F06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5" w:type="pct"/>
          </w:tcPr>
          <w:p w14:paraId="2C5D54C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38A29D7" w14:textId="3E284034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3673E4E3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1720B2C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4" w:type="pct"/>
          </w:tcPr>
          <w:p w14:paraId="5C766B3B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45FC9D76" w14:textId="2EF2884C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  <w:tc>
          <w:tcPr>
            <w:tcW w:w="95" w:type="pct"/>
          </w:tcPr>
          <w:p w14:paraId="07318858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</w:tcPr>
          <w:p w14:paraId="12484E98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93" w:type="pct"/>
          </w:tcPr>
          <w:p w14:paraId="7AFBE0A7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2BE652CB" w14:textId="1A9F27E6" w:rsidR="00D32D7E" w:rsidRPr="002E24DC" w:rsidRDefault="0011092A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84,000</w:t>
            </w:r>
          </w:p>
        </w:tc>
        <w:tc>
          <w:tcPr>
            <w:tcW w:w="91" w:type="pct"/>
          </w:tcPr>
          <w:p w14:paraId="3E02ED6B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</w:tcPr>
          <w:p w14:paraId="115AFA24" w14:textId="37A89514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</w:tr>
    </w:tbl>
    <w:p w14:paraId="711CDD11" w14:textId="77777777" w:rsidR="006855CB" w:rsidRPr="00C1266B" w:rsidRDefault="006855CB" w:rsidP="00BC34B5">
      <w:pPr>
        <w:tabs>
          <w:tab w:val="left" w:pos="8460"/>
          <w:tab w:val="left" w:pos="8550"/>
        </w:tabs>
        <w:rPr>
          <w:rFonts w:ascii="Angsana New" w:hAnsi="Angsana New"/>
          <w:sz w:val="30"/>
          <w:szCs w:val="30"/>
          <w:cs/>
        </w:rPr>
      </w:pPr>
    </w:p>
    <w:p w14:paraId="7B59C1E5" w14:textId="77777777" w:rsidR="007830CE" w:rsidRPr="002E24DC" w:rsidRDefault="007830CE" w:rsidP="00DD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140"/>
        <w:jc w:val="thaiDistribute"/>
        <w:rPr>
          <w:rFonts w:ascii="Angsana New" w:hAnsi="Angsana New"/>
          <w:sz w:val="30"/>
          <w:szCs w:val="30"/>
        </w:rPr>
      </w:pPr>
      <w:r w:rsidRPr="002E24DC">
        <w:rPr>
          <w:rFonts w:ascii="Angsana New" w:hAnsi="Angsana New"/>
          <w:sz w:val="30"/>
          <w:szCs w:val="30"/>
          <w:cs/>
        </w:rPr>
        <w:t xml:space="preserve">บริษัท เพ็ทฟอร์ม (ไทยแลนด์) </w:t>
      </w:r>
      <w:r w:rsidRPr="00724766">
        <w:rPr>
          <w:rFonts w:ascii="Angsana New" w:hAnsi="Angsana New"/>
          <w:sz w:val="30"/>
          <w:szCs w:val="30"/>
          <w:cs/>
        </w:rPr>
        <w:t xml:space="preserve">จำกัด </w:t>
      </w:r>
      <w:r w:rsidR="00482445" w:rsidRPr="00724766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482445" w:rsidRPr="00724766">
        <w:rPr>
          <w:rFonts w:ascii="Angsana New" w:hAnsi="Angsana New" w:hint="cs"/>
          <w:sz w:val="30"/>
          <w:szCs w:val="30"/>
          <w:cs/>
        </w:rPr>
        <w:t>และ</w:t>
      </w:r>
      <w:r w:rsidRPr="002E24DC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ดำเนินธุรกิจหลักเกี่ยวกับการผลิตและจัดจำหน่ายพลาสติกขึ้นรูปขวด ฝาจุกเกลียวและ</w:t>
      </w:r>
      <w:r w:rsidR="002E24DC">
        <w:rPr>
          <w:rFonts w:ascii="Angsana New" w:hAnsi="Angsana New"/>
          <w:sz w:val="30"/>
          <w:szCs w:val="30"/>
          <w:cs/>
        </w:rPr>
        <w:br/>
      </w:r>
      <w:r w:rsidRPr="002E24DC">
        <w:rPr>
          <w:rFonts w:ascii="Angsana New" w:hAnsi="Angsana New"/>
          <w:sz w:val="30"/>
          <w:szCs w:val="30"/>
          <w:cs/>
        </w:rPr>
        <w:t>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3D705D9C" w14:textId="77777777" w:rsidR="001243A7" w:rsidRDefault="001243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C40769" w14:textId="77777777" w:rsidR="00B72502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5D0389" w14:textId="77777777" w:rsidR="00B72502" w:rsidRPr="00C1266B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  <w:sectPr w:rsidR="00B72502" w:rsidRPr="00C1266B" w:rsidSect="00E808BB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64959A10" w14:textId="596E5B0D" w:rsidR="00666F44" w:rsidRDefault="00666F44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66F44">
        <w:rPr>
          <w:rFonts w:ascii="Angsana New" w:hAnsi="Angsana New"/>
          <w:sz w:val="30"/>
          <w:szCs w:val="30"/>
          <w:cs/>
        </w:rPr>
        <w:lastRenderedPageBreak/>
        <w:t>ในเดือน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666F44">
        <w:rPr>
          <w:rFonts w:ascii="Angsana New" w:hAnsi="Angsana New"/>
          <w:sz w:val="30"/>
          <w:szCs w:val="30"/>
          <w:cs/>
        </w:rPr>
        <w:t xml:space="preserve"> </w:t>
      </w:r>
      <w:r w:rsidR="002A010D">
        <w:rPr>
          <w:rFonts w:ascii="Angsana New" w:hAnsi="Angsana New"/>
          <w:sz w:val="30"/>
          <w:szCs w:val="30"/>
        </w:rPr>
        <w:t>2564</w:t>
      </w:r>
      <w:r w:rsidRPr="00666F44">
        <w:rPr>
          <w:rFonts w:ascii="Angsana New" w:hAnsi="Angsana New"/>
          <w:sz w:val="30"/>
          <w:szCs w:val="30"/>
          <w:cs/>
        </w:rPr>
        <w:t xml:space="preserve"> บริษัทได้ขายหุ้นในบริษัท เพ็ทฟอร์ม (ไทยแลนด์) จำกัด ออกไปร้อยละ </w:t>
      </w:r>
      <w:r>
        <w:rPr>
          <w:rFonts w:ascii="Angsana New" w:hAnsi="Angsana New"/>
          <w:sz w:val="30"/>
          <w:szCs w:val="30"/>
        </w:rPr>
        <w:t>12</w:t>
      </w:r>
      <w:r w:rsidRPr="00666F44">
        <w:rPr>
          <w:rFonts w:ascii="Angsana New" w:hAnsi="Angsana New"/>
          <w:sz w:val="30"/>
          <w:szCs w:val="30"/>
        </w:rPr>
        <w:t xml:space="preserve"> </w:t>
      </w:r>
      <w:r w:rsidRPr="00666F44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>
        <w:rPr>
          <w:rFonts w:ascii="Angsana New" w:hAnsi="Angsana New"/>
          <w:sz w:val="30"/>
          <w:szCs w:val="30"/>
        </w:rPr>
        <w:t>40</w:t>
      </w:r>
      <w:r w:rsidRPr="00666F44">
        <w:rPr>
          <w:rFonts w:ascii="Angsana New" w:hAnsi="Angsana New"/>
          <w:sz w:val="30"/>
          <w:szCs w:val="30"/>
        </w:rPr>
        <w:t xml:space="preserve"> </w:t>
      </w:r>
      <w:r w:rsidRPr="00666F44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="005063DD">
        <w:rPr>
          <w:rFonts w:ascii="Angsana New" w:hAnsi="Angsana New"/>
          <w:sz w:val="30"/>
          <w:szCs w:val="30"/>
        </w:rPr>
        <w:t xml:space="preserve"> </w:t>
      </w:r>
      <w:r w:rsidR="005063DD">
        <w:rPr>
          <w:rFonts w:ascii="Angsana New" w:hAnsi="Angsana New" w:hint="cs"/>
          <w:sz w:val="30"/>
          <w:szCs w:val="30"/>
          <w:cs/>
        </w:rPr>
        <w:t>ให้แก่บริษัทย่อยของบริษัท</w:t>
      </w:r>
      <w:r w:rsidR="006C443F">
        <w:rPr>
          <w:rFonts w:ascii="Angsana New" w:hAnsi="Angsana New" w:hint="cs"/>
          <w:sz w:val="30"/>
          <w:szCs w:val="30"/>
          <w:cs/>
        </w:rPr>
        <w:t xml:space="preserve"> </w:t>
      </w:r>
      <w:r w:rsidRPr="00666F4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457.79</w:t>
      </w:r>
      <w:r w:rsidRPr="00666F44">
        <w:rPr>
          <w:rFonts w:ascii="Angsana New" w:hAnsi="Angsana New"/>
          <w:sz w:val="30"/>
          <w:szCs w:val="30"/>
        </w:rPr>
        <w:t xml:space="preserve"> </w:t>
      </w:r>
      <w:r w:rsidRPr="00666F44">
        <w:rPr>
          <w:rFonts w:ascii="Angsana New" w:hAnsi="Angsana New"/>
          <w:sz w:val="30"/>
          <w:szCs w:val="30"/>
          <w:cs/>
        </w:rPr>
        <w:t>ล้านบาท บริษัทรับรู้กำไรจากการขายจำนวน</w:t>
      </w:r>
      <w:r w:rsidR="00BF27A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448.79</w:t>
      </w:r>
      <w:r w:rsidRPr="00666F44">
        <w:rPr>
          <w:rFonts w:ascii="Angsana New" w:hAnsi="Angsana New"/>
          <w:sz w:val="30"/>
          <w:szCs w:val="30"/>
        </w:rPr>
        <w:t xml:space="preserve"> </w:t>
      </w:r>
      <w:r w:rsidRPr="00666F44">
        <w:rPr>
          <w:rFonts w:ascii="Angsana New" w:hAnsi="Angsana New"/>
          <w:sz w:val="30"/>
          <w:szCs w:val="30"/>
          <w:cs/>
        </w:rPr>
        <w:t>ล้านบาท</w:t>
      </w:r>
    </w:p>
    <w:p w14:paraId="0A33ABAA" w14:textId="7EBCF3FE" w:rsidR="00666F44" w:rsidRDefault="00666F44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B10E92" w14:textId="6BD670F5" w:rsidR="002A010D" w:rsidRPr="002A010D" w:rsidRDefault="002A010D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10D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1CB84F88" w14:textId="77777777" w:rsidR="002A010D" w:rsidRDefault="002A010D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45D880C" w14:textId="5A445311" w:rsidR="002E07C0" w:rsidRPr="00982D53" w:rsidRDefault="002E07C0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82D53">
        <w:rPr>
          <w:rFonts w:ascii="Angsana New" w:hAnsi="Angsana New"/>
          <w:sz w:val="30"/>
          <w:szCs w:val="30"/>
          <w:cs/>
        </w:rPr>
        <w:t>ตารางต่อไปนี้สร</w:t>
      </w:r>
      <w:r w:rsidR="00F60EE3" w:rsidRPr="00982D53">
        <w:rPr>
          <w:rFonts w:ascii="Angsana New" w:hAnsi="Angsana New"/>
          <w:sz w:val="30"/>
          <w:szCs w:val="30"/>
          <w:cs/>
        </w:rPr>
        <w:t>ุปข้อมูลทางการเงินของบริษัทร่วม</w:t>
      </w:r>
      <w:r w:rsidR="00B87B3E" w:rsidRPr="00982D53">
        <w:rPr>
          <w:rFonts w:ascii="Angsana New" w:hAnsi="Angsana New"/>
          <w:sz w:val="30"/>
          <w:szCs w:val="30"/>
          <w:cs/>
        </w:rPr>
        <w:t xml:space="preserve">ที่รวมอยู่ในงบการเงินของบริษัทร่วม </w:t>
      </w:r>
      <w:r w:rsidRPr="00982D53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E24DC" w:rsidRPr="00982D53">
        <w:rPr>
          <w:rFonts w:ascii="Angsana New" w:hAnsi="Angsana New" w:hint="cs"/>
          <w:sz w:val="30"/>
          <w:szCs w:val="30"/>
          <w:cs/>
        </w:rPr>
        <w:t>บริษัท</w:t>
      </w:r>
      <w:r w:rsidRPr="00982D53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3338EFC7" w14:textId="77777777" w:rsidR="002E07C0" w:rsidRPr="00DB337D" w:rsidRDefault="002E07C0" w:rsidP="00BC34B5">
      <w:pPr>
        <w:tabs>
          <w:tab w:val="clear" w:pos="90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280"/>
        <w:gridCol w:w="1442"/>
        <w:gridCol w:w="238"/>
        <w:gridCol w:w="1434"/>
      </w:tblGrid>
      <w:tr w:rsidR="002E07C0" w:rsidRPr="003C7758" w14:paraId="0B69DB87" w14:textId="77777777" w:rsidTr="00A423E3">
        <w:tc>
          <w:tcPr>
            <w:tcW w:w="5940" w:type="dxa"/>
          </w:tcPr>
          <w:p w14:paraId="2A5380B5" w14:textId="77777777" w:rsidR="002E07C0" w:rsidRPr="00FB5C19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07D6A4E" w14:textId="77777777" w:rsidR="002E07C0" w:rsidRPr="00FB5C19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3"/>
          </w:tcPr>
          <w:p w14:paraId="46642846" w14:textId="77777777" w:rsidR="002E07C0" w:rsidRPr="00FB5C19" w:rsidRDefault="00EC43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131308" w:rsidRPr="003C7758" w14:paraId="42A9AE77" w14:textId="77777777" w:rsidTr="00A423E3">
        <w:tc>
          <w:tcPr>
            <w:tcW w:w="5940" w:type="dxa"/>
          </w:tcPr>
          <w:p w14:paraId="77177234" w14:textId="77777777" w:rsidR="00131308" w:rsidRPr="00FB5C1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9851C84" w14:textId="77777777" w:rsidR="00131308" w:rsidRPr="00FB5C1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2A3D5E2" w14:textId="681AB9F0" w:rsidR="00131308" w:rsidRPr="00FB5C19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256</w:t>
            </w:r>
            <w:r w:rsidR="00D32D7E" w:rsidRPr="00FB5C1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42512873" w14:textId="77777777" w:rsidR="00131308" w:rsidRPr="00FB5C1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E89AC74" w14:textId="3EBB2E87" w:rsidR="00131308" w:rsidRPr="00FB5C19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2</w:t>
            </w:r>
            <w:r w:rsidR="002E24DC" w:rsidRPr="00FB5C19">
              <w:rPr>
                <w:rFonts w:ascii="Angsana New" w:hAnsi="Angsana New"/>
                <w:sz w:val="30"/>
                <w:szCs w:val="30"/>
              </w:rPr>
              <w:t>56</w:t>
            </w:r>
            <w:r w:rsidR="00D32D7E" w:rsidRPr="00FB5C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31308" w:rsidRPr="003C7758" w14:paraId="10FEBEC2" w14:textId="77777777" w:rsidTr="00A423E3">
        <w:tc>
          <w:tcPr>
            <w:tcW w:w="5940" w:type="dxa"/>
          </w:tcPr>
          <w:p w14:paraId="0296DA49" w14:textId="77777777" w:rsidR="00131308" w:rsidRPr="00FB5C1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7040C7D5" w14:textId="77777777" w:rsidR="00131308" w:rsidRPr="00FB5C1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3"/>
          </w:tcPr>
          <w:p w14:paraId="003F21C2" w14:textId="77777777" w:rsidR="00131308" w:rsidRPr="00FB5C19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C19" w:rsidRPr="003C7758" w14:paraId="71DF34E6" w14:textId="77777777" w:rsidTr="00A423E3">
        <w:tc>
          <w:tcPr>
            <w:tcW w:w="5940" w:type="dxa"/>
          </w:tcPr>
          <w:p w14:paraId="17E8E38F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80" w:type="dxa"/>
          </w:tcPr>
          <w:p w14:paraId="5C6EA6F1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C074E37" w14:textId="024EF4E1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3,042,289</w:t>
            </w:r>
          </w:p>
        </w:tc>
        <w:tc>
          <w:tcPr>
            <w:tcW w:w="238" w:type="dxa"/>
          </w:tcPr>
          <w:p w14:paraId="5F5057CA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844C8FC" w14:textId="027BD643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2,971,533</w:t>
            </w:r>
          </w:p>
        </w:tc>
      </w:tr>
      <w:tr w:rsidR="00FB5C19" w:rsidRPr="003C7758" w14:paraId="6ADFAB8A" w14:textId="77777777" w:rsidTr="00D54292">
        <w:tc>
          <w:tcPr>
            <w:tcW w:w="5940" w:type="dxa"/>
          </w:tcPr>
          <w:p w14:paraId="1AFD5517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80" w:type="dxa"/>
          </w:tcPr>
          <w:p w14:paraId="03B61ED0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CC8C1AA" w14:textId="2A151091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387,239</w:t>
            </w:r>
          </w:p>
        </w:tc>
        <w:tc>
          <w:tcPr>
            <w:tcW w:w="238" w:type="dxa"/>
          </w:tcPr>
          <w:p w14:paraId="3CBA8820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5B0506B8" w14:textId="5C7C552F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472,768</w:t>
            </w:r>
          </w:p>
        </w:tc>
      </w:tr>
      <w:tr w:rsidR="00FB5C19" w:rsidRPr="003C7758" w14:paraId="4E200D75" w14:textId="77777777" w:rsidTr="00D54292">
        <w:trPr>
          <w:trHeight w:val="380"/>
        </w:trPr>
        <w:tc>
          <w:tcPr>
            <w:tcW w:w="5940" w:type="dxa"/>
            <w:shd w:val="clear" w:color="auto" w:fill="auto"/>
          </w:tcPr>
          <w:p w14:paraId="21C4C026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0" w:type="dxa"/>
            <w:shd w:val="clear" w:color="auto" w:fill="auto"/>
          </w:tcPr>
          <w:p w14:paraId="140C44C1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5B65683" w14:textId="05295754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(4,076)</w:t>
            </w:r>
          </w:p>
        </w:tc>
        <w:tc>
          <w:tcPr>
            <w:tcW w:w="238" w:type="dxa"/>
            <w:shd w:val="clear" w:color="auto" w:fill="auto"/>
          </w:tcPr>
          <w:p w14:paraId="2F21B47C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5CB2B" w14:textId="3CDD22ED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           (4,110)</w:t>
            </w:r>
          </w:p>
        </w:tc>
      </w:tr>
      <w:tr w:rsidR="00FB5C19" w:rsidRPr="003C7758" w14:paraId="07FFF41A" w14:textId="77777777" w:rsidTr="00D54292">
        <w:trPr>
          <w:trHeight w:val="77"/>
        </w:trPr>
        <w:tc>
          <w:tcPr>
            <w:tcW w:w="5940" w:type="dxa"/>
            <w:shd w:val="clear" w:color="auto" w:fill="auto"/>
          </w:tcPr>
          <w:p w14:paraId="3EB11D5E" w14:textId="1C6FF503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FB5C19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FB5C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BC06D26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2805" w14:textId="3A970105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383,163 </w:t>
            </w:r>
          </w:p>
        </w:tc>
        <w:tc>
          <w:tcPr>
            <w:tcW w:w="238" w:type="dxa"/>
            <w:shd w:val="clear" w:color="auto" w:fill="auto"/>
          </w:tcPr>
          <w:p w14:paraId="6F93F9CA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2C082" w14:textId="105C059E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        468,658</w:t>
            </w:r>
          </w:p>
        </w:tc>
      </w:tr>
      <w:tr w:rsidR="00FB5C19" w:rsidRPr="003C7758" w14:paraId="1656212A" w14:textId="77777777" w:rsidTr="00D54292">
        <w:trPr>
          <w:trHeight w:val="77"/>
        </w:trPr>
        <w:tc>
          <w:tcPr>
            <w:tcW w:w="5940" w:type="dxa"/>
            <w:shd w:val="clear" w:color="auto" w:fill="auto"/>
          </w:tcPr>
          <w:p w14:paraId="014437C1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311BA455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C7C13B8" w14:textId="4E0EFE26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233,116 </w:t>
            </w:r>
          </w:p>
        </w:tc>
        <w:tc>
          <w:tcPr>
            <w:tcW w:w="238" w:type="dxa"/>
            <w:shd w:val="clear" w:color="auto" w:fill="auto"/>
          </w:tcPr>
          <w:p w14:paraId="0F0D39B9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C2F10" w14:textId="60BB8E5D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        284,799</w:t>
            </w:r>
          </w:p>
        </w:tc>
      </w:tr>
      <w:tr w:rsidR="00FB5C19" w:rsidRPr="003C7758" w14:paraId="0B759229" w14:textId="77777777" w:rsidTr="00A423E3">
        <w:trPr>
          <w:trHeight w:val="380"/>
        </w:trPr>
        <w:tc>
          <w:tcPr>
            <w:tcW w:w="5940" w:type="dxa"/>
            <w:shd w:val="clear" w:color="auto" w:fill="auto"/>
          </w:tcPr>
          <w:p w14:paraId="014307C4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0" w:type="dxa"/>
            <w:shd w:val="clear" w:color="auto" w:fill="auto"/>
          </w:tcPr>
          <w:p w14:paraId="038D8837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67AF62EF" w14:textId="3038E6C6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C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154,123 </w:t>
            </w:r>
          </w:p>
        </w:tc>
        <w:tc>
          <w:tcPr>
            <w:tcW w:w="238" w:type="dxa"/>
            <w:shd w:val="clear" w:color="auto" w:fill="auto"/>
          </w:tcPr>
          <w:p w14:paraId="4E735A50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3A5C8C0D" w14:textId="4E35479C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C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187,969</w:t>
            </w:r>
          </w:p>
        </w:tc>
      </w:tr>
      <w:tr w:rsidR="00197B1E" w:rsidRPr="003C7758" w14:paraId="631F7A04" w14:textId="77777777" w:rsidTr="00A423E3">
        <w:trPr>
          <w:trHeight w:val="380"/>
        </w:trPr>
        <w:tc>
          <w:tcPr>
            <w:tcW w:w="5940" w:type="dxa"/>
            <w:shd w:val="clear" w:color="auto" w:fill="auto"/>
          </w:tcPr>
          <w:p w14:paraId="3874F4A7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9DA88A0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4FB859C9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E595101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73857D29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C19" w:rsidRPr="003C7758" w14:paraId="2B065247" w14:textId="77777777" w:rsidTr="00D54292">
        <w:tc>
          <w:tcPr>
            <w:tcW w:w="5940" w:type="dxa"/>
            <w:shd w:val="clear" w:color="auto" w:fill="auto"/>
          </w:tcPr>
          <w:p w14:paraId="4998C97D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0" w:type="dxa"/>
            <w:shd w:val="clear" w:color="auto" w:fill="auto"/>
          </w:tcPr>
          <w:p w14:paraId="057698AE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1CBFDA4" w14:textId="77AB2F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855,135</w:t>
            </w:r>
          </w:p>
        </w:tc>
        <w:tc>
          <w:tcPr>
            <w:tcW w:w="238" w:type="dxa"/>
            <w:shd w:val="clear" w:color="auto" w:fill="auto"/>
          </w:tcPr>
          <w:p w14:paraId="79CE396B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777DAA97" w14:textId="10AC072B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720,189</w:t>
            </w:r>
          </w:p>
        </w:tc>
      </w:tr>
      <w:tr w:rsidR="00FB5C19" w:rsidRPr="003C7758" w14:paraId="10F80506" w14:textId="77777777" w:rsidTr="00D54292">
        <w:trPr>
          <w:trHeight w:val="231"/>
        </w:trPr>
        <w:tc>
          <w:tcPr>
            <w:tcW w:w="5940" w:type="dxa"/>
            <w:shd w:val="clear" w:color="auto" w:fill="auto"/>
          </w:tcPr>
          <w:p w14:paraId="2C8F252B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0A919F04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shd w:val="clear" w:color="auto" w:fill="auto"/>
          </w:tcPr>
          <w:p w14:paraId="0F8E1F5E" w14:textId="7D48DD1D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1,669,180</w:t>
            </w:r>
          </w:p>
        </w:tc>
        <w:tc>
          <w:tcPr>
            <w:tcW w:w="238" w:type="dxa"/>
            <w:shd w:val="clear" w:color="auto" w:fill="auto"/>
          </w:tcPr>
          <w:p w14:paraId="5A56147E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335CFA38" w14:textId="18B70CA8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>1,721,984</w:t>
            </w:r>
          </w:p>
        </w:tc>
      </w:tr>
      <w:tr w:rsidR="00FB5C19" w:rsidRPr="003C7758" w14:paraId="1A89F5E6" w14:textId="77777777" w:rsidTr="00D54292">
        <w:tc>
          <w:tcPr>
            <w:tcW w:w="5940" w:type="dxa"/>
            <w:shd w:val="clear" w:color="auto" w:fill="auto"/>
          </w:tcPr>
          <w:p w14:paraId="15E56005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80" w:type="dxa"/>
            <w:shd w:val="clear" w:color="auto" w:fill="auto"/>
          </w:tcPr>
          <w:p w14:paraId="1BA15312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6FC964F" w14:textId="6F57AF86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(265,834)</w:t>
            </w:r>
          </w:p>
        </w:tc>
        <w:tc>
          <w:tcPr>
            <w:tcW w:w="238" w:type="dxa"/>
            <w:shd w:val="clear" w:color="auto" w:fill="auto"/>
          </w:tcPr>
          <w:p w14:paraId="731F1416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0A528376" w14:textId="15F96170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       (330,788)</w:t>
            </w:r>
          </w:p>
        </w:tc>
      </w:tr>
      <w:tr w:rsidR="00FB5C19" w:rsidRPr="003C7758" w14:paraId="476E2E84" w14:textId="77777777" w:rsidTr="00D54292">
        <w:tc>
          <w:tcPr>
            <w:tcW w:w="5940" w:type="dxa"/>
            <w:shd w:val="clear" w:color="auto" w:fill="auto"/>
          </w:tcPr>
          <w:p w14:paraId="39AB3C97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794043FE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17D70FE" w14:textId="11F5899D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(88,811)</w:t>
            </w:r>
          </w:p>
        </w:tc>
        <w:tc>
          <w:tcPr>
            <w:tcW w:w="238" w:type="dxa"/>
            <w:shd w:val="clear" w:color="auto" w:fill="auto"/>
          </w:tcPr>
          <w:p w14:paraId="346494B8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A2586" w14:textId="120E4CC2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         (92,378)</w:t>
            </w:r>
          </w:p>
        </w:tc>
      </w:tr>
      <w:tr w:rsidR="00FB5C19" w:rsidRPr="003C7758" w14:paraId="004F6718" w14:textId="77777777" w:rsidTr="00D54292">
        <w:tc>
          <w:tcPr>
            <w:tcW w:w="5940" w:type="dxa"/>
            <w:shd w:val="clear" w:color="auto" w:fill="auto"/>
          </w:tcPr>
          <w:p w14:paraId="68FB5791" w14:textId="5B14279C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สินทรัพย์สุทธิ (ร้อยละ</w:t>
            </w:r>
            <w:r w:rsidRPr="00FB5C19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FB5C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0D5B38CF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1C96" w14:textId="13AD0F19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2,169,670 </w:t>
            </w:r>
          </w:p>
        </w:tc>
        <w:tc>
          <w:tcPr>
            <w:tcW w:w="238" w:type="dxa"/>
            <w:shd w:val="clear" w:color="auto" w:fill="auto"/>
          </w:tcPr>
          <w:p w14:paraId="161899F6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72265" w14:textId="1FEB3189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2,019,007</w:t>
            </w:r>
          </w:p>
        </w:tc>
      </w:tr>
      <w:tr w:rsidR="00FB5C19" w:rsidRPr="003C7758" w14:paraId="1864CD28" w14:textId="77777777" w:rsidTr="00D54292">
        <w:tc>
          <w:tcPr>
            <w:tcW w:w="5940" w:type="dxa"/>
            <w:shd w:val="clear" w:color="auto" w:fill="auto"/>
          </w:tcPr>
          <w:p w14:paraId="0132B480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11434F7F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E4D7771" w14:textId="7128FB5C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1,301,802 </w:t>
            </w:r>
          </w:p>
        </w:tc>
        <w:tc>
          <w:tcPr>
            <w:tcW w:w="238" w:type="dxa"/>
            <w:shd w:val="clear" w:color="auto" w:fill="auto"/>
          </w:tcPr>
          <w:p w14:paraId="5CEC00F7" w14:textId="77777777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DF88B" w14:textId="2687AD26" w:rsidR="00FB5C19" w:rsidRPr="00FB5C19" w:rsidRDefault="00FB5C19" w:rsidP="00FB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B5C19">
              <w:rPr>
                <w:rFonts w:ascii="Angsana New" w:hAnsi="Angsana New"/>
                <w:sz w:val="30"/>
                <w:szCs w:val="30"/>
              </w:rPr>
              <w:t xml:space="preserve">       1,211,404</w:t>
            </w:r>
          </w:p>
        </w:tc>
      </w:tr>
      <w:tr w:rsidR="00197B1E" w:rsidRPr="00595C91" w14:paraId="41DE94C6" w14:textId="77777777" w:rsidTr="00A423E3">
        <w:tc>
          <w:tcPr>
            <w:tcW w:w="5940" w:type="dxa"/>
            <w:shd w:val="clear" w:color="auto" w:fill="auto"/>
          </w:tcPr>
          <w:p w14:paraId="6E1F3725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80" w:type="dxa"/>
            <w:shd w:val="clear" w:color="auto" w:fill="auto"/>
          </w:tcPr>
          <w:p w14:paraId="3E936873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81ACDBB" w14:textId="24B16EC5" w:rsidR="00197B1E" w:rsidRPr="00FB5C19" w:rsidRDefault="00FB5C19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C19">
              <w:rPr>
                <w:rFonts w:ascii="Angsana New" w:hAnsi="Angsana New"/>
                <w:b/>
                <w:bCs/>
                <w:sz w:val="30"/>
                <w:szCs w:val="30"/>
              </w:rPr>
              <w:t>867,868</w:t>
            </w:r>
          </w:p>
        </w:tc>
        <w:tc>
          <w:tcPr>
            <w:tcW w:w="238" w:type="dxa"/>
            <w:shd w:val="clear" w:color="auto" w:fill="auto"/>
          </w:tcPr>
          <w:p w14:paraId="7753637C" w14:textId="7777777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51C831B" w14:textId="2ACD58C7" w:rsidR="00197B1E" w:rsidRPr="00FB5C19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C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807,603</w:t>
            </w:r>
          </w:p>
        </w:tc>
      </w:tr>
      <w:tr w:rsidR="00197B1E" w:rsidRPr="00C1266B" w14:paraId="3A2BC631" w14:textId="77777777" w:rsidTr="00A423E3">
        <w:tc>
          <w:tcPr>
            <w:tcW w:w="5940" w:type="dxa"/>
            <w:shd w:val="clear" w:color="auto" w:fill="auto"/>
          </w:tcPr>
          <w:p w14:paraId="12FE5456" w14:textId="77777777" w:rsidR="00197B1E" w:rsidRPr="00C1266B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1F62A01" w14:textId="77777777" w:rsidR="00197B1E" w:rsidRPr="00C1266B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BB63C23" w14:textId="77777777" w:rsidR="00197B1E" w:rsidRPr="00C1266B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2DC10A" w14:textId="77777777" w:rsidR="00197B1E" w:rsidRPr="00C1266B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2B536A8F" w14:textId="77777777" w:rsidR="00197B1E" w:rsidRPr="00C1266B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5F2243" w14:textId="77777777" w:rsidR="00EC2491" w:rsidRPr="00C1266B" w:rsidRDefault="00EC249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43BA" w14:textId="77777777" w:rsidR="00C17B35" w:rsidRPr="00C1266B" w:rsidRDefault="00C17B3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14:paraId="59DCF2D0" w14:textId="77777777" w:rsidR="00B40D00" w:rsidRPr="00C1266B" w:rsidRDefault="00B40D0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  <w:sectPr w:rsidR="00B40D00" w:rsidRPr="00C1266B" w:rsidSect="00E808BB">
          <w:headerReference w:type="even" r:id="rId20"/>
          <w:headerReference w:type="default" r:id="rId21"/>
          <w:footerReference w:type="default" r:id="rId22"/>
          <w:headerReference w:type="first" r:id="rId2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E359181" w14:textId="6D6AC054" w:rsidR="00CE3386" w:rsidRPr="00BF68BB" w:rsidRDefault="00E90FB8" w:rsidP="00BF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0</w:t>
      </w:r>
      <w:r w:rsidRPr="00C1266B">
        <w:rPr>
          <w:rFonts w:ascii="Angsana New" w:hAnsi="Angsana New"/>
          <w:b/>
          <w:bCs/>
          <w:sz w:val="30"/>
          <w:szCs w:val="30"/>
        </w:rPr>
        <w:tab/>
      </w:r>
      <w:r w:rsidRPr="00C126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28"/>
        <w:gridCol w:w="2160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145"/>
        <w:gridCol w:w="180"/>
        <w:gridCol w:w="1096"/>
      </w:tblGrid>
      <w:tr w:rsidR="008213AB" w:rsidRPr="002C017E" w14:paraId="25731C65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281BD58F" w14:textId="77777777" w:rsidR="008213AB" w:rsidRPr="002C017E" w:rsidRDefault="008213AB" w:rsidP="00197B1E">
            <w:pPr>
              <w:pStyle w:val="acctfourfigures"/>
              <w:tabs>
                <w:tab w:val="left" w:pos="720"/>
              </w:tabs>
              <w:spacing w:line="380" w:lineRule="exact"/>
              <w:ind w:left="360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4EDCA4AB" w14:textId="77777777" w:rsidR="008213AB" w:rsidRPr="002C017E" w:rsidRDefault="008213AB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01A6062C" w14:textId="77777777" w:rsidR="008213AB" w:rsidRPr="002C017E" w:rsidRDefault="008213AB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26" w:type="dxa"/>
            <w:gridSpan w:val="16"/>
            <w:hideMark/>
          </w:tcPr>
          <w:p w14:paraId="5947757D" w14:textId="77777777" w:rsidR="008213AB" w:rsidRPr="002C017E" w:rsidRDefault="008213AB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C017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0E18" w:rsidRPr="002C017E" w14:paraId="29D676C1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4C1527C8" w14:textId="77777777" w:rsidR="008213AB" w:rsidRPr="002C017E" w:rsidRDefault="008213AB" w:rsidP="00197B1E">
            <w:pPr>
              <w:pStyle w:val="acctfourfigures"/>
              <w:tabs>
                <w:tab w:val="left" w:pos="720"/>
              </w:tabs>
              <w:spacing w:line="380" w:lineRule="exact"/>
              <w:ind w:left="36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62A3FC5F" w14:textId="77777777" w:rsidR="008213AB" w:rsidRPr="002C017E" w:rsidRDefault="008213AB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91" w:type="dxa"/>
          </w:tcPr>
          <w:p w14:paraId="4815A4C0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015E243C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3A0B40B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96" w:type="dxa"/>
            <w:gridSpan w:val="4"/>
          </w:tcPr>
          <w:p w14:paraId="1727BDDA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9" w:type="dxa"/>
          </w:tcPr>
          <w:p w14:paraId="6AAB077B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20" w:type="dxa"/>
            <w:gridSpan w:val="3"/>
          </w:tcPr>
          <w:p w14:paraId="3E4AF37B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5C6B8628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421" w:type="dxa"/>
            <w:gridSpan w:val="3"/>
          </w:tcPr>
          <w:p w14:paraId="24068985" w14:textId="77777777" w:rsidR="003E4AD4" w:rsidRPr="002C017E" w:rsidRDefault="003E4AD4" w:rsidP="00197B1E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 w:rsidR="003F6F95" w:rsidRPr="003F6F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197B1E" w:rsidRPr="002C017E" w14:paraId="56C39191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3968FE0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621A3BF8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237B90C2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6D1906" w14:textId="577E77B1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65DE03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902E2F9" w14:textId="2CBD639C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ECA21AE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B7AE508" w14:textId="258D18D6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6" w:type="dxa"/>
            <w:gridSpan w:val="2"/>
          </w:tcPr>
          <w:p w14:paraId="74B12F0E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4C673368" w14:textId="306104A2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2E2BF86C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7" w:type="dxa"/>
          </w:tcPr>
          <w:p w14:paraId="67E60054" w14:textId="59709B58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23" w:type="dxa"/>
          </w:tcPr>
          <w:p w14:paraId="7DA78016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1DE9C993" w14:textId="5514493C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CE6D05D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2DD44FF6" w14:textId="7200DAA5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50C517B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49EAF9B" w14:textId="5A8A3E90" w:rsidR="00197B1E" w:rsidRPr="002C017E" w:rsidRDefault="00197B1E" w:rsidP="001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7B1E" w:rsidRPr="002C017E" w14:paraId="0FEF13AC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7B453B9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4BFCB733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390CF4F2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11DC473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2C017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80" w:type="dxa"/>
          </w:tcPr>
          <w:p w14:paraId="2E065621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306" w:type="dxa"/>
            <w:gridSpan w:val="12"/>
            <w:hideMark/>
          </w:tcPr>
          <w:p w14:paraId="44230E79" w14:textId="77777777" w:rsidR="00197B1E" w:rsidRPr="002C017E" w:rsidRDefault="00197B1E" w:rsidP="00197B1E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97B1E" w:rsidRPr="002C017E" w14:paraId="751ED21F" w14:textId="77777777" w:rsidTr="00197B1E">
        <w:trPr>
          <w:cantSplit/>
        </w:trPr>
        <w:tc>
          <w:tcPr>
            <w:tcW w:w="2228" w:type="dxa"/>
            <w:hideMark/>
          </w:tcPr>
          <w:p w14:paraId="61D26D8C" w14:textId="77777777" w:rsidR="00197B1E" w:rsidRPr="002C017E" w:rsidRDefault="00197B1E" w:rsidP="00197B1E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60C17950" w14:textId="77777777" w:rsidR="00197B1E" w:rsidRPr="002C017E" w:rsidRDefault="00197B1E" w:rsidP="00197B1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7957C9A7" w14:textId="77777777" w:rsidR="00197B1E" w:rsidRPr="002C017E" w:rsidRDefault="00197B1E" w:rsidP="00197B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DFF278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565C787" w14:textId="77777777" w:rsidR="00197B1E" w:rsidRPr="002C017E" w:rsidRDefault="00197B1E" w:rsidP="00197B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CA44907" w14:textId="77777777" w:rsidR="00197B1E" w:rsidRPr="002C017E" w:rsidRDefault="00197B1E" w:rsidP="00197B1E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5927A38" w14:textId="77777777" w:rsidR="00197B1E" w:rsidRPr="002C017E" w:rsidRDefault="00197B1E" w:rsidP="00197B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6786AA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" w:type="dxa"/>
            <w:gridSpan w:val="2"/>
          </w:tcPr>
          <w:p w14:paraId="71A61D2B" w14:textId="77777777" w:rsidR="00197B1E" w:rsidRPr="002C017E" w:rsidRDefault="00197B1E" w:rsidP="00197B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CB9ECBE" w14:textId="77777777" w:rsidR="00197B1E" w:rsidRPr="002C017E" w:rsidRDefault="00197B1E" w:rsidP="00197B1E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53BBDAB6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8C25FF7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3" w:type="dxa"/>
          </w:tcPr>
          <w:p w14:paraId="03E87D7F" w14:textId="77777777" w:rsidR="00197B1E" w:rsidRPr="002C017E" w:rsidRDefault="00197B1E" w:rsidP="00197B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92320CB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3ADD34E" w14:textId="77777777" w:rsidR="00197B1E" w:rsidRPr="002C017E" w:rsidRDefault="00197B1E" w:rsidP="00197B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5E901CB8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9AAA053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1D5760F" w14:textId="77777777" w:rsidR="00197B1E" w:rsidRPr="002C017E" w:rsidRDefault="00197B1E" w:rsidP="00197B1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DF2622" w:rsidRPr="002C017E" w14:paraId="2499D3CF" w14:textId="77777777" w:rsidTr="00197B1E">
        <w:trPr>
          <w:cantSplit/>
        </w:trPr>
        <w:tc>
          <w:tcPr>
            <w:tcW w:w="2228" w:type="dxa"/>
            <w:hideMark/>
          </w:tcPr>
          <w:p w14:paraId="3A6FE3B4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2160" w:type="dxa"/>
            <w:hideMark/>
          </w:tcPr>
          <w:p w14:paraId="717F4548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</w:t>
            </w:r>
            <w:r w:rsidRPr="002C017E">
              <w:rPr>
                <w:rFonts w:ascii="Angsana New" w:hAnsi="Angsana New"/>
                <w:sz w:val="30"/>
                <w:szCs w:val="30"/>
                <w:cs/>
              </w:rPr>
              <w:br/>
              <w:t>บริษัทอื่น</w:t>
            </w:r>
          </w:p>
        </w:tc>
        <w:tc>
          <w:tcPr>
            <w:tcW w:w="191" w:type="dxa"/>
          </w:tcPr>
          <w:p w14:paraId="3A91D3A4" w14:textId="77777777" w:rsidR="00DF2622" w:rsidRPr="002C017E" w:rsidRDefault="00DF2622" w:rsidP="00DF2622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90D2E88" w14:textId="77777777" w:rsidR="00DF2622" w:rsidRPr="002C017E" w:rsidRDefault="00DF2622" w:rsidP="00DF262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71176B" w14:textId="19BEFD03" w:rsidR="00DF2622" w:rsidRPr="002C017E" w:rsidRDefault="00DF2622" w:rsidP="00DF262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89C195F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7861F83" w14:textId="77777777" w:rsidR="00DF2622" w:rsidRPr="002C017E" w:rsidRDefault="00DF2622" w:rsidP="00DF262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73C1CD" w14:textId="77777777" w:rsidR="00DF2622" w:rsidRPr="002C017E" w:rsidRDefault="00DF2622" w:rsidP="00DF262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6DEADD1" w14:textId="77777777" w:rsidR="00DF2622" w:rsidRPr="002C017E" w:rsidRDefault="00DF2622" w:rsidP="00DF2622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14F599E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BEE453" w14:textId="1C2DE60E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16" w:type="dxa"/>
            <w:gridSpan w:val="2"/>
          </w:tcPr>
          <w:p w14:paraId="6149FCDF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E76E41B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219CBA1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9" w:type="dxa"/>
          </w:tcPr>
          <w:p w14:paraId="12A5C804" w14:textId="77777777" w:rsidR="00DF2622" w:rsidRPr="002C017E" w:rsidRDefault="00DF2622" w:rsidP="00DF262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50649D85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CF703D6" w14:textId="3EFBDE7E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23" w:type="dxa"/>
          </w:tcPr>
          <w:p w14:paraId="2B5B2666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2DCE20E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D92C78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C8BDB52" w14:textId="77777777" w:rsidR="00DF2622" w:rsidRPr="002C017E" w:rsidRDefault="00DF2622" w:rsidP="00DF2622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1C69CFED" w14:textId="367F4025" w:rsidR="003A2DE6" w:rsidRPr="002C017E" w:rsidRDefault="00BF68BB" w:rsidP="00BF68BB">
            <w:pPr>
              <w:pStyle w:val="acctfourfigures"/>
              <w:tabs>
                <w:tab w:val="clear" w:pos="765"/>
                <w:tab w:val="left" w:pos="255"/>
                <w:tab w:val="left" w:pos="524"/>
                <w:tab w:val="decimal" w:pos="618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 w:bidi="th-TH"/>
              </w:rPr>
              <w:br w:type="textWrapping" w:clear="all"/>
              <w:t>-</w:t>
            </w:r>
          </w:p>
        </w:tc>
        <w:tc>
          <w:tcPr>
            <w:tcW w:w="180" w:type="dxa"/>
          </w:tcPr>
          <w:p w14:paraId="225A89BF" w14:textId="77777777" w:rsidR="00DF2622" w:rsidRPr="002C017E" w:rsidRDefault="00DF2622" w:rsidP="00DF2622">
            <w:pPr>
              <w:pStyle w:val="acctfourfigures"/>
              <w:tabs>
                <w:tab w:val="decimal" w:pos="414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96" w:type="dxa"/>
            <w:hideMark/>
          </w:tcPr>
          <w:p w14:paraId="06632547" w14:textId="77777777" w:rsidR="00DF2622" w:rsidRPr="002C017E" w:rsidRDefault="00DF2622" w:rsidP="00DF262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 w:bidi="th-TH"/>
              </w:rPr>
              <w:br w:type="textWrapping" w:clear="all"/>
              <w:t>-</w:t>
            </w:r>
          </w:p>
        </w:tc>
      </w:tr>
      <w:tr w:rsidR="00DF2622" w:rsidRPr="002C017E" w14:paraId="53A4694A" w14:textId="77777777" w:rsidTr="00BF68BB">
        <w:trPr>
          <w:cantSplit/>
          <w:trHeight w:val="421"/>
        </w:trPr>
        <w:tc>
          <w:tcPr>
            <w:tcW w:w="2228" w:type="dxa"/>
            <w:hideMark/>
          </w:tcPr>
          <w:p w14:paraId="3C5F7CD3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2160" w:type="dxa"/>
          </w:tcPr>
          <w:p w14:paraId="36446F36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7A6B4C2C" w14:textId="77777777" w:rsidR="00DF2622" w:rsidRPr="002C017E" w:rsidRDefault="00DF2622" w:rsidP="00DF2622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15620DC" w14:textId="4EFD1B41" w:rsidR="00DF2622" w:rsidRPr="002C017E" w:rsidRDefault="00DF2622" w:rsidP="00DF262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037488C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71EA4" w14:textId="77777777" w:rsidR="00DF2622" w:rsidRPr="002C017E" w:rsidRDefault="00DF2622" w:rsidP="00DF262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14:paraId="148F6195" w14:textId="27DF70E4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017E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216" w:type="dxa"/>
            <w:gridSpan w:val="3"/>
          </w:tcPr>
          <w:p w14:paraId="5B9F4919" w14:textId="59D4FABA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017E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9" w:type="dxa"/>
          </w:tcPr>
          <w:p w14:paraId="08C43839" w14:textId="77777777" w:rsidR="00DF2622" w:rsidRPr="002C017E" w:rsidRDefault="00DF2622" w:rsidP="00DF262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AADAB03" w14:textId="7D32A79B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223" w:type="dxa"/>
          </w:tcPr>
          <w:p w14:paraId="238676CC" w14:textId="77777777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78882861" w14:textId="34C3EDD2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A81FAE4" w14:textId="77777777" w:rsidR="00DF2622" w:rsidRPr="002C017E" w:rsidRDefault="00DF2622" w:rsidP="00DF2622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0782B4CE" w14:textId="50B1EAF5" w:rsidR="00DF2622" w:rsidRPr="002C017E" w:rsidRDefault="00BF68BB" w:rsidP="00BF68BB">
            <w:pPr>
              <w:pStyle w:val="acctfourfigures"/>
              <w:tabs>
                <w:tab w:val="clear" w:pos="765"/>
                <w:tab w:val="left" w:pos="210"/>
                <w:tab w:val="decimal" w:pos="53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3C5EEA40" w14:textId="77777777" w:rsidR="00DF2622" w:rsidRPr="002C017E" w:rsidRDefault="00DF2622" w:rsidP="003A2DE6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96" w:type="dxa"/>
          </w:tcPr>
          <w:p w14:paraId="204D618F" w14:textId="0CBCA834" w:rsidR="00DF2622" w:rsidRPr="002C017E" w:rsidRDefault="00DF2622" w:rsidP="00DF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26,038</w:t>
            </w:r>
          </w:p>
        </w:tc>
      </w:tr>
      <w:tr w:rsidR="003A2DE6" w:rsidRPr="002C017E" w14:paraId="78CBE0C3" w14:textId="77777777" w:rsidTr="00D54292">
        <w:trPr>
          <w:cantSplit/>
        </w:trPr>
        <w:tc>
          <w:tcPr>
            <w:tcW w:w="2228" w:type="dxa"/>
            <w:hideMark/>
          </w:tcPr>
          <w:p w14:paraId="65681A84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บริษัท  เสริมสุข เทรนนิ่ง จำกัด</w:t>
            </w:r>
          </w:p>
        </w:tc>
        <w:tc>
          <w:tcPr>
            <w:tcW w:w="2160" w:type="dxa"/>
            <w:hideMark/>
          </w:tcPr>
          <w:p w14:paraId="65CE239A" w14:textId="77777777" w:rsidR="003A2DE6" w:rsidRPr="002C017E" w:rsidRDefault="003A2DE6" w:rsidP="003A2DE6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3038A922" w14:textId="77777777" w:rsidR="003A2DE6" w:rsidRPr="002C017E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F0B6B2C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BD3D32" w14:textId="541B59AA" w:rsidR="003A2DE6" w:rsidRPr="002C017E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E15159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4FAA74A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F08133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9947AA" w14:textId="77777777" w:rsidR="003A2DE6" w:rsidRPr="002C017E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1FAB172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5EF8D6" w14:textId="49763B5B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16" w:type="dxa"/>
            <w:gridSpan w:val="2"/>
          </w:tcPr>
          <w:p w14:paraId="607CE66F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32A10F1C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CD7664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9" w:type="dxa"/>
          </w:tcPr>
          <w:p w14:paraId="5043D6A2" w14:textId="77777777" w:rsidR="003A2DE6" w:rsidRPr="002C017E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B875579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8DEBCD" w14:textId="71E6E808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23" w:type="dxa"/>
          </w:tcPr>
          <w:p w14:paraId="409C0757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3CD275B7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FAB08A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</w:tcPr>
          <w:p w14:paraId="5C538DC6" w14:textId="77777777" w:rsidR="003A2DE6" w:rsidRPr="002C017E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0C72D7A6" w14:textId="76AFB662" w:rsidR="003A2DE6" w:rsidRPr="002C017E" w:rsidRDefault="00BF68BB" w:rsidP="00BF68BB">
            <w:pPr>
              <w:pStyle w:val="acctfourfigures"/>
              <w:tabs>
                <w:tab w:val="clear" w:pos="765"/>
                <w:tab w:val="left" w:pos="241"/>
                <w:tab w:val="left" w:pos="383"/>
                <w:tab w:val="decimal" w:pos="808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3A2DE6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CC7B24E" w14:textId="77777777" w:rsidR="003A2DE6" w:rsidRPr="002C017E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hideMark/>
          </w:tcPr>
          <w:p w14:paraId="04101A41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</w:tr>
      <w:tr w:rsidR="003A2DE6" w:rsidRPr="00190844" w14:paraId="7E0601A7" w14:textId="77777777" w:rsidTr="00197B1E">
        <w:trPr>
          <w:cantSplit/>
          <w:trHeight w:val="197"/>
        </w:trPr>
        <w:tc>
          <w:tcPr>
            <w:tcW w:w="2228" w:type="dxa"/>
            <w:hideMark/>
          </w:tcPr>
          <w:p w14:paraId="407A9F09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3B340266" w14:textId="77777777" w:rsidR="003A2DE6" w:rsidRPr="00190844" w:rsidRDefault="003A2DE6" w:rsidP="003A2D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554CCCA2" w14:textId="77777777" w:rsidR="003A2DE6" w:rsidRPr="00190844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E534AEC" w14:textId="77777777" w:rsidR="003A2DE6" w:rsidRPr="00190844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5C6E4B66" w14:textId="77777777" w:rsidR="003A2DE6" w:rsidRPr="00190844" w:rsidRDefault="003A2DE6" w:rsidP="003A2DE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E4F7813" w14:textId="77777777" w:rsidR="003A2DE6" w:rsidRPr="00190844" w:rsidRDefault="003A2DE6" w:rsidP="003A2DE6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9BE3996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EA50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9" w:type="dxa"/>
          </w:tcPr>
          <w:p w14:paraId="5E30C917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09F62E1" w14:textId="77777777" w:rsidR="003A2DE6" w:rsidRPr="00190844" w:rsidRDefault="003A2DE6" w:rsidP="003A2DE6">
            <w:pPr>
              <w:pStyle w:val="acctfourfigures"/>
              <w:tabs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4DA11E51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4D554" w14:textId="42607C62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223" w:type="dxa"/>
          </w:tcPr>
          <w:p w14:paraId="6F48D16D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7419A" w14:textId="77777777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</w:tcPr>
          <w:p w14:paraId="60BC8649" w14:textId="77777777" w:rsidR="003A2DE6" w:rsidRPr="00190844" w:rsidRDefault="003A2DE6" w:rsidP="003A2DE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9A74" w14:textId="31656D6B" w:rsidR="003A2DE6" w:rsidRPr="00BF68BB" w:rsidRDefault="00BF68BB" w:rsidP="00B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"/>
                <w:tab w:val="left" w:pos="532"/>
                <w:tab w:val="left" w:pos="687"/>
                <w:tab w:val="decimal" w:pos="888"/>
              </w:tabs>
              <w:spacing w:line="240" w:lineRule="auto"/>
              <w:ind w:left="-43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CCA1841" w14:textId="77777777" w:rsidR="003A2DE6" w:rsidRPr="00190844" w:rsidRDefault="003A2DE6" w:rsidP="003A2DE6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112D5D" w14:textId="58E6971C" w:rsidR="003A2DE6" w:rsidRPr="00190844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26,038</w:t>
            </w:r>
          </w:p>
        </w:tc>
      </w:tr>
      <w:tr w:rsidR="003A2DE6" w:rsidRPr="002C017E" w14:paraId="765FE01B" w14:textId="77777777" w:rsidTr="00197B1E">
        <w:trPr>
          <w:cantSplit/>
        </w:trPr>
        <w:tc>
          <w:tcPr>
            <w:tcW w:w="2228" w:type="dxa"/>
          </w:tcPr>
          <w:p w14:paraId="477A5EB3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0" w:type="dxa"/>
          </w:tcPr>
          <w:p w14:paraId="3C8FDCC2" w14:textId="77777777" w:rsidR="003A2DE6" w:rsidRPr="002C017E" w:rsidRDefault="003A2DE6" w:rsidP="003A2DE6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1" w:type="dxa"/>
          </w:tcPr>
          <w:p w14:paraId="7614CF3F" w14:textId="77777777" w:rsidR="003A2DE6" w:rsidRPr="002C017E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</w:tcPr>
          <w:p w14:paraId="175F9CC0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A0D24C7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548B484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1421E13" w14:textId="77777777" w:rsidR="003A2DE6" w:rsidRPr="002C017E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</w:tcPr>
          <w:p w14:paraId="60886497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16" w:type="dxa"/>
            <w:gridSpan w:val="2"/>
          </w:tcPr>
          <w:p w14:paraId="6B87DCB4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2AE79D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" w:type="dxa"/>
          </w:tcPr>
          <w:p w14:paraId="4704668C" w14:textId="77777777" w:rsidR="003A2DE6" w:rsidRPr="002C017E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EDEF403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23" w:type="dxa"/>
          </w:tcPr>
          <w:p w14:paraId="1A43C0D4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34493F29" w14:textId="77777777" w:rsidR="003A2DE6" w:rsidRPr="002C017E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908DFEF" w14:textId="77777777" w:rsidR="003A2DE6" w:rsidRPr="002C017E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6483BE12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</w:tcPr>
          <w:p w14:paraId="2D1FA842" w14:textId="77777777" w:rsidR="003A2DE6" w:rsidRPr="002C017E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3286BF26" w14:textId="77777777" w:rsidR="003A2DE6" w:rsidRPr="002C017E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  <w:tr w:rsidR="003A2DE6" w:rsidRPr="002C017E" w14:paraId="1803C18A" w14:textId="77777777" w:rsidTr="00197B1E">
        <w:trPr>
          <w:cantSplit/>
        </w:trPr>
        <w:tc>
          <w:tcPr>
            <w:tcW w:w="2228" w:type="dxa"/>
          </w:tcPr>
          <w:p w14:paraId="57255AB4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9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4F157EA3" w14:textId="77777777" w:rsidR="003A2DE6" w:rsidRPr="002C099D" w:rsidRDefault="003A2DE6" w:rsidP="003A2DE6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6A8057D" w14:textId="77777777" w:rsidR="003A2DE6" w:rsidRPr="002C099D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6E750D1" w14:textId="77777777" w:rsidR="003A2DE6" w:rsidRPr="002C099D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45BE9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6C865" w14:textId="77777777" w:rsidR="003A2DE6" w:rsidRPr="002C099D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12A0DD" w14:textId="77777777" w:rsidR="003A2DE6" w:rsidRPr="002C099D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DB1ED6A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DEDDF03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69915852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7F620A7" w14:textId="77777777" w:rsidR="003A2DE6" w:rsidRPr="00DD73AC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84F5880" w14:textId="77777777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6702D1F5" w14:textId="77777777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23D8B54" w14:textId="77777777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1701DD" w14:textId="77777777" w:rsidR="003A2DE6" w:rsidRPr="00DD73AC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13AF47F1" w14:textId="77777777" w:rsidR="003A2DE6" w:rsidRPr="00DD73AC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67950F" w14:textId="77777777" w:rsidR="003A2DE6" w:rsidRPr="00DD73AC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ECE363F" w14:textId="77777777" w:rsidR="003A2DE6" w:rsidRPr="00DD73AC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3A2DE6" w:rsidRPr="002C017E" w14:paraId="3A7058A8" w14:textId="77777777" w:rsidTr="00BF68BB">
        <w:trPr>
          <w:cantSplit/>
          <w:trHeight w:val="870"/>
        </w:trPr>
        <w:tc>
          <w:tcPr>
            <w:tcW w:w="2228" w:type="dxa"/>
          </w:tcPr>
          <w:p w14:paraId="63249CE1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r w:rsidRPr="002C099D">
              <w:rPr>
                <w:rFonts w:ascii="Angsana New" w:hAnsi="Angsana New"/>
                <w:sz w:val="30"/>
                <w:szCs w:val="30"/>
              </w:rPr>
              <w:br/>
            </w:r>
            <w:r w:rsidRPr="002C099D">
              <w:rPr>
                <w:rFonts w:ascii="Angsana New" w:hAnsi="Angsana New"/>
                <w:sz w:val="30"/>
                <w:szCs w:val="30"/>
                <w:cs/>
              </w:rPr>
              <w:t>เบเวอร์เรจ จำกัด</w:t>
            </w:r>
          </w:p>
        </w:tc>
        <w:tc>
          <w:tcPr>
            <w:tcW w:w="2160" w:type="dxa"/>
          </w:tcPr>
          <w:p w14:paraId="0EA34419" w14:textId="77777777" w:rsidR="003A2DE6" w:rsidRPr="002C099D" w:rsidRDefault="003A2DE6" w:rsidP="003A2DE6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ผลิตและจำหน่ายเครื่องดื่มชาและเครื่องดื่มเกลือแร่</w:t>
            </w:r>
          </w:p>
        </w:tc>
        <w:tc>
          <w:tcPr>
            <w:tcW w:w="191" w:type="dxa"/>
          </w:tcPr>
          <w:p w14:paraId="28783D30" w14:textId="77777777" w:rsidR="003A2DE6" w:rsidRPr="002C099D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D02691" w14:textId="384BB111" w:rsidR="003A2DE6" w:rsidRPr="002C099D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77645121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51A1" w14:textId="77777777" w:rsidR="003A2DE6" w:rsidRPr="002C099D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50D6408" w14:textId="77777777" w:rsidR="003A2DE6" w:rsidRPr="002C099D" w:rsidRDefault="003A2DE6" w:rsidP="003A2DE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C358E0" w14:textId="57CFDCD6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A357EA3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1481766" w14:textId="4199F495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189" w:type="dxa"/>
            <w:vAlign w:val="bottom"/>
          </w:tcPr>
          <w:p w14:paraId="45B651E9" w14:textId="77777777" w:rsidR="003A2DE6" w:rsidRPr="00DD73AC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7E7137C6" w14:textId="1F66D820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5875B451" w14:textId="77777777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6937E56" w14:textId="488E5A52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628D32" w14:textId="77777777" w:rsidR="003A2DE6" w:rsidRPr="00DD73AC" w:rsidRDefault="003A2DE6" w:rsidP="003A2DE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06CF9CD8" w14:textId="65F7046A" w:rsidR="003A2DE6" w:rsidRPr="00DD73AC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5C0D09A" w14:textId="77777777" w:rsidR="003A2DE6" w:rsidRPr="00DD73AC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10F7E63" w14:textId="40CAC264" w:rsidR="003A2DE6" w:rsidRPr="00DD73AC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A2DE6" w:rsidRPr="002C017E" w14:paraId="70C00F59" w14:textId="77777777" w:rsidTr="00197B1E">
        <w:trPr>
          <w:cantSplit/>
        </w:trPr>
        <w:tc>
          <w:tcPr>
            <w:tcW w:w="2228" w:type="dxa"/>
          </w:tcPr>
          <w:p w14:paraId="030603D2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บริษัท เครื่องดื่มแรงเยอร์ (</w:t>
            </w:r>
            <w:r w:rsidRPr="002C099D">
              <w:rPr>
                <w:rFonts w:ascii="Angsana New" w:hAnsi="Angsana New"/>
                <w:sz w:val="30"/>
                <w:szCs w:val="30"/>
              </w:rPr>
              <w:t>2008)</w:t>
            </w:r>
            <w:r w:rsidRPr="002C099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8CD3A27" w14:textId="77777777" w:rsidR="003A2DE6" w:rsidRPr="002C099D" w:rsidRDefault="003A2DE6" w:rsidP="003A2DE6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91" w:type="dxa"/>
          </w:tcPr>
          <w:p w14:paraId="143C99C1" w14:textId="77777777" w:rsidR="003A2DE6" w:rsidRPr="002C099D" w:rsidRDefault="003A2DE6" w:rsidP="003A2DE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3E33257" w14:textId="4AD498A4" w:rsidR="003A2DE6" w:rsidRPr="002C099D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6E0F1A68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4E9B6" w14:textId="77777777" w:rsidR="003A2DE6" w:rsidRPr="002C099D" w:rsidRDefault="003A2DE6" w:rsidP="003A2DE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436D48B" w14:textId="77777777" w:rsidR="003A2DE6" w:rsidRPr="002C099D" w:rsidRDefault="003A2DE6" w:rsidP="003A2DE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684A1C6" w14:textId="5C57E238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093F1B80" w14:textId="77777777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50EA68F" w14:textId="0EC1A176" w:rsidR="003A2DE6" w:rsidRPr="002C099D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9" w:type="dxa"/>
            <w:vAlign w:val="bottom"/>
          </w:tcPr>
          <w:p w14:paraId="2E18AA78" w14:textId="77777777" w:rsidR="003A2DE6" w:rsidRPr="00DD73AC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350945D" w14:textId="477E04E3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4558744C" w14:textId="77777777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D727082" w14:textId="182BDE2C" w:rsidR="003A2DE6" w:rsidRPr="00DD73AC" w:rsidRDefault="003A2DE6" w:rsidP="003A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532775" w14:textId="77777777" w:rsidR="003A2DE6" w:rsidRPr="00DD73AC" w:rsidRDefault="003A2DE6" w:rsidP="003A2DE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431D93A3" w14:textId="0F516635" w:rsidR="003A2DE6" w:rsidRPr="00DD73AC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0B5AFC7" w14:textId="77777777" w:rsidR="003A2DE6" w:rsidRPr="00DD73AC" w:rsidRDefault="003A2DE6" w:rsidP="003A2DE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5253DC9" w14:textId="3D904694" w:rsidR="003A2DE6" w:rsidRPr="00DD73AC" w:rsidRDefault="003A2DE6" w:rsidP="003A2DE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</w:tbl>
    <w:p w14:paraId="34B9204A" w14:textId="77777777" w:rsidR="007D2046" w:rsidRDefault="007D2046" w:rsidP="00BF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EE263B0" w14:textId="4232DF9B" w:rsidR="00B15582" w:rsidRPr="00C1266B" w:rsidRDefault="0007785B" w:rsidP="00BF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595C91">
        <w:rPr>
          <w:rFonts w:ascii="Angsana New" w:hAnsi="Angsana New"/>
          <w:sz w:val="30"/>
          <w:szCs w:val="30"/>
          <w:cs/>
        </w:rPr>
        <w:t>บริษัทย่อย</w:t>
      </w:r>
      <w:r w:rsidRPr="00DD73AC">
        <w:rPr>
          <w:rFonts w:ascii="Angsana New" w:hAnsi="Angsana New"/>
          <w:sz w:val="30"/>
          <w:szCs w:val="30"/>
          <w:cs/>
        </w:rPr>
        <w:t>ทั้งหมด</w:t>
      </w:r>
      <w:r w:rsidR="00CA09E3" w:rsidRPr="00DD73AC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DD73AC">
        <w:rPr>
          <w:rFonts w:ascii="Angsana New" w:hAnsi="Angsana New"/>
          <w:sz w:val="30"/>
          <w:szCs w:val="30"/>
          <w:cs/>
        </w:rPr>
        <w:t>ดำเนินธุรกิจในประเทศไทยยกเว้น</w:t>
      </w:r>
      <w:r w:rsidR="00953278" w:rsidRPr="00DD73AC">
        <w:rPr>
          <w:rFonts w:ascii="Angsana New" w:hAnsi="Angsana New"/>
          <w:sz w:val="30"/>
          <w:szCs w:val="30"/>
        </w:rPr>
        <w:t xml:space="preserve"> Great Brands Limited </w:t>
      </w:r>
      <w:r w:rsidR="00CA09E3" w:rsidRPr="00DD73AC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="00CA09E3" w:rsidRPr="00DD73AC">
        <w:rPr>
          <w:rFonts w:ascii="Angsana New" w:hAnsi="Angsana New" w:hint="cs"/>
          <w:sz w:val="30"/>
          <w:szCs w:val="30"/>
          <w:cs/>
        </w:rPr>
        <w:t>และ</w:t>
      </w:r>
      <w:r w:rsidRPr="00DD73AC">
        <w:rPr>
          <w:rFonts w:ascii="Angsana New" w:hAnsi="Angsana New"/>
          <w:sz w:val="30"/>
          <w:szCs w:val="30"/>
          <w:cs/>
        </w:rPr>
        <w:t>ดำเนิน</w:t>
      </w:r>
      <w:r w:rsidRPr="00595C91">
        <w:rPr>
          <w:rFonts w:ascii="Angsana New" w:hAnsi="Angsana New"/>
          <w:sz w:val="30"/>
          <w:szCs w:val="30"/>
          <w:cs/>
        </w:rPr>
        <w:t>ธุรกิจในประเทศ</w:t>
      </w:r>
      <w:r w:rsidR="00953278" w:rsidRPr="00595C91">
        <w:rPr>
          <w:rFonts w:ascii="Angsana New" w:hAnsi="Angsana New"/>
          <w:sz w:val="30"/>
          <w:szCs w:val="30"/>
          <w:cs/>
        </w:rPr>
        <w:t>ฮ่องกง</w:t>
      </w:r>
    </w:p>
    <w:p w14:paraId="2E1742B0" w14:textId="77777777" w:rsidR="00D30F74" w:rsidRPr="00C1266B" w:rsidRDefault="00D30F7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30F74" w:rsidRPr="00C1266B" w:rsidSect="00E808BB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5EBCFAEC" w14:textId="34774E90" w:rsidR="00E64F07" w:rsidRPr="00C1266B" w:rsidRDefault="0070714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1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12F319FC" w14:textId="77777777" w:rsidR="00E94789" w:rsidRPr="00EA3C0C" w:rsidRDefault="00E9478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41"/>
        <w:gridCol w:w="1159"/>
        <w:gridCol w:w="238"/>
        <w:gridCol w:w="1151"/>
        <w:gridCol w:w="238"/>
        <w:gridCol w:w="1127"/>
      </w:tblGrid>
      <w:tr w:rsidR="00D7590B" w:rsidRPr="00C1266B" w14:paraId="51118298" w14:textId="77777777" w:rsidTr="00A423E3">
        <w:tc>
          <w:tcPr>
            <w:tcW w:w="2763" w:type="pct"/>
          </w:tcPr>
          <w:p w14:paraId="1338A1C1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EA22E58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49"/>
                <w:tab w:val="left" w:pos="358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5"/>
          </w:tcPr>
          <w:p w14:paraId="2ED8DFE1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49"/>
                <w:tab w:val="left" w:pos="358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7590B" w:rsidRPr="00C1266B" w14:paraId="7F1EF639" w14:textId="77777777" w:rsidTr="00A423E3">
        <w:tc>
          <w:tcPr>
            <w:tcW w:w="2763" w:type="pct"/>
          </w:tcPr>
          <w:p w14:paraId="27CBE27A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3BC3351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60991D3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28" w:type="pct"/>
          </w:tcPr>
          <w:p w14:paraId="682C3EF7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0478788E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28" w:type="pct"/>
          </w:tcPr>
          <w:p w14:paraId="1CB58581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ACF55E4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7590B" w:rsidRPr="00C1266B" w14:paraId="10F5F2BF" w14:textId="77777777" w:rsidTr="00A423E3">
        <w:tc>
          <w:tcPr>
            <w:tcW w:w="2763" w:type="pct"/>
          </w:tcPr>
          <w:p w14:paraId="61D8E636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904890C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5"/>
          </w:tcPr>
          <w:p w14:paraId="1E0A6CA0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9CB" w:rsidRPr="00C1266B" w14:paraId="120E3DE6" w14:textId="77777777" w:rsidTr="00A423E3">
        <w:tc>
          <w:tcPr>
            <w:tcW w:w="2763" w:type="pct"/>
          </w:tcPr>
          <w:p w14:paraId="466E3AD7" w14:textId="52315694" w:rsidR="00D759CB" w:rsidRPr="00E14686" w:rsidRDefault="00995269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23E3" w:rsidRPr="00E146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423E3" w:rsidRPr="00E14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14686" w:rsidRPr="00E146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0DD41F74" w14:textId="77777777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DC75459" w14:textId="11A0F1B3" w:rsidR="00D759CB" w:rsidRPr="00D759C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759CB">
              <w:rPr>
                <w:rFonts w:ascii="Angsana New" w:hAnsi="Angsana New"/>
                <w:sz w:val="30"/>
                <w:szCs w:val="30"/>
              </w:rPr>
              <w:t>317,885</w:t>
            </w:r>
          </w:p>
        </w:tc>
        <w:tc>
          <w:tcPr>
            <w:tcW w:w="128" w:type="pct"/>
          </w:tcPr>
          <w:p w14:paraId="02FB9E72" w14:textId="77777777" w:rsidR="00D759CB" w:rsidRPr="00D759C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FA332A" w14:textId="4DCCB77E" w:rsidR="00D759CB" w:rsidRPr="00D759C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sz w:val="30"/>
                <w:szCs w:val="30"/>
              </w:rPr>
            </w:pPr>
            <w:r w:rsidRPr="00D759C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128" w:type="pct"/>
          </w:tcPr>
          <w:p w14:paraId="5E898B21" w14:textId="77777777" w:rsidR="00D759CB" w:rsidRPr="00D759C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AB5CA6" w14:textId="6EC24581" w:rsidR="00D759CB" w:rsidRPr="00D759C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759CB">
              <w:rPr>
                <w:rFonts w:ascii="Angsana New" w:hAnsi="Angsana New"/>
                <w:sz w:val="30"/>
                <w:szCs w:val="30"/>
              </w:rPr>
              <w:t>322,985</w:t>
            </w:r>
          </w:p>
        </w:tc>
      </w:tr>
      <w:tr w:rsidR="00D759CB" w:rsidRPr="00C1266B" w14:paraId="3B46EFFB" w14:textId="77777777" w:rsidTr="00A423E3">
        <w:tc>
          <w:tcPr>
            <w:tcW w:w="2763" w:type="pct"/>
          </w:tcPr>
          <w:p w14:paraId="4769621E" w14:textId="18F3ED1B" w:rsidR="00D759CB" w:rsidRPr="00E14686" w:rsidRDefault="00F05948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14686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จากการปรับปรุงมูลค่ายุติธรรม</w:t>
            </w:r>
          </w:p>
        </w:tc>
        <w:tc>
          <w:tcPr>
            <w:tcW w:w="130" w:type="pct"/>
          </w:tcPr>
          <w:p w14:paraId="30E5F044" w14:textId="77777777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03F329B" w14:textId="1F2D9FC9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28" w:type="pct"/>
          </w:tcPr>
          <w:p w14:paraId="138505E1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13F4A99" w14:textId="239566B1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128" w:type="pct"/>
          </w:tcPr>
          <w:p w14:paraId="241DD131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6EF095D" w14:textId="257DA0CC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D759CB" w:rsidRPr="00C1266B" w14:paraId="5F98245C" w14:textId="77777777" w:rsidTr="00A423E3">
        <w:tc>
          <w:tcPr>
            <w:tcW w:w="2763" w:type="pct"/>
          </w:tcPr>
          <w:p w14:paraId="314BFB38" w14:textId="2B6B07F6" w:rsidR="00D759CB" w:rsidRPr="00E14686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และวันที่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4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4AF161CB" w14:textId="77777777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52411A65" w14:textId="5F8E7E16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318,750</w:t>
            </w:r>
          </w:p>
        </w:tc>
        <w:tc>
          <w:tcPr>
            <w:tcW w:w="128" w:type="pct"/>
          </w:tcPr>
          <w:p w14:paraId="269E76B3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346D3BD" w14:textId="7887F2DF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28" w:type="pct"/>
          </w:tcPr>
          <w:p w14:paraId="3F35CA5C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32EA5B6" w14:textId="127D4FE6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323,650</w:t>
            </w:r>
          </w:p>
        </w:tc>
      </w:tr>
      <w:tr w:rsidR="00D759CB" w:rsidRPr="00C1266B" w14:paraId="2744FDFE" w14:textId="77777777" w:rsidTr="00A423E3">
        <w:tc>
          <w:tcPr>
            <w:tcW w:w="2763" w:type="pct"/>
          </w:tcPr>
          <w:p w14:paraId="6AB7D754" w14:textId="6A01EB18" w:rsidR="00D759CB" w:rsidRPr="00E14686" w:rsidRDefault="00F05948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 w:rsidRPr="00E14686">
              <w:rPr>
                <w:rFonts w:ascii="Angsana New" w:hAnsi="Angsana New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30" w:type="pct"/>
          </w:tcPr>
          <w:p w14:paraId="29CC9FA9" w14:textId="77777777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15F0AF" w14:textId="1548C713" w:rsidR="00D759CB" w:rsidRPr="00C1266B" w:rsidRDefault="00A35AB7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35AB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8" w:type="pct"/>
          </w:tcPr>
          <w:p w14:paraId="26BF3EB2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D4F355" w14:textId="3303EB6D" w:rsidR="00D759CB" w:rsidRPr="00C1266B" w:rsidRDefault="00A35AB7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sz w:val="30"/>
                <w:szCs w:val="30"/>
              </w:rPr>
            </w:pPr>
            <w:r w:rsidRPr="00A35AB7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28" w:type="pct"/>
          </w:tcPr>
          <w:p w14:paraId="3187ADFD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2A9FE6" w14:textId="3ED9A5D1" w:rsidR="00D759CB" w:rsidRPr="00C1266B" w:rsidRDefault="00A35AB7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5AB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D759CB" w:rsidRPr="00C1266B" w14:paraId="3594D46F" w14:textId="77777777" w:rsidTr="00A423E3">
        <w:tc>
          <w:tcPr>
            <w:tcW w:w="2763" w:type="pct"/>
          </w:tcPr>
          <w:p w14:paraId="1CD0BF09" w14:textId="7DA8F6BA" w:rsidR="00D759CB" w:rsidRPr="00E14686" w:rsidRDefault="00E67CB5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="00A423E3" w:rsidRPr="00E14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A423E3" w:rsidRPr="00E14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423E3" w:rsidRPr="00E14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A423E3" w:rsidRPr="00E14686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F3D73DF" w14:textId="77777777" w:rsidR="00D759CB" w:rsidRPr="00C1266B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392DCF2" w14:textId="276069AE" w:rsidR="00D759CB" w:rsidRPr="00C1266B" w:rsidRDefault="00A35AB7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644</w:t>
            </w:r>
          </w:p>
        </w:tc>
        <w:tc>
          <w:tcPr>
            <w:tcW w:w="128" w:type="pct"/>
          </w:tcPr>
          <w:p w14:paraId="74330CD3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57FDD7B" w14:textId="4CFBCFC2" w:rsidR="00D759CB" w:rsidRPr="00C1266B" w:rsidRDefault="00A35AB7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28" w:type="pct"/>
          </w:tcPr>
          <w:p w14:paraId="7560A800" w14:textId="77777777" w:rsidR="00D759CB" w:rsidRPr="00C1266B" w:rsidRDefault="00D759CB" w:rsidP="00D75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819EC8E" w14:textId="73D4FD06" w:rsidR="00D759CB" w:rsidRPr="00C1266B" w:rsidRDefault="00A35AB7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</w:tbl>
    <w:p w14:paraId="29A67FCA" w14:textId="77777777" w:rsidR="00286C49" w:rsidRDefault="00286C4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90"/>
        <w:gridCol w:w="236"/>
        <w:gridCol w:w="954"/>
        <w:gridCol w:w="269"/>
        <w:gridCol w:w="900"/>
        <w:gridCol w:w="269"/>
        <w:gridCol w:w="1080"/>
        <w:gridCol w:w="269"/>
        <w:gridCol w:w="1003"/>
      </w:tblGrid>
      <w:tr w:rsidR="00C06A98" w:rsidRPr="00EA3C0C" w14:paraId="2BA1EB94" w14:textId="77777777" w:rsidTr="00A423E3">
        <w:trPr>
          <w:trHeight w:val="20"/>
          <w:tblHeader/>
        </w:trPr>
        <w:tc>
          <w:tcPr>
            <w:tcW w:w="4290" w:type="dxa"/>
          </w:tcPr>
          <w:p w14:paraId="73813D93" w14:textId="77777777" w:rsidR="00C06A98" w:rsidRPr="002C017E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241E66" w14:textId="77777777" w:rsidR="00C06A98" w:rsidRPr="002C017E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23" w:type="dxa"/>
            <w:gridSpan w:val="3"/>
          </w:tcPr>
          <w:p w14:paraId="44AEFB68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3C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7EFA225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0F2C255C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3C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59CB" w:rsidRPr="00EA3C0C" w14:paraId="669D2CB8" w14:textId="77777777" w:rsidTr="00A423E3">
        <w:trPr>
          <w:trHeight w:val="20"/>
          <w:tblHeader/>
        </w:trPr>
        <w:tc>
          <w:tcPr>
            <w:tcW w:w="4290" w:type="dxa"/>
          </w:tcPr>
          <w:p w14:paraId="7DD7463B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6AE51D9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</w:tcPr>
          <w:p w14:paraId="2886DAF5" w14:textId="4DC5A3D0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588ABCC6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D78D49D" w14:textId="1BD47C1B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F817F52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E6966" w14:textId="2AC0177E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C1E243B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1B60AB6D" w14:textId="35D5BB3C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59CB" w:rsidRPr="00EA3C0C" w14:paraId="1095D417" w14:textId="77777777" w:rsidTr="00A423E3">
        <w:trPr>
          <w:trHeight w:val="20"/>
          <w:tblHeader/>
        </w:trPr>
        <w:tc>
          <w:tcPr>
            <w:tcW w:w="4290" w:type="dxa"/>
          </w:tcPr>
          <w:p w14:paraId="36C96A8F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9B003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44" w:type="dxa"/>
            <w:gridSpan w:val="7"/>
          </w:tcPr>
          <w:p w14:paraId="56B2488B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A3C0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A3C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59CB" w:rsidRPr="00EA3C0C" w14:paraId="66243BB4" w14:textId="77777777" w:rsidTr="00A423E3">
        <w:trPr>
          <w:trHeight w:val="20"/>
        </w:trPr>
        <w:tc>
          <w:tcPr>
            <w:tcW w:w="4290" w:type="dxa"/>
          </w:tcPr>
          <w:p w14:paraId="5EF636CB" w14:textId="15A1CB53" w:rsidR="00D759CB" w:rsidRPr="00EA3C0C" w:rsidRDefault="00D759CB" w:rsidP="00D759CB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36" w:type="dxa"/>
          </w:tcPr>
          <w:p w14:paraId="26A0EBAE" w14:textId="77777777" w:rsidR="00D759CB" w:rsidRPr="00EA3C0C" w:rsidRDefault="00D759CB" w:rsidP="00D759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67E3533" w14:textId="77777777" w:rsidR="00D759CB" w:rsidRPr="00EA3C0C" w:rsidRDefault="00D759CB" w:rsidP="00D759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32CBA7D7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9F2B36E" w14:textId="77777777" w:rsidR="00D759CB" w:rsidRPr="00EA3C0C" w:rsidRDefault="00D759CB" w:rsidP="00D759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DA5202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8908C5" w14:textId="77777777" w:rsidR="00D759CB" w:rsidRPr="00EA3C0C" w:rsidRDefault="00D759CB" w:rsidP="00D759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2232B9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2700D626" w14:textId="77777777" w:rsidR="00D759CB" w:rsidRPr="00EA3C0C" w:rsidRDefault="00D759CB" w:rsidP="00D759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9CB" w:rsidRPr="00EA3C0C" w14:paraId="56A92D76" w14:textId="77777777" w:rsidTr="00A423E3">
        <w:trPr>
          <w:trHeight w:val="20"/>
        </w:trPr>
        <w:tc>
          <w:tcPr>
            <w:tcW w:w="4290" w:type="dxa"/>
          </w:tcPr>
          <w:p w14:paraId="171368AC" w14:textId="77777777" w:rsidR="00D759CB" w:rsidRPr="00EA3C0C" w:rsidRDefault="00D759CB" w:rsidP="00D759CB">
            <w:pPr>
              <w:rPr>
                <w:rFonts w:ascii="Angsana New" w:hAnsi="Angsana New"/>
                <w:sz w:val="30"/>
                <w:szCs w:val="30"/>
              </w:rPr>
            </w:pPr>
            <w:r w:rsidRPr="00EA3C0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5EA340C2" w14:textId="77777777" w:rsidR="00D759CB" w:rsidRPr="00EA3C0C" w:rsidRDefault="00D759CB" w:rsidP="00D759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7F84E1C" w14:textId="6471F0C2" w:rsidR="00D759CB" w:rsidRPr="00F57A81" w:rsidRDefault="00A35AB7" w:rsidP="00D759C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69" w:type="dxa"/>
          </w:tcPr>
          <w:p w14:paraId="4BD956C5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2B229" w14:textId="04911EB5" w:rsidR="00D759CB" w:rsidRPr="00EA3C0C" w:rsidRDefault="00D759CB" w:rsidP="00D759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69" w:type="dxa"/>
          </w:tcPr>
          <w:p w14:paraId="72D9ACA1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07F52" w14:textId="5FE0F28A" w:rsidR="00D759CB" w:rsidRPr="00EA3C0C" w:rsidRDefault="00A35AB7" w:rsidP="00D759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69" w:type="dxa"/>
          </w:tcPr>
          <w:p w14:paraId="2AE136BF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3" w:type="dxa"/>
          </w:tcPr>
          <w:p w14:paraId="1CFDFB94" w14:textId="23FAEA5A" w:rsidR="00D759CB" w:rsidRPr="00F57A81" w:rsidRDefault="00D759CB" w:rsidP="00D759C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57A81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</w:tbl>
    <w:p w14:paraId="00D25544" w14:textId="77777777" w:rsidR="00AC36ED" w:rsidRPr="00A808AD" w:rsidRDefault="00AC36ED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34056B5" w14:textId="376AB7DF" w:rsidR="00E64F07" w:rsidRPr="00C1266B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808AD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E64F07" w:rsidRPr="00A808A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Start w:id="10" w:name="_Hlk53703743"/>
      <w:r w:rsidR="00AC36ED">
        <w:rPr>
          <w:rFonts w:ascii="Angsana New" w:hAnsi="Angsana New"/>
          <w:sz w:val="30"/>
          <w:szCs w:val="30"/>
        </w:rPr>
        <w:t xml:space="preserve"> </w:t>
      </w:r>
      <w:r w:rsidR="00C700D8" w:rsidRPr="00A808AD">
        <w:rPr>
          <w:rFonts w:ascii="Angsana New" w:hAnsi="Angsana New"/>
          <w:sz w:val="30"/>
          <w:szCs w:val="30"/>
          <w:cs/>
        </w:rPr>
        <w:t>ป</w:t>
      </w:r>
      <w:r w:rsidR="00C700D8" w:rsidRPr="001D1F23">
        <w:rPr>
          <w:rFonts w:ascii="Angsana New" w:hAnsi="Angsana New"/>
          <w:sz w:val="30"/>
          <w:szCs w:val="30"/>
          <w:cs/>
        </w:rPr>
        <w:t>ระเมินราคาโดย</w:t>
      </w:r>
      <w:r w:rsidR="00E64F07" w:rsidRPr="001D1F23">
        <w:rPr>
          <w:rFonts w:ascii="Angsana New" w:hAnsi="Angsana New"/>
          <w:sz w:val="30"/>
          <w:szCs w:val="30"/>
          <w:cs/>
        </w:rPr>
        <w:t>ผู้ประเมินราคาอิสระ</w:t>
      </w:r>
      <w:r w:rsidR="00ED6DAF" w:rsidRPr="001D1F23">
        <w:rPr>
          <w:rFonts w:ascii="Angsana New" w:hAnsi="Angsana New"/>
          <w:sz w:val="30"/>
          <w:szCs w:val="30"/>
          <w:cs/>
        </w:rPr>
        <w:t>โดยพิจารณาราคาตลาดตาม</w:t>
      </w:r>
      <w:r w:rsidR="00195B0D" w:rsidRPr="001D1F23">
        <w:rPr>
          <w:rFonts w:ascii="Angsana New" w:hAnsi="Angsana New"/>
          <w:sz w:val="30"/>
          <w:szCs w:val="30"/>
          <w:cs/>
        </w:rPr>
        <w:t>เกณฑ์ของสินทรัพย์ที่ใช้งานอยู่ในปัจจุบัน</w:t>
      </w:r>
      <w:r w:rsidR="00926875" w:rsidRPr="001D1F23">
        <w:rPr>
          <w:rFonts w:ascii="Angsana New" w:hAnsi="Angsana New"/>
          <w:sz w:val="30"/>
          <w:szCs w:val="30"/>
        </w:rPr>
        <w:t xml:space="preserve"> </w:t>
      </w:r>
      <w:r w:rsidR="00926875" w:rsidRPr="001D1F23">
        <w:rPr>
          <w:rFonts w:ascii="Angsana New" w:hAnsi="Angsana New"/>
          <w:sz w:val="30"/>
          <w:szCs w:val="30"/>
          <w:cs/>
        </w:rPr>
        <w:t>มูลค่า</w:t>
      </w:r>
      <w:r w:rsidR="00926875" w:rsidRPr="00A808AD">
        <w:rPr>
          <w:rFonts w:ascii="Angsana New" w:hAnsi="Angsana New"/>
          <w:sz w:val="30"/>
          <w:szCs w:val="30"/>
          <w:cs/>
        </w:rPr>
        <w:t xml:space="preserve">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bookmarkEnd w:id="10"/>
      <w:r w:rsidR="00D54D12">
        <w:rPr>
          <w:rFonts w:ascii="Angsana New" w:hAnsi="Angsana New"/>
          <w:sz w:val="30"/>
          <w:szCs w:val="30"/>
        </w:rPr>
        <w:t>3</w:t>
      </w:r>
    </w:p>
    <w:p w14:paraId="164B48E7" w14:textId="77777777" w:rsidR="009F1B70" w:rsidRPr="009F1B70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5490"/>
      </w:tblGrid>
      <w:tr w:rsidR="00AC36ED" w:rsidRPr="00926875" w14:paraId="113D3008" w14:textId="77777777" w:rsidTr="00AE2066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F7F6" w14:textId="77777777" w:rsidR="00AC36ED" w:rsidRPr="00926875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5259" w14:textId="77777777" w:rsidR="006F40F9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75387068" w14:textId="2B3FDFDF" w:rsidR="00AC36ED" w:rsidRPr="00926875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AC36ED" w:rsidRPr="00926875" w14:paraId="083CD6D2" w14:textId="77777777" w:rsidTr="00AE2066">
        <w:trPr>
          <w:trHeight w:val="4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5820B" w14:textId="77777777" w:rsidR="00AC36ED" w:rsidRPr="00926875" w:rsidRDefault="00AC36ED" w:rsidP="00926875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8AB677" w14:textId="77777777" w:rsidR="00AC36ED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C86BE3B" w14:textId="77777777" w:rsidR="00AC36ED" w:rsidRPr="00926875" w:rsidRDefault="00AC36ED" w:rsidP="00926875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2109F3A8" w14:textId="77777777" w:rsidR="0005192F" w:rsidRPr="00C1266B" w:rsidRDefault="0005192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05192F" w:rsidRPr="00C1266B" w:rsidSect="00E808BB">
          <w:headerReference w:type="even" r:id="rId26"/>
          <w:headerReference w:type="default" r:id="rId27"/>
          <w:footerReference w:type="default" r:id="rId28"/>
          <w:headerReference w:type="first" r:id="rId29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5D544CF" w14:textId="09679226" w:rsidR="00E64F07" w:rsidRPr="00C1266B" w:rsidRDefault="00345EFF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2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152E8E" w:rsidRPr="00C1266B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1BD6555" w14:textId="77777777" w:rsidR="00AF357E" w:rsidRPr="00C1266B" w:rsidRDefault="00AF357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6"/>
        <w:gridCol w:w="810"/>
        <w:gridCol w:w="268"/>
        <w:gridCol w:w="878"/>
        <w:gridCol w:w="254"/>
        <w:gridCol w:w="834"/>
        <w:gridCol w:w="245"/>
        <w:gridCol w:w="825"/>
        <w:gridCol w:w="254"/>
        <w:gridCol w:w="814"/>
        <w:gridCol w:w="254"/>
        <w:gridCol w:w="960"/>
        <w:gridCol w:w="254"/>
        <w:gridCol w:w="825"/>
        <w:gridCol w:w="248"/>
        <w:gridCol w:w="820"/>
        <w:gridCol w:w="248"/>
        <w:gridCol w:w="828"/>
        <w:gridCol w:w="254"/>
        <w:gridCol w:w="925"/>
        <w:gridCol w:w="254"/>
        <w:gridCol w:w="925"/>
      </w:tblGrid>
      <w:tr w:rsidR="00EE1F47" w:rsidRPr="00C1266B" w14:paraId="2F9648C3" w14:textId="77777777" w:rsidTr="00EE1F47">
        <w:tc>
          <w:tcPr>
            <w:tcW w:w="894" w:type="pct"/>
          </w:tcPr>
          <w:p w14:paraId="0B5658E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06" w:type="pct"/>
            <w:gridSpan w:val="21"/>
          </w:tcPr>
          <w:p w14:paraId="2D584D32" w14:textId="0E97A32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1F47" w:rsidRPr="00C1266B" w14:paraId="50F11A00" w14:textId="77777777" w:rsidTr="00EE1F47">
        <w:tc>
          <w:tcPr>
            <w:tcW w:w="894" w:type="pct"/>
          </w:tcPr>
          <w:p w14:paraId="0D4130E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8" w:type="pct"/>
          </w:tcPr>
          <w:p w14:paraId="18FEC01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01B79C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91BE88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EB4CBC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8FA6AC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4" w:type="pct"/>
          </w:tcPr>
          <w:p w14:paraId="07DC05E8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EDB48E9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5D88CBE3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402BAF9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7CBD7C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22271D2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E754E6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54E438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6805D2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583020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DF1A45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A3AFA6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3A5C00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8C48843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7" w:type="pct"/>
          </w:tcPr>
          <w:p w14:paraId="16AC434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</w:tcPr>
          <w:p w14:paraId="699D41C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C1266B" w14:paraId="1D1BEAF7" w14:textId="77777777" w:rsidTr="00EE1F47">
        <w:tc>
          <w:tcPr>
            <w:tcW w:w="894" w:type="pct"/>
          </w:tcPr>
          <w:p w14:paraId="4C7F605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pct"/>
            <w:gridSpan w:val="3"/>
            <w:tcBorders>
              <w:bottom w:val="single" w:sz="4" w:space="0" w:color="auto"/>
            </w:tcBorders>
          </w:tcPr>
          <w:p w14:paraId="4DA0E55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</w:tcPr>
          <w:p w14:paraId="308B29B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65CC865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4" w:type="pct"/>
          </w:tcPr>
          <w:p w14:paraId="08C8CA9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A0FD3F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7" w:type="pct"/>
          </w:tcPr>
          <w:p w14:paraId="6C43D33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10BDEEC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73BEB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667D75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</w:tcPr>
          <w:p w14:paraId="68BDACCD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F9B202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D2D05F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34A4BA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445936C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3567D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" w:type="pct"/>
          </w:tcPr>
          <w:p w14:paraId="47DD28CD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A7312D3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7" w:type="pct"/>
          </w:tcPr>
          <w:p w14:paraId="7BA5CDA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</w:tcPr>
          <w:p w14:paraId="22CFE89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C1266B" w14:paraId="24A75F32" w14:textId="77777777" w:rsidTr="00EE1F47">
        <w:tc>
          <w:tcPr>
            <w:tcW w:w="894" w:type="pct"/>
          </w:tcPr>
          <w:p w14:paraId="5311B8F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9F2585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1132DAD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67015106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7" w:type="pct"/>
          </w:tcPr>
          <w:p w14:paraId="388E4FDC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469A8E5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4" w:type="pct"/>
          </w:tcPr>
          <w:p w14:paraId="25CB455D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0230D622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7" w:type="pct"/>
          </w:tcPr>
          <w:p w14:paraId="2693858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477831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EBCB8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D297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7" w:type="pct"/>
          </w:tcPr>
          <w:p w14:paraId="445D295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5074698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5" w:type="pct"/>
          </w:tcPr>
          <w:p w14:paraId="432C0F3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C5043D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5" w:type="pct"/>
          </w:tcPr>
          <w:p w14:paraId="7E48466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5C2DF4D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7" w:type="pct"/>
          </w:tcPr>
          <w:p w14:paraId="0FFD51D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4392F73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</w:tcPr>
          <w:p w14:paraId="20DE04C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</w:tcPr>
          <w:p w14:paraId="006B04E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C1266B" w14:paraId="468780B4" w14:textId="77777777" w:rsidTr="00EE1F47">
        <w:tc>
          <w:tcPr>
            <w:tcW w:w="894" w:type="pct"/>
          </w:tcPr>
          <w:p w14:paraId="43FBB5C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2A78F2D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7D07E62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31683F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7" w:type="pct"/>
          </w:tcPr>
          <w:p w14:paraId="01D2AF4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0A9AB78C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4" w:type="pct"/>
          </w:tcPr>
          <w:p w14:paraId="2FBABA09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297FC25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7" w:type="pct"/>
          </w:tcPr>
          <w:p w14:paraId="254F39A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B62ADE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43B65DA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6335DF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7" w:type="pct"/>
          </w:tcPr>
          <w:p w14:paraId="3BA93442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546AC2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5" w:type="pct"/>
          </w:tcPr>
          <w:p w14:paraId="63474EC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1A4FBE2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5" w:type="pct"/>
          </w:tcPr>
          <w:p w14:paraId="715FE8A9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76D9A40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7" w:type="pct"/>
          </w:tcPr>
          <w:p w14:paraId="12C350A9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FA1AD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7" w:type="pct"/>
          </w:tcPr>
          <w:p w14:paraId="3AE493D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</w:tcPr>
          <w:p w14:paraId="6E08112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E1F47" w:rsidRPr="00C1266B" w14:paraId="4B342429" w14:textId="77777777" w:rsidTr="00EE1F47">
        <w:tc>
          <w:tcPr>
            <w:tcW w:w="894" w:type="pct"/>
          </w:tcPr>
          <w:p w14:paraId="01D41CC5" w14:textId="77777777" w:rsidR="00EE1F47" w:rsidRPr="0098361D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06" w:type="pct"/>
            <w:gridSpan w:val="21"/>
          </w:tcPr>
          <w:p w14:paraId="20B141C0" w14:textId="66AA110C" w:rsidR="00EE1F47" w:rsidRPr="0098361D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E1F47" w:rsidRPr="00C1266B" w14:paraId="1AC8AC36" w14:textId="77777777" w:rsidTr="00EE1F47">
        <w:tc>
          <w:tcPr>
            <w:tcW w:w="894" w:type="pct"/>
          </w:tcPr>
          <w:p w14:paraId="6C8DFBD3" w14:textId="77777777" w:rsidR="00EE1F47" w:rsidRPr="0098361D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8" w:type="pct"/>
          </w:tcPr>
          <w:p w14:paraId="1E02B95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698C7FBD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4E0D66A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327EB35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5D77489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2F0C246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7FDC5BE0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3BD9AE2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5BEBA95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ACC554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BEF98F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1CC53C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6B62860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53797C2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0C5D6C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0CC657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5D0DF3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8ECF1F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750AECD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2CCDB8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</w:tcPr>
          <w:p w14:paraId="34DCEEF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B72502" w14:paraId="75953801" w14:textId="77777777" w:rsidTr="00EE1F47">
        <w:tc>
          <w:tcPr>
            <w:tcW w:w="894" w:type="pct"/>
          </w:tcPr>
          <w:p w14:paraId="1F8360B9" w14:textId="24E691F1" w:rsidR="00EE1F47" w:rsidRPr="0098361D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14:paraId="0E22492A" w14:textId="55F9D040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500,266</w:t>
            </w:r>
          </w:p>
        </w:tc>
        <w:tc>
          <w:tcPr>
            <w:tcW w:w="92" w:type="pct"/>
          </w:tcPr>
          <w:p w14:paraId="545D8D53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2403846B" w14:textId="65A92CEC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4,600,628</w:t>
            </w:r>
          </w:p>
        </w:tc>
        <w:tc>
          <w:tcPr>
            <w:tcW w:w="87" w:type="pct"/>
          </w:tcPr>
          <w:p w14:paraId="35FBB97D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1507C83B" w14:textId="34282623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2,716,543</w:t>
            </w:r>
          </w:p>
        </w:tc>
        <w:tc>
          <w:tcPr>
            <w:tcW w:w="84" w:type="pct"/>
          </w:tcPr>
          <w:p w14:paraId="2F09B960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231975FD" w14:textId="7AF3D52E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6,766,658</w:t>
            </w:r>
          </w:p>
        </w:tc>
        <w:tc>
          <w:tcPr>
            <w:tcW w:w="87" w:type="pct"/>
          </w:tcPr>
          <w:p w14:paraId="22D023C8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25F98454" w14:textId="5CEF5F72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1,610,520</w:t>
            </w:r>
          </w:p>
        </w:tc>
        <w:tc>
          <w:tcPr>
            <w:tcW w:w="87" w:type="pct"/>
          </w:tcPr>
          <w:p w14:paraId="705647BB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90ABA22" w14:textId="7CEBC696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328,966</w:t>
            </w:r>
          </w:p>
        </w:tc>
        <w:tc>
          <w:tcPr>
            <w:tcW w:w="87" w:type="pct"/>
          </w:tcPr>
          <w:p w14:paraId="6B938516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5659BEC" w14:textId="1AC10E6E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371,798</w:t>
            </w:r>
          </w:p>
        </w:tc>
        <w:tc>
          <w:tcPr>
            <w:tcW w:w="85" w:type="pct"/>
          </w:tcPr>
          <w:p w14:paraId="761B7B2E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7519ABC" w14:textId="49643444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1,309,332</w:t>
            </w:r>
          </w:p>
        </w:tc>
        <w:tc>
          <w:tcPr>
            <w:tcW w:w="85" w:type="pct"/>
          </w:tcPr>
          <w:p w14:paraId="30A9DE10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7FB8D563" w14:textId="455A8D2B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3,673,592</w:t>
            </w:r>
          </w:p>
        </w:tc>
        <w:tc>
          <w:tcPr>
            <w:tcW w:w="87" w:type="pct"/>
          </w:tcPr>
          <w:p w14:paraId="70DF4567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407665CC" w14:textId="4CBCD3D6" w:rsidR="00EE1F47" w:rsidRPr="00D54D12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100,853</w:t>
            </w:r>
          </w:p>
        </w:tc>
        <w:tc>
          <w:tcPr>
            <w:tcW w:w="87" w:type="pct"/>
          </w:tcPr>
          <w:p w14:paraId="192C13CF" w14:textId="77777777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</w:tcPr>
          <w:p w14:paraId="4B00B7BA" w14:textId="3A4830D6" w:rsidR="00EE1F47" w:rsidRPr="00D54D12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21,979,156</w:t>
            </w:r>
          </w:p>
        </w:tc>
      </w:tr>
      <w:tr w:rsidR="00EE1F47" w:rsidRPr="00C1266B" w14:paraId="4FEEB149" w14:textId="77777777" w:rsidTr="00EE1F47">
        <w:tc>
          <w:tcPr>
            <w:tcW w:w="894" w:type="pct"/>
          </w:tcPr>
          <w:p w14:paraId="78926B9B" w14:textId="77777777" w:rsidR="00EE1F47" w:rsidRPr="0098361D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</w:tcPr>
          <w:p w14:paraId="24371338" w14:textId="029415E5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FE91333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5B926CC8" w14:textId="7B5BD9FF" w:rsidR="00EE1F47" w:rsidRPr="0098361D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B642C2B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6CFF3C98" w14:textId="29BE7A2A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20,990</w:t>
            </w:r>
          </w:p>
        </w:tc>
        <w:tc>
          <w:tcPr>
            <w:tcW w:w="84" w:type="pct"/>
          </w:tcPr>
          <w:p w14:paraId="7709435F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96A8D6C" w14:textId="321A4A18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63,390</w:t>
            </w:r>
          </w:p>
        </w:tc>
        <w:tc>
          <w:tcPr>
            <w:tcW w:w="87" w:type="pct"/>
          </w:tcPr>
          <w:p w14:paraId="47C03017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3301C39D" w14:textId="54EF1366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10,252</w:t>
            </w:r>
          </w:p>
        </w:tc>
        <w:tc>
          <w:tcPr>
            <w:tcW w:w="87" w:type="pct"/>
          </w:tcPr>
          <w:p w14:paraId="65BA2F08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2AB2D4F" w14:textId="7FBA61A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18,706</w:t>
            </w:r>
          </w:p>
        </w:tc>
        <w:tc>
          <w:tcPr>
            <w:tcW w:w="87" w:type="pct"/>
          </w:tcPr>
          <w:p w14:paraId="6BF5FCA6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56EA5B0C" w14:textId="5DE41E9F" w:rsidR="00EE1F47" w:rsidRPr="0098361D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7B3C72E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6ED1829" w14:textId="6E82DFD0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32,582</w:t>
            </w:r>
          </w:p>
        </w:tc>
        <w:tc>
          <w:tcPr>
            <w:tcW w:w="85" w:type="pct"/>
          </w:tcPr>
          <w:p w14:paraId="10C4BED4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6D98E00" w14:textId="494471AE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4,608</w:t>
            </w:r>
          </w:p>
        </w:tc>
        <w:tc>
          <w:tcPr>
            <w:tcW w:w="87" w:type="pct"/>
          </w:tcPr>
          <w:p w14:paraId="43297EAD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9ED832C" w14:textId="1FAC9251" w:rsidR="00EE1F47" w:rsidRPr="0098361D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89,706</w:t>
            </w:r>
          </w:p>
        </w:tc>
        <w:tc>
          <w:tcPr>
            <w:tcW w:w="87" w:type="pct"/>
          </w:tcPr>
          <w:p w14:paraId="17CDFE09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4976AF2" w14:textId="575BAE6D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240,234</w:t>
            </w:r>
          </w:p>
        </w:tc>
      </w:tr>
      <w:tr w:rsidR="00EE1F47" w:rsidRPr="00C1266B" w14:paraId="2B06699F" w14:textId="77777777" w:rsidTr="00EE1F47">
        <w:tc>
          <w:tcPr>
            <w:tcW w:w="894" w:type="pct"/>
          </w:tcPr>
          <w:p w14:paraId="13142287" w14:textId="77777777" w:rsidR="00EE1F47" w:rsidRPr="0098361D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</w:tcPr>
          <w:p w14:paraId="067D42D4" w14:textId="6242E9EF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E7971D2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4103E9B" w14:textId="1D4408E4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E3EBEC9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282A163D" w14:textId="1F5C4DDE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18,631</w:t>
            </w:r>
          </w:p>
        </w:tc>
        <w:tc>
          <w:tcPr>
            <w:tcW w:w="84" w:type="pct"/>
          </w:tcPr>
          <w:p w14:paraId="5270D53C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DB13F4E" w14:textId="4D9ED284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84,677</w:t>
            </w:r>
          </w:p>
        </w:tc>
        <w:tc>
          <w:tcPr>
            <w:tcW w:w="87" w:type="pct"/>
          </w:tcPr>
          <w:p w14:paraId="23D66B61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73E22C1F" w14:textId="2F15D781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</w:t>
            </w:r>
          </w:p>
        </w:tc>
        <w:tc>
          <w:tcPr>
            <w:tcW w:w="87" w:type="pct"/>
          </w:tcPr>
          <w:p w14:paraId="46C390D4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79800B0" w14:textId="3D035645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87" w:type="pct"/>
          </w:tcPr>
          <w:p w14:paraId="7D5F3A73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495237CD" w14:textId="6CB3021F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2338E35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EE3862F" w14:textId="0D09759F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399F8786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81F0057" w14:textId="65444890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(385)</w:t>
            </w:r>
          </w:p>
        </w:tc>
        <w:tc>
          <w:tcPr>
            <w:tcW w:w="87" w:type="pct"/>
          </w:tcPr>
          <w:p w14:paraId="185CC939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AA04B5A" w14:textId="3BE00BF6" w:rsidR="00EE1F47" w:rsidRPr="0098361D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(103,240)</w:t>
            </w:r>
          </w:p>
        </w:tc>
        <w:tc>
          <w:tcPr>
            <w:tcW w:w="87" w:type="pct"/>
          </w:tcPr>
          <w:p w14:paraId="327785A7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E4F15DC" w14:textId="7EC8B03D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1F47" w:rsidRPr="00C1266B" w14:paraId="4C96FD44" w14:textId="77777777" w:rsidTr="00EE1F47">
        <w:tc>
          <w:tcPr>
            <w:tcW w:w="894" w:type="pct"/>
          </w:tcPr>
          <w:p w14:paraId="300EC44A" w14:textId="77777777" w:rsidR="00EE1F47" w:rsidRPr="0098361D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</w:tcPr>
          <w:p w14:paraId="418D2852" w14:textId="41C09CF1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F5098AB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1FDD1E1" w14:textId="78DBFAA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16984F2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81E1A71" w14:textId="6BB09CD9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(2,660)</w:t>
            </w:r>
          </w:p>
        </w:tc>
        <w:tc>
          <w:tcPr>
            <w:tcW w:w="84" w:type="pct"/>
          </w:tcPr>
          <w:p w14:paraId="4792FDA7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D19C529" w14:textId="7C9831B2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(38,065)</w:t>
            </w:r>
          </w:p>
        </w:tc>
        <w:tc>
          <w:tcPr>
            <w:tcW w:w="87" w:type="pct"/>
          </w:tcPr>
          <w:p w14:paraId="10AD9967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EE2C048" w14:textId="175B72F9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(30,170)</w:t>
            </w:r>
          </w:p>
        </w:tc>
        <w:tc>
          <w:tcPr>
            <w:tcW w:w="87" w:type="pct"/>
          </w:tcPr>
          <w:p w14:paraId="0BF78F62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3445494" w14:textId="510378A6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(4,268)</w:t>
            </w:r>
          </w:p>
        </w:tc>
        <w:tc>
          <w:tcPr>
            <w:tcW w:w="87" w:type="pct"/>
          </w:tcPr>
          <w:p w14:paraId="5F6D9186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974A0C4" w14:textId="484BFDBB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(39,476)</w:t>
            </w:r>
          </w:p>
        </w:tc>
        <w:tc>
          <w:tcPr>
            <w:tcW w:w="85" w:type="pct"/>
          </w:tcPr>
          <w:p w14:paraId="5A4845EF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1AFCDA6" w14:textId="2856FF36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(77,167)</w:t>
            </w:r>
          </w:p>
        </w:tc>
        <w:tc>
          <w:tcPr>
            <w:tcW w:w="85" w:type="pct"/>
          </w:tcPr>
          <w:p w14:paraId="70711B64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E34AD1C" w14:textId="30CCCF52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(45,324)</w:t>
            </w:r>
          </w:p>
        </w:tc>
        <w:tc>
          <w:tcPr>
            <w:tcW w:w="87" w:type="pct"/>
          </w:tcPr>
          <w:p w14:paraId="05E1E6AA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65AB2EB" w14:textId="24007CD6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08EACD3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C88F11F" w14:textId="467B00E0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(237,130)</w:t>
            </w:r>
          </w:p>
        </w:tc>
      </w:tr>
      <w:tr w:rsidR="00EE1F47" w:rsidRPr="00C1266B" w14:paraId="6557A3BE" w14:textId="77777777" w:rsidTr="00EE1F47">
        <w:tc>
          <w:tcPr>
            <w:tcW w:w="894" w:type="pct"/>
          </w:tcPr>
          <w:p w14:paraId="577EECB9" w14:textId="200394C1" w:rsidR="00EE1F47" w:rsidRPr="0098361D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B4C58F0" w14:textId="11795B82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7AFCBFF5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4D5D12DD" w14:textId="095B5FDD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6A981AE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2FE09813" w14:textId="19D7DD8E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04D5E9B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63335B30" w14:textId="51C3581E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43E3C72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22A1AC7F" w14:textId="01EBE52B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F6337C3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0C5F1374" w14:textId="0B777C65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679F3ED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7F8F9A12" w14:textId="30B78509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43168F9D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390433D" w14:textId="120DA675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607066C1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5322F405" w14:textId="396FD365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EF851F5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14:paraId="176D24A9" w14:textId="0EE9C679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1241639" w14:textId="77777777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</w:tcPr>
          <w:p w14:paraId="707576B3" w14:textId="01F77FAD" w:rsidR="00EE1F47" w:rsidRPr="0098361D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E1F47" w:rsidRPr="00997C35" w14:paraId="56148640" w14:textId="77777777" w:rsidTr="00EE1F47">
        <w:tc>
          <w:tcPr>
            <w:tcW w:w="894" w:type="pct"/>
          </w:tcPr>
          <w:p w14:paraId="6E318D75" w14:textId="5D2E2427" w:rsidR="00EE1F47" w:rsidRPr="00997C35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8" w:type="pct"/>
          </w:tcPr>
          <w:p w14:paraId="7E0CAEBF" w14:textId="26B570E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500,266</w:t>
            </w:r>
          </w:p>
        </w:tc>
        <w:tc>
          <w:tcPr>
            <w:tcW w:w="92" w:type="pct"/>
          </w:tcPr>
          <w:p w14:paraId="4798CF4B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</w:tcPr>
          <w:p w14:paraId="4C555E77" w14:textId="19B80749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7" w:type="pct"/>
          </w:tcPr>
          <w:p w14:paraId="0215DC7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1BB87869" w14:textId="43FC410E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2,753,504</w:t>
            </w:r>
          </w:p>
        </w:tc>
        <w:tc>
          <w:tcPr>
            <w:tcW w:w="84" w:type="pct"/>
          </w:tcPr>
          <w:p w14:paraId="0BC74239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76444AD6" w14:textId="411265BD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6,876,660</w:t>
            </w:r>
          </w:p>
        </w:tc>
        <w:tc>
          <w:tcPr>
            <w:tcW w:w="87" w:type="pct"/>
          </w:tcPr>
          <w:p w14:paraId="34F7F48C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276D5BA1" w14:textId="79D5DF72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1,590,718</w:t>
            </w:r>
          </w:p>
        </w:tc>
        <w:tc>
          <w:tcPr>
            <w:tcW w:w="87" w:type="pct"/>
          </w:tcPr>
          <w:p w14:paraId="2960EEE1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06B8FAD8" w14:textId="1CEA05D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343,605</w:t>
            </w:r>
          </w:p>
        </w:tc>
        <w:tc>
          <w:tcPr>
            <w:tcW w:w="87" w:type="pct"/>
          </w:tcPr>
          <w:p w14:paraId="017BE06D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085D72AB" w14:textId="58EDB788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332,322</w:t>
            </w:r>
          </w:p>
        </w:tc>
        <w:tc>
          <w:tcPr>
            <w:tcW w:w="85" w:type="pct"/>
          </w:tcPr>
          <w:p w14:paraId="0404BF07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4521114C" w14:textId="32A6B46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1,264,747</w:t>
            </w:r>
          </w:p>
        </w:tc>
        <w:tc>
          <w:tcPr>
            <w:tcW w:w="85" w:type="pct"/>
          </w:tcPr>
          <w:p w14:paraId="20A17713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6D61E99E" w14:textId="406283CB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3,632,491</w:t>
            </w:r>
          </w:p>
        </w:tc>
        <w:tc>
          <w:tcPr>
            <w:tcW w:w="87" w:type="pct"/>
          </w:tcPr>
          <w:p w14:paraId="604C4AC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</w:tcPr>
          <w:p w14:paraId="69DEBD24" w14:textId="1E66D013" w:rsidR="00EE1F47" w:rsidRPr="00997C35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87,319</w:t>
            </w:r>
          </w:p>
        </w:tc>
        <w:tc>
          <w:tcPr>
            <w:tcW w:w="87" w:type="pct"/>
          </w:tcPr>
          <w:p w14:paraId="210AF508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</w:tcPr>
          <w:p w14:paraId="3C66FD69" w14:textId="69492DC2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21,982,260</w:t>
            </w:r>
          </w:p>
        </w:tc>
      </w:tr>
      <w:tr w:rsidR="00EE1F47" w:rsidRPr="00997C35" w14:paraId="758748EA" w14:textId="77777777" w:rsidTr="00EE1F47">
        <w:tc>
          <w:tcPr>
            <w:tcW w:w="894" w:type="pct"/>
          </w:tcPr>
          <w:p w14:paraId="6C6F2EAC" w14:textId="77777777" w:rsidR="00EE1F47" w:rsidRPr="00997C35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</w:tcPr>
          <w:p w14:paraId="005E6C22" w14:textId="376CAE4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166FA57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269EB8F8" w14:textId="565C2C3D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22AD065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2F89856A" w14:textId="77990AD9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20,501</w:t>
            </w:r>
          </w:p>
        </w:tc>
        <w:tc>
          <w:tcPr>
            <w:tcW w:w="84" w:type="pct"/>
          </w:tcPr>
          <w:p w14:paraId="346D76FF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67AD5AC" w14:textId="7C283E81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44,538</w:t>
            </w:r>
          </w:p>
        </w:tc>
        <w:tc>
          <w:tcPr>
            <w:tcW w:w="87" w:type="pct"/>
          </w:tcPr>
          <w:p w14:paraId="11641ACD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4864F2DA" w14:textId="227738FE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6,521</w:t>
            </w:r>
          </w:p>
        </w:tc>
        <w:tc>
          <w:tcPr>
            <w:tcW w:w="87" w:type="pct"/>
          </w:tcPr>
          <w:p w14:paraId="63C580D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AED9F2A" w14:textId="51115E7E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  <w:r w:rsidRPr="00997C35">
              <w:rPr>
                <w:rFonts w:ascii="Angsana New" w:hAnsi="Angsana New"/>
                <w:sz w:val="24"/>
                <w:szCs w:val="24"/>
              </w:rPr>
              <w:t>,489</w:t>
            </w:r>
          </w:p>
        </w:tc>
        <w:tc>
          <w:tcPr>
            <w:tcW w:w="87" w:type="pct"/>
          </w:tcPr>
          <w:p w14:paraId="78FFD1EA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924FF0A" w14:textId="7F253CE2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B58CE04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8E44FD0" w14:textId="30B7C5C5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9,431</w:t>
            </w:r>
          </w:p>
        </w:tc>
        <w:tc>
          <w:tcPr>
            <w:tcW w:w="85" w:type="pct"/>
          </w:tcPr>
          <w:p w14:paraId="79D6A8D0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B1733FD" w14:textId="1BCE88F9" w:rsidR="00EE1F47" w:rsidRPr="00997C35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43257A4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A58E32E" w14:textId="5C54D425" w:rsidR="00EE1F47" w:rsidRPr="00997C35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103,879</w:t>
            </w:r>
          </w:p>
        </w:tc>
        <w:tc>
          <w:tcPr>
            <w:tcW w:w="87" w:type="pct"/>
          </w:tcPr>
          <w:p w14:paraId="5F1022D1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0914943B" w14:textId="21CEC5A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197,359</w:t>
            </w:r>
          </w:p>
        </w:tc>
      </w:tr>
      <w:tr w:rsidR="00EE1F47" w:rsidRPr="00997C35" w14:paraId="7A2B1F4E" w14:textId="77777777" w:rsidTr="00EE1F47">
        <w:tc>
          <w:tcPr>
            <w:tcW w:w="894" w:type="pct"/>
          </w:tcPr>
          <w:p w14:paraId="62051CA9" w14:textId="77777777" w:rsidR="00EE1F47" w:rsidRPr="00997C35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</w:tcPr>
          <w:p w14:paraId="79296FB5" w14:textId="4E472364" w:rsidR="00EE1F47" w:rsidRPr="00997C35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(14,900)</w:t>
            </w:r>
          </w:p>
        </w:tc>
        <w:tc>
          <w:tcPr>
            <w:tcW w:w="92" w:type="pct"/>
          </w:tcPr>
          <w:p w14:paraId="45AF7DAC" w14:textId="77777777" w:rsidR="00EE1F47" w:rsidRPr="00997C35" w:rsidRDefault="00EE1F47" w:rsidP="00CA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78750054" w14:textId="2919F9A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B9A9658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34868350" w14:textId="71E777D3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37,708</w:t>
            </w:r>
          </w:p>
        </w:tc>
        <w:tc>
          <w:tcPr>
            <w:tcW w:w="84" w:type="pct"/>
          </w:tcPr>
          <w:p w14:paraId="54A1CE7A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5E7AFD8D" w14:textId="4F0E19EF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64,257</w:t>
            </w:r>
          </w:p>
        </w:tc>
        <w:tc>
          <w:tcPr>
            <w:tcW w:w="87" w:type="pct"/>
          </w:tcPr>
          <w:p w14:paraId="2F5E0542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44FC7231" w14:textId="7BAD1A85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87" w:type="pct"/>
          </w:tcPr>
          <w:p w14:paraId="23B5AB01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B6DF9BE" w14:textId="502B31F8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6,239</w:t>
            </w:r>
          </w:p>
        </w:tc>
        <w:tc>
          <w:tcPr>
            <w:tcW w:w="87" w:type="pct"/>
          </w:tcPr>
          <w:p w14:paraId="1512A03A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6999F60" w14:textId="529D971F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4E83D23B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2250FA7" w14:textId="13B21A0C" w:rsidR="00EE1F47" w:rsidRPr="00997C35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85" w:type="pct"/>
          </w:tcPr>
          <w:p w14:paraId="52D65AED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46B0719" w14:textId="5D6985B5" w:rsidR="00EE1F47" w:rsidRPr="00997C35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8FC0B1F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8437137" w14:textId="1BA821B3" w:rsidR="00EE1F47" w:rsidRPr="00997C35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(123,973)</w:t>
            </w:r>
          </w:p>
        </w:tc>
        <w:tc>
          <w:tcPr>
            <w:tcW w:w="87" w:type="pct"/>
          </w:tcPr>
          <w:p w14:paraId="6E5B135C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37029C18" w14:textId="7C4CA85A" w:rsidR="00EE1F47" w:rsidRPr="00997C35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(30,527)</w:t>
            </w:r>
          </w:p>
        </w:tc>
      </w:tr>
      <w:tr w:rsidR="00EE1F47" w:rsidRPr="00997C35" w14:paraId="513D134A" w14:textId="77777777" w:rsidTr="00EE1F47">
        <w:trPr>
          <w:trHeight w:val="80"/>
        </w:trPr>
        <w:tc>
          <w:tcPr>
            <w:tcW w:w="894" w:type="pct"/>
          </w:tcPr>
          <w:p w14:paraId="635CE453" w14:textId="77777777" w:rsidR="00EE1F47" w:rsidRPr="00997C35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DB0410E" w14:textId="5B183FE5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DBCAE6B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7A7C3448" w14:textId="648A4451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9EEA047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2287697C" w14:textId="29D65497" w:rsidR="00EE1F47" w:rsidRPr="00997C35" w:rsidRDefault="00EE1F4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(255)</w:t>
            </w:r>
          </w:p>
        </w:tc>
        <w:tc>
          <w:tcPr>
            <w:tcW w:w="84" w:type="pct"/>
          </w:tcPr>
          <w:p w14:paraId="0305D2A5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116EA523" w14:textId="68C6411D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(8,750)</w:t>
            </w:r>
          </w:p>
        </w:tc>
        <w:tc>
          <w:tcPr>
            <w:tcW w:w="87" w:type="pct"/>
          </w:tcPr>
          <w:p w14:paraId="5CC1F519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17E4B892" w14:textId="155C929E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(40,581)</w:t>
            </w:r>
          </w:p>
        </w:tc>
        <w:tc>
          <w:tcPr>
            <w:tcW w:w="87" w:type="pct"/>
          </w:tcPr>
          <w:p w14:paraId="3C896F83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7F87D073" w14:textId="7C18F0C6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(13,100)</w:t>
            </w:r>
          </w:p>
        </w:tc>
        <w:tc>
          <w:tcPr>
            <w:tcW w:w="87" w:type="pct"/>
          </w:tcPr>
          <w:p w14:paraId="1854C025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065C025E" w14:textId="730ED67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(36,589)</w:t>
            </w:r>
          </w:p>
        </w:tc>
        <w:tc>
          <w:tcPr>
            <w:tcW w:w="85" w:type="pct"/>
          </w:tcPr>
          <w:p w14:paraId="12D38919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583F395B" w14:textId="60EAAAAF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(152,384)</w:t>
            </w:r>
          </w:p>
        </w:tc>
        <w:tc>
          <w:tcPr>
            <w:tcW w:w="85" w:type="pct"/>
          </w:tcPr>
          <w:p w14:paraId="0C883785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60C6AC87" w14:textId="4376FC99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(35,659)</w:t>
            </w:r>
          </w:p>
        </w:tc>
        <w:tc>
          <w:tcPr>
            <w:tcW w:w="87" w:type="pct"/>
          </w:tcPr>
          <w:p w14:paraId="40D58E43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5BBF644C" w14:textId="595F2BE2" w:rsidR="00EE1F47" w:rsidRPr="00997C35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87" w:type="pct"/>
          </w:tcPr>
          <w:p w14:paraId="5877AE25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0260A8EC" w14:textId="4020F11F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(287,491)</w:t>
            </w:r>
          </w:p>
        </w:tc>
      </w:tr>
      <w:tr w:rsidR="00EE1F47" w:rsidRPr="00997C35" w14:paraId="2285B5D3" w14:textId="77777777" w:rsidTr="00EE1F47">
        <w:tc>
          <w:tcPr>
            <w:tcW w:w="894" w:type="pct"/>
          </w:tcPr>
          <w:p w14:paraId="2F19E882" w14:textId="4CBEB026" w:rsidR="00EE1F47" w:rsidRPr="00997C35" w:rsidRDefault="00EE1F4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0FF99FEB" w14:textId="2061BD9C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92" w:type="pct"/>
          </w:tcPr>
          <w:p w14:paraId="7678A1E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0CE92412" w14:textId="1211722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7" w:type="pct"/>
          </w:tcPr>
          <w:p w14:paraId="67197CB6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57D23878" w14:textId="619E3950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2,811,458</w:t>
            </w:r>
          </w:p>
        </w:tc>
        <w:tc>
          <w:tcPr>
            <w:tcW w:w="84" w:type="pct"/>
          </w:tcPr>
          <w:p w14:paraId="1D56D140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26A6436B" w14:textId="5B9AF38E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6,976,705</w:t>
            </w:r>
          </w:p>
        </w:tc>
        <w:tc>
          <w:tcPr>
            <w:tcW w:w="87" w:type="pct"/>
          </w:tcPr>
          <w:p w14:paraId="53751811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4E2926DB" w14:textId="16F22932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1,556,80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" w:type="pct"/>
          </w:tcPr>
          <w:p w14:paraId="1BC481D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5CB6E11C" w14:textId="247D3C1C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349,233</w:t>
            </w:r>
          </w:p>
        </w:tc>
        <w:tc>
          <w:tcPr>
            <w:tcW w:w="87" w:type="pct"/>
          </w:tcPr>
          <w:p w14:paraId="6EE6E99A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2B9CB182" w14:textId="364115CB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295,733</w:t>
            </w:r>
          </w:p>
        </w:tc>
        <w:tc>
          <w:tcPr>
            <w:tcW w:w="85" w:type="pct"/>
          </w:tcPr>
          <w:p w14:paraId="355285B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39E1A8BC" w14:textId="63511178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1,121,788</w:t>
            </w:r>
          </w:p>
        </w:tc>
        <w:tc>
          <w:tcPr>
            <w:tcW w:w="85" w:type="pct"/>
          </w:tcPr>
          <w:p w14:paraId="2112FE8E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70BC4149" w14:textId="1D417786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3,596,832</w:t>
            </w:r>
          </w:p>
        </w:tc>
        <w:tc>
          <w:tcPr>
            <w:tcW w:w="87" w:type="pct"/>
          </w:tcPr>
          <w:p w14:paraId="0121741A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B6FB02E" w14:textId="51874671" w:rsidR="00EE1F47" w:rsidRPr="00997C35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67,052</w:t>
            </w:r>
          </w:p>
        </w:tc>
        <w:tc>
          <w:tcPr>
            <w:tcW w:w="87" w:type="pct"/>
          </w:tcPr>
          <w:p w14:paraId="06C6D166" w14:textId="77777777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145BD84D" w14:textId="7413D985" w:rsidR="00EE1F47" w:rsidRPr="00997C35" w:rsidRDefault="00EE1F4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21,861,601</w:t>
            </w:r>
          </w:p>
        </w:tc>
      </w:tr>
    </w:tbl>
    <w:p w14:paraId="7E9D2DCD" w14:textId="77777777" w:rsidR="002A22E3" w:rsidRPr="00C1266B" w:rsidRDefault="002A22E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426"/>
        <w:jc w:val="thaiDistribute"/>
        <w:rPr>
          <w:rFonts w:ascii="Angsana New" w:hAnsi="Angsana New"/>
          <w:bCs/>
          <w:sz w:val="2"/>
          <w:szCs w:val="2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C1266B">
        <w:rPr>
          <w:rFonts w:ascii="Angsana New" w:hAnsi="Angsana New"/>
          <w:b/>
          <w:sz w:val="2"/>
          <w:szCs w:val="2"/>
          <w:cs/>
        </w:rPr>
        <w:lastRenderedPageBreak/>
        <w:t xml:space="preserve"> </w:t>
      </w:r>
    </w:p>
    <w:tbl>
      <w:tblPr>
        <w:tblW w:w="143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20"/>
        <w:gridCol w:w="792"/>
        <w:gridCol w:w="236"/>
        <w:gridCol w:w="780"/>
        <w:gridCol w:w="240"/>
        <w:gridCol w:w="859"/>
        <w:gridCol w:w="275"/>
        <w:gridCol w:w="807"/>
        <w:gridCol w:w="238"/>
        <w:gridCol w:w="844"/>
        <w:gridCol w:w="238"/>
        <w:gridCol w:w="996"/>
        <w:gridCol w:w="238"/>
        <w:gridCol w:w="836"/>
        <w:gridCol w:w="238"/>
        <w:gridCol w:w="850"/>
        <w:gridCol w:w="238"/>
        <w:gridCol w:w="924"/>
        <w:gridCol w:w="280"/>
        <w:gridCol w:w="813"/>
        <w:gridCol w:w="238"/>
        <w:gridCol w:w="1016"/>
        <w:gridCol w:w="14"/>
      </w:tblGrid>
      <w:tr w:rsidR="006A5F27" w:rsidRPr="00C1266B" w14:paraId="311E7306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540CD2F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84" w:type="pct"/>
            <w:gridSpan w:val="21"/>
          </w:tcPr>
          <w:p w14:paraId="084A9AB9" w14:textId="55E71ED9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5F27" w:rsidRPr="00C1266B" w14:paraId="033EE04B" w14:textId="77777777" w:rsidTr="006A5F27">
        <w:tc>
          <w:tcPr>
            <w:tcW w:w="811" w:type="pct"/>
          </w:tcPr>
          <w:p w14:paraId="521E66B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7357DB7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0C8C362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A067E2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622DEB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2C7A53E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17FB1DA2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7AC8654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50A9FA04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3E9397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54DF45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AA3F90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F95AE07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0C4221A1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010E438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310242B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D4847B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8F3CC8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3BFA9630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7607101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3" w:type="pct"/>
          </w:tcPr>
          <w:p w14:paraId="69DBE45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33D4BC0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C1266B" w14:paraId="385C1B77" w14:textId="77777777" w:rsidTr="00E84DF2">
        <w:tc>
          <w:tcPr>
            <w:tcW w:w="811" w:type="pct"/>
          </w:tcPr>
          <w:p w14:paraId="0A1F2F8C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gridSpan w:val="3"/>
          </w:tcPr>
          <w:p w14:paraId="21396EAE" w14:textId="17BACB29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3357CC46" w14:textId="7777777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4A4462B6" w14:textId="655435A8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288F2723" w14:textId="7777777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16DD407C" w14:textId="6A9B5D5F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3" w:type="pct"/>
          </w:tcPr>
          <w:p w14:paraId="40FF958F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81977DA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417A50F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4A241980" w14:textId="655A0291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65F31073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8CAFA86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5DF9ABFD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E47E36C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6EC9042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2C670EA4" w14:textId="49215495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8" w:type="pct"/>
          </w:tcPr>
          <w:p w14:paraId="08A97B2E" w14:textId="7777777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8E73FC4" w14:textId="1EB6C52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3" w:type="pct"/>
          </w:tcPr>
          <w:p w14:paraId="0A863AEB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5A8EEE62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C1266B" w14:paraId="6C6C261F" w14:textId="77777777" w:rsidTr="006A5F27">
        <w:tc>
          <w:tcPr>
            <w:tcW w:w="811" w:type="pct"/>
          </w:tcPr>
          <w:p w14:paraId="5A33E85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1466152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B4612B8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3A48F45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1BD34D42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14479CA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DA0BEE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5AC90A8C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3" w:type="pct"/>
          </w:tcPr>
          <w:p w14:paraId="6DA67A2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6A8BCC1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25DED63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868CE6C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7C3EECF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2AD526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0E3F96D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88A398E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3" w:type="pct"/>
          </w:tcPr>
          <w:p w14:paraId="29CEBDB3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504FF2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8" w:type="pct"/>
          </w:tcPr>
          <w:p w14:paraId="5317E189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63430E4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3" w:type="pct"/>
          </w:tcPr>
          <w:p w14:paraId="2B4478C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7CDAAEA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C1266B" w14:paraId="269A477A" w14:textId="77777777" w:rsidTr="006A5F27">
        <w:tc>
          <w:tcPr>
            <w:tcW w:w="811" w:type="pct"/>
          </w:tcPr>
          <w:p w14:paraId="0BFF5618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</w:tcPr>
          <w:p w14:paraId="5D96A0A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769ECB0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4E00F5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62B8FB7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D948216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13F14DC2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2B40B5E3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3" w:type="pct"/>
          </w:tcPr>
          <w:p w14:paraId="6C8E97F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56891AF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3" w:type="pct"/>
          </w:tcPr>
          <w:p w14:paraId="07A9ADD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137E9441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7A0A4D3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8411B62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4C467B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2DCC1E6B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3" w:type="pct"/>
          </w:tcPr>
          <w:p w14:paraId="0AB7AC3E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435770EF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8" w:type="pct"/>
          </w:tcPr>
          <w:p w14:paraId="0C945353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14D4A1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3" w:type="pct"/>
          </w:tcPr>
          <w:p w14:paraId="7D20B510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6ACF1D0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5F27" w:rsidRPr="00C1266B" w14:paraId="5363A8E0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6D6A8D26" w14:textId="77777777" w:rsidR="006A5F27" w:rsidRPr="0098361D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184" w:type="pct"/>
            <w:gridSpan w:val="21"/>
          </w:tcPr>
          <w:p w14:paraId="7FB4BA7F" w14:textId="5B7CA631" w:rsidR="006A5F27" w:rsidRPr="00B72502" w:rsidRDefault="006A5F27" w:rsidP="0004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5F27" w:rsidRPr="00C1266B" w14:paraId="11A981B9" w14:textId="77777777" w:rsidTr="006A5F27">
        <w:tc>
          <w:tcPr>
            <w:tcW w:w="811" w:type="pct"/>
          </w:tcPr>
          <w:p w14:paraId="518A951B" w14:textId="23CEC25A" w:rsidR="006A5F27" w:rsidRPr="0098361D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77" w:type="pct"/>
          </w:tcPr>
          <w:p w14:paraId="4C8704C6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2CF0335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ABAFBF2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26037C6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00487E00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60891E54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75D790D" w14:textId="77777777" w:rsidR="006A5F27" w:rsidRPr="00B72502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7F996DB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D1D0CB4" w14:textId="77777777" w:rsidR="006A5F27" w:rsidRPr="00B72502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E7D1142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2F0BEFD6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7FCBCEE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5E8EEA6" w14:textId="77777777" w:rsidR="006A5F27" w:rsidRPr="00B72502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4181745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6B41780C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9A75739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33CA1115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69FE1144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2E95836" w14:textId="77777777" w:rsidR="006A5F27" w:rsidRPr="00B72502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CE9E8C8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14942058" w14:textId="77777777" w:rsidR="006A5F27" w:rsidRPr="00B72502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A5F27" w:rsidRPr="00C1266B" w14:paraId="706637E4" w14:textId="77777777" w:rsidTr="006A5F27">
        <w:tc>
          <w:tcPr>
            <w:tcW w:w="811" w:type="pct"/>
          </w:tcPr>
          <w:p w14:paraId="6F63892D" w14:textId="57D6E530" w:rsidR="006A5F27" w:rsidRPr="0098361D" w:rsidRDefault="006A5F2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7" w:type="pct"/>
          </w:tcPr>
          <w:p w14:paraId="589264D4" w14:textId="4FE666FB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332FEFF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66D3847" w14:textId="68527395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714EC1D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8B2E9BB" w14:textId="497D83E3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D12">
              <w:rPr>
                <w:rFonts w:ascii="Angsana New" w:hAnsi="Angsana New"/>
                <w:color w:val="000000"/>
                <w:sz w:val="24"/>
                <w:szCs w:val="24"/>
              </w:rPr>
              <w:t>1,644,713</w:t>
            </w:r>
          </w:p>
        </w:tc>
        <w:tc>
          <w:tcPr>
            <w:tcW w:w="96" w:type="pct"/>
          </w:tcPr>
          <w:p w14:paraId="688B76E7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95D6258" w14:textId="66B2C026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D12">
              <w:rPr>
                <w:rFonts w:ascii="Angsana New" w:hAnsi="Angsana New"/>
                <w:color w:val="000000"/>
                <w:sz w:val="24"/>
                <w:szCs w:val="24"/>
              </w:rPr>
              <w:t>5,446,565</w:t>
            </w:r>
          </w:p>
        </w:tc>
        <w:tc>
          <w:tcPr>
            <w:tcW w:w="83" w:type="pct"/>
          </w:tcPr>
          <w:p w14:paraId="1E92AF6D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C6099D2" w14:textId="0F8ADD5A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1,521,314</w:t>
            </w:r>
          </w:p>
        </w:tc>
        <w:tc>
          <w:tcPr>
            <w:tcW w:w="83" w:type="pct"/>
          </w:tcPr>
          <w:p w14:paraId="20FA1A75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35D5B613" w14:textId="752644CA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301,349</w:t>
            </w:r>
          </w:p>
        </w:tc>
        <w:tc>
          <w:tcPr>
            <w:tcW w:w="83" w:type="pct"/>
          </w:tcPr>
          <w:p w14:paraId="62B6B9E3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17062224" w14:textId="5A7EA216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358,229</w:t>
            </w:r>
          </w:p>
        </w:tc>
        <w:tc>
          <w:tcPr>
            <w:tcW w:w="83" w:type="pct"/>
          </w:tcPr>
          <w:p w14:paraId="61588F66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1D823178" w14:textId="412D21EB" w:rsidR="006A5F27" w:rsidRPr="00D54D12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374,693</w:t>
            </w:r>
          </w:p>
        </w:tc>
        <w:tc>
          <w:tcPr>
            <w:tcW w:w="83" w:type="pct"/>
          </w:tcPr>
          <w:p w14:paraId="26B09446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5F350670" w14:textId="3AA0A201" w:rsidR="006A5F27" w:rsidRPr="00D54D12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3,583,859</w:t>
            </w:r>
          </w:p>
        </w:tc>
        <w:tc>
          <w:tcPr>
            <w:tcW w:w="98" w:type="pct"/>
          </w:tcPr>
          <w:p w14:paraId="1044DBB2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CACE972" w14:textId="5BF0FE44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D54D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0849394" w14:textId="77777777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091E7474" w14:textId="7E549829" w:rsidR="006A5F27" w:rsidRPr="00D54D12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D12">
              <w:rPr>
                <w:rFonts w:ascii="Angsana New" w:hAnsi="Angsana New"/>
                <w:color w:val="000000"/>
                <w:sz w:val="24"/>
                <w:szCs w:val="24"/>
              </w:rPr>
              <w:t>13,230,722</w:t>
            </w:r>
          </w:p>
        </w:tc>
      </w:tr>
      <w:tr w:rsidR="006A5F27" w:rsidRPr="00C1266B" w14:paraId="6918E326" w14:textId="77777777" w:rsidTr="006A5F27">
        <w:trPr>
          <w:trHeight w:val="299"/>
        </w:trPr>
        <w:tc>
          <w:tcPr>
            <w:tcW w:w="811" w:type="pct"/>
          </w:tcPr>
          <w:p w14:paraId="1C7B170C" w14:textId="77777777" w:rsidR="006A5F27" w:rsidRPr="0098361D" w:rsidRDefault="006A5F27" w:rsidP="00D54D12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</w:tcPr>
          <w:p w14:paraId="392FEC85" w14:textId="5588156E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E9176E4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2D8AFB18" w14:textId="1CC4A5E0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7CFA1B5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037B7C5E" w14:textId="3B4A3B56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86,657</w:t>
            </w:r>
          </w:p>
        </w:tc>
        <w:tc>
          <w:tcPr>
            <w:tcW w:w="96" w:type="pct"/>
          </w:tcPr>
          <w:p w14:paraId="39796C2F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2381035" w14:textId="78D9AFD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257,327</w:t>
            </w:r>
          </w:p>
        </w:tc>
        <w:tc>
          <w:tcPr>
            <w:tcW w:w="83" w:type="pct"/>
          </w:tcPr>
          <w:p w14:paraId="3BD27F85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1572E8FD" w14:textId="5C384FD5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36,031</w:t>
            </w:r>
          </w:p>
        </w:tc>
        <w:tc>
          <w:tcPr>
            <w:tcW w:w="83" w:type="pct"/>
          </w:tcPr>
          <w:p w14:paraId="7460E9F4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44FC30BF" w14:textId="0FB1B962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18,322</w:t>
            </w:r>
          </w:p>
        </w:tc>
        <w:tc>
          <w:tcPr>
            <w:tcW w:w="83" w:type="pct"/>
          </w:tcPr>
          <w:p w14:paraId="19E6FA03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D120AC6" w14:textId="1560B718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4,078</w:t>
            </w:r>
          </w:p>
        </w:tc>
        <w:tc>
          <w:tcPr>
            <w:tcW w:w="83" w:type="pct"/>
          </w:tcPr>
          <w:p w14:paraId="483424EC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13794728" w14:textId="15440FFA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7,888</w:t>
            </w:r>
          </w:p>
        </w:tc>
        <w:tc>
          <w:tcPr>
            <w:tcW w:w="83" w:type="pct"/>
          </w:tcPr>
          <w:p w14:paraId="2EAB7FB5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044F02BF" w14:textId="10DC809D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54,517</w:t>
            </w:r>
          </w:p>
        </w:tc>
        <w:tc>
          <w:tcPr>
            <w:tcW w:w="98" w:type="pct"/>
          </w:tcPr>
          <w:p w14:paraId="66291182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09183F0" w14:textId="5F130A6F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97F749C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29A9907D" w14:textId="012F6FCB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58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4,820</w:t>
            </w:r>
          </w:p>
        </w:tc>
      </w:tr>
      <w:tr w:rsidR="006A5F27" w:rsidRPr="00C1266B" w14:paraId="02E054C6" w14:textId="77777777" w:rsidTr="006A5F27">
        <w:tc>
          <w:tcPr>
            <w:tcW w:w="811" w:type="pct"/>
          </w:tcPr>
          <w:p w14:paraId="7ACF1D8A" w14:textId="77777777" w:rsidR="006A5F27" w:rsidRPr="0098361D" w:rsidRDefault="006A5F2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</w:tcPr>
          <w:p w14:paraId="76AD372F" w14:textId="2514C02D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E2AF03F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04F8991" w14:textId="03CF4499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65D29B7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F160123" w14:textId="0134326A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(500)</w:t>
            </w:r>
          </w:p>
        </w:tc>
        <w:tc>
          <w:tcPr>
            <w:tcW w:w="96" w:type="pct"/>
          </w:tcPr>
          <w:p w14:paraId="4F593B24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D3EAC1F" w14:textId="25E91D36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(37,941)</w:t>
            </w:r>
          </w:p>
        </w:tc>
        <w:tc>
          <w:tcPr>
            <w:tcW w:w="83" w:type="pct"/>
          </w:tcPr>
          <w:p w14:paraId="585DE525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52CAC03" w14:textId="0E699242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(30,167)</w:t>
            </w:r>
          </w:p>
        </w:tc>
        <w:tc>
          <w:tcPr>
            <w:tcW w:w="83" w:type="pct"/>
          </w:tcPr>
          <w:p w14:paraId="3DCFB453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6445A7B2" w14:textId="7CA42E39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(4,224)</w:t>
            </w:r>
          </w:p>
        </w:tc>
        <w:tc>
          <w:tcPr>
            <w:tcW w:w="83" w:type="pct"/>
          </w:tcPr>
          <w:p w14:paraId="5F3F45CF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1965F07E" w14:textId="08715DEE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(39,464)</w:t>
            </w:r>
          </w:p>
        </w:tc>
        <w:tc>
          <w:tcPr>
            <w:tcW w:w="83" w:type="pct"/>
          </w:tcPr>
          <w:p w14:paraId="76C7C087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6831E211" w14:textId="5CB4D3F5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(36,033)</w:t>
            </w:r>
          </w:p>
        </w:tc>
        <w:tc>
          <w:tcPr>
            <w:tcW w:w="83" w:type="pct"/>
          </w:tcPr>
          <w:p w14:paraId="5CBA9D16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7E2938F1" w14:textId="0F380F0E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(45,314)</w:t>
            </w:r>
          </w:p>
        </w:tc>
        <w:tc>
          <w:tcPr>
            <w:tcW w:w="98" w:type="pct"/>
          </w:tcPr>
          <w:p w14:paraId="0E7A8198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CCA6A6E" w14:textId="29CFDE41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C61B901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5C033A4C" w14:textId="3485DA1D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(193,643)</w:t>
            </w:r>
          </w:p>
        </w:tc>
      </w:tr>
      <w:tr w:rsidR="006A5F27" w:rsidRPr="00C1266B" w14:paraId="06F938F5" w14:textId="77777777" w:rsidTr="006A5F27">
        <w:tc>
          <w:tcPr>
            <w:tcW w:w="811" w:type="pct"/>
          </w:tcPr>
          <w:p w14:paraId="7320D744" w14:textId="68589898" w:rsidR="006A5F27" w:rsidRPr="0098361D" w:rsidRDefault="006A5F2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4DEF3368" w14:textId="682670C9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C93F651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035D83F4" w14:textId="310A031E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59BEB4D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399EC3A3" w14:textId="49788EC5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7430FBE4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163C4BA6" w14:textId="7BA2E57A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22ECF7C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78DA9A04" w14:textId="603C129C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755380B7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1F7DD0A9" w14:textId="7BFE2771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38BAB7B1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6E25C209" w14:textId="034EAAE1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3991D113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2A0E9ED8" w14:textId="2198F07D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DF08F40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60B4485D" w14:textId="0CB5480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</w:tcPr>
          <w:p w14:paraId="7F4907E0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2FC01263" w14:textId="3FFDF538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768E3D19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</w:tcPr>
          <w:p w14:paraId="49CADFD1" w14:textId="30D394BD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A5F27" w:rsidRPr="00C1266B" w14:paraId="6E327747" w14:textId="77777777" w:rsidTr="006A5F27">
        <w:trPr>
          <w:trHeight w:val="70"/>
        </w:trPr>
        <w:tc>
          <w:tcPr>
            <w:tcW w:w="811" w:type="pct"/>
          </w:tcPr>
          <w:p w14:paraId="220AD54A" w14:textId="04ACE111" w:rsidR="006A5F27" w:rsidRPr="0098361D" w:rsidRDefault="006A5F27" w:rsidP="00D54D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14:paraId="14A539E6" w14:textId="680DDBAA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AAE102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3386C2E6" w14:textId="76B103DD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3EFBBBC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</w:tcPr>
          <w:p w14:paraId="2F01EE65" w14:textId="7FEE1FD4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1,730,870</w:t>
            </w:r>
          </w:p>
        </w:tc>
        <w:tc>
          <w:tcPr>
            <w:tcW w:w="96" w:type="pct"/>
          </w:tcPr>
          <w:p w14:paraId="4FBF2B1C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73E5AE01" w14:textId="01250A70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5,665,951</w:t>
            </w:r>
          </w:p>
        </w:tc>
        <w:tc>
          <w:tcPr>
            <w:tcW w:w="83" w:type="pct"/>
          </w:tcPr>
          <w:p w14:paraId="4D515E97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5A69501" w14:textId="050E182C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1,527,178</w:t>
            </w:r>
          </w:p>
        </w:tc>
        <w:tc>
          <w:tcPr>
            <w:tcW w:w="83" w:type="pct"/>
          </w:tcPr>
          <w:p w14:paraId="22AF3283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14:paraId="36319BB0" w14:textId="08C20D48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315,447</w:t>
            </w:r>
          </w:p>
        </w:tc>
        <w:tc>
          <w:tcPr>
            <w:tcW w:w="83" w:type="pct"/>
          </w:tcPr>
          <w:p w14:paraId="282E8F72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14:paraId="1D41E075" w14:textId="17843219" w:rsidR="006A5F27" w:rsidRPr="00D26E59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E59">
              <w:rPr>
                <w:rFonts w:ascii="Angsana New" w:hAnsi="Angsana New"/>
                <w:b/>
                <w:bCs/>
                <w:sz w:val="24"/>
                <w:szCs w:val="24"/>
              </w:rPr>
              <w:t>322,843</w:t>
            </w:r>
          </w:p>
        </w:tc>
        <w:tc>
          <w:tcPr>
            <w:tcW w:w="83" w:type="pct"/>
          </w:tcPr>
          <w:p w14:paraId="034CAC65" w14:textId="77777777" w:rsidR="006A5F27" w:rsidRPr="00D26E59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2F7E4189" w14:textId="4582A05C" w:rsidR="006A5F27" w:rsidRPr="00D26E59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E59">
              <w:rPr>
                <w:rFonts w:ascii="Angsana New" w:hAnsi="Angsana New"/>
                <w:b/>
                <w:bCs/>
                <w:sz w:val="24"/>
                <w:szCs w:val="24"/>
              </w:rPr>
              <w:t>466,548</w:t>
            </w:r>
          </w:p>
        </w:tc>
        <w:tc>
          <w:tcPr>
            <w:tcW w:w="83" w:type="pct"/>
          </w:tcPr>
          <w:p w14:paraId="19A4EA02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66B212E9" w14:textId="3F4ECD0F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3,593,062</w:t>
            </w:r>
          </w:p>
        </w:tc>
        <w:tc>
          <w:tcPr>
            <w:tcW w:w="98" w:type="pct"/>
          </w:tcPr>
          <w:p w14:paraId="588C59B9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1B5AE953" w14:textId="4D1D8A1F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9B5C3D6" w14:textId="77777777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1D26A270" w14:textId="0148A0A8" w:rsidR="006A5F27" w:rsidRPr="0098361D" w:rsidRDefault="006A5F27" w:rsidP="00D5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13,621,899</w:t>
            </w:r>
          </w:p>
        </w:tc>
      </w:tr>
      <w:tr w:rsidR="006A5F27" w:rsidRPr="00C1266B" w14:paraId="7AF4E100" w14:textId="77777777" w:rsidTr="006A5F27">
        <w:tc>
          <w:tcPr>
            <w:tcW w:w="811" w:type="pct"/>
          </w:tcPr>
          <w:p w14:paraId="2116E1C5" w14:textId="77777777" w:rsidR="006A5F27" w:rsidRPr="000B32AF" w:rsidRDefault="006A5F27" w:rsidP="00087623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B32AF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</w:tcPr>
          <w:p w14:paraId="05E00987" w14:textId="4D354D55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EDA340A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140B6616" w14:textId="74605CE8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458169D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1268367E" w14:textId="21BA2DD6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,309</w:t>
            </w:r>
          </w:p>
        </w:tc>
        <w:tc>
          <w:tcPr>
            <w:tcW w:w="96" w:type="pct"/>
          </w:tcPr>
          <w:p w14:paraId="7D4938AE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D106FAE" w14:textId="033E3C90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247,999</w:t>
            </w:r>
          </w:p>
        </w:tc>
        <w:tc>
          <w:tcPr>
            <w:tcW w:w="83" w:type="pct"/>
          </w:tcPr>
          <w:p w14:paraId="7A996BCE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AC9B8F1" w14:textId="5DE24930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20,256</w:t>
            </w:r>
          </w:p>
        </w:tc>
        <w:tc>
          <w:tcPr>
            <w:tcW w:w="83" w:type="pct"/>
          </w:tcPr>
          <w:p w14:paraId="57C8E02C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04CE41B" w14:textId="547081D1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20,066</w:t>
            </w:r>
          </w:p>
        </w:tc>
        <w:tc>
          <w:tcPr>
            <w:tcW w:w="83" w:type="pct"/>
          </w:tcPr>
          <w:p w14:paraId="30D7BDC5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5F97FFDD" w14:textId="5463151D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3,281</w:t>
            </w:r>
          </w:p>
        </w:tc>
        <w:tc>
          <w:tcPr>
            <w:tcW w:w="83" w:type="pct"/>
          </w:tcPr>
          <w:p w14:paraId="653F9E32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54A4C6FE" w14:textId="36F84951" w:rsidR="006A5F27" w:rsidRPr="000B32AF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114,888</w:t>
            </w:r>
          </w:p>
        </w:tc>
        <w:tc>
          <w:tcPr>
            <w:tcW w:w="83" w:type="pct"/>
          </w:tcPr>
          <w:p w14:paraId="5072EE84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64351B89" w14:textId="4BB11341" w:rsidR="006A5F27" w:rsidRPr="00AE39AB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21,6</w:t>
            </w:r>
            <w:r w:rsidR="00FE7FE1">
              <w:rPr>
                <w:rFonts w:ascii="Angsana New" w:hAnsi="Angsana New"/>
                <w:sz w:val="24"/>
                <w:szCs w:val="24"/>
              </w:rPr>
              <w:t>02</w:t>
            </w:r>
          </w:p>
        </w:tc>
        <w:tc>
          <w:tcPr>
            <w:tcW w:w="98" w:type="pct"/>
          </w:tcPr>
          <w:p w14:paraId="646E51F3" w14:textId="77777777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774AC8CA" w14:textId="61CA3208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B05F4B5" w14:textId="77777777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7E897906" w14:textId="7A4963AF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39AB">
              <w:rPr>
                <w:rFonts w:ascii="Angsana New" w:hAnsi="Angsana New"/>
                <w:color w:val="000000"/>
                <w:sz w:val="24"/>
                <w:szCs w:val="24"/>
              </w:rPr>
              <w:t>522,4</w:t>
            </w:r>
            <w:r w:rsidR="00FE7FE1">
              <w:rPr>
                <w:rFonts w:ascii="Angsana New" w:hAnsi="Angsana New"/>
                <w:color w:val="000000"/>
                <w:sz w:val="24"/>
                <w:szCs w:val="24"/>
              </w:rPr>
              <w:t>01</w:t>
            </w:r>
          </w:p>
        </w:tc>
      </w:tr>
      <w:tr w:rsidR="006A5F27" w:rsidRPr="00C1266B" w14:paraId="2FC031D6" w14:textId="77777777" w:rsidTr="006A5F27">
        <w:tc>
          <w:tcPr>
            <w:tcW w:w="811" w:type="pct"/>
          </w:tcPr>
          <w:p w14:paraId="1FC78DE4" w14:textId="2C9FA03F" w:rsidR="006A5F27" w:rsidRPr="000B32AF" w:rsidRDefault="006A5F27" w:rsidP="00087623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77" w:type="pct"/>
          </w:tcPr>
          <w:p w14:paraId="459B31C1" w14:textId="02D3542D" w:rsidR="006A5F27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DD08F5A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5187284" w14:textId="0050FA2C" w:rsidR="006A5F27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45EE37DA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5EE17073" w14:textId="5E436B32" w:rsidR="006A5F27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96" w:type="pct"/>
          </w:tcPr>
          <w:p w14:paraId="2205999A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BE2784B" w14:textId="6C22712F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(3,480)</w:t>
            </w:r>
          </w:p>
        </w:tc>
        <w:tc>
          <w:tcPr>
            <w:tcW w:w="83" w:type="pct"/>
          </w:tcPr>
          <w:p w14:paraId="4A2DBCCC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57B0B8FF" w14:textId="0B7330FD" w:rsidR="006A5F27" w:rsidRPr="000B32AF" w:rsidRDefault="006A5F2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1B5F524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2C8A2C23" w14:textId="6D516596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3,460</w:t>
            </w:r>
          </w:p>
        </w:tc>
        <w:tc>
          <w:tcPr>
            <w:tcW w:w="83" w:type="pct"/>
          </w:tcPr>
          <w:p w14:paraId="4BCC0E2F" w14:textId="77777777" w:rsidR="006A5F27" w:rsidRPr="000B32AF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6E49083F" w14:textId="782DD7A4" w:rsidR="006A5F27" w:rsidRPr="000B32AF" w:rsidRDefault="006A5F2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2CE5DAA" w14:textId="77777777" w:rsidR="006A5F27" w:rsidRPr="000B32AF" w:rsidRDefault="006A5F2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1EBF123" w14:textId="5E611593" w:rsidR="006A5F27" w:rsidRPr="00722A00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722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38EB645" w14:textId="77777777" w:rsidR="006A5F27" w:rsidRPr="00722A00" w:rsidRDefault="006A5F27" w:rsidP="0072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  <w:tab w:val="decimal" w:pos="437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64F3246B" w14:textId="6B0DFAE1" w:rsidR="006A5F27" w:rsidRPr="00AE39AB" w:rsidRDefault="00FE7FE1" w:rsidP="00FE7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5EC91548" w14:textId="77777777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3424106" w14:textId="24EE39D2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C56329" w14:textId="77777777" w:rsidR="006A5F27" w:rsidRPr="00AE39AB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14:paraId="527A0FE2" w14:textId="49DF3BF8" w:rsidR="006A5F27" w:rsidRPr="00AE39AB" w:rsidRDefault="00FE7FE1" w:rsidP="00FE7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7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A5F27" w:rsidRPr="00C1266B" w14:paraId="489A7355" w14:textId="77777777" w:rsidTr="006A5F27">
        <w:tc>
          <w:tcPr>
            <w:tcW w:w="811" w:type="pct"/>
          </w:tcPr>
          <w:p w14:paraId="1F68A6BA" w14:textId="77777777" w:rsidR="006A5F27" w:rsidRPr="0098361D" w:rsidRDefault="006A5F27" w:rsidP="0008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0CD0EC70" w14:textId="10E494D1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60B4760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39BDFAAD" w14:textId="2FD917FC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48469FA8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5867BD95" w14:textId="766E2711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(238)</w:t>
            </w:r>
          </w:p>
        </w:tc>
        <w:tc>
          <w:tcPr>
            <w:tcW w:w="96" w:type="pct"/>
          </w:tcPr>
          <w:p w14:paraId="5FD403B3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39EDE3D" w14:textId="3D99D275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(8,749)</w:t>
            </w:r>
          </w:p>
        </w:tc>
        <w:tc>
          <w:tcPr>
            <w:tcW w:w="83" w:type="pct"/>
          </w:tcPr>
          <w:p w14:paraId="60C0BFCC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5D8AD5B1" w14:textId="63EFE4C1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(40,581)</w:t>
            </w:r>
          </w:p>
        </w:tc>
        <w:tc>
          <w:tcPr>
            <w:tcW w:w="83" w:type="pct"/>
          </w:tcPr>
          <w:p w14:paraId="3234C650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2DA8AAD4" w14:textId="23B412AB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(13,081)</w:t>
            </w:r>
          </w:p>
        </w:tc>
        <w:tc>
          <w:tcPr>
            <w:tcW w:w="83" w:type="pct"/>
          </w:tcPr>
          <w:p w14:paraId="3AAE5099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4C56BF4B" w14:textId="11B6B42E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(36,573)</w:t>
            </w:r>
          </w:p>
        </w:tc>
        <w:tc>
          <w:tcPr>
            <w:tcW w:w="83" w:type="pct"/>
          </w:tcPr>
          <w:p w14:paraId="36F5858D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04113BE2" w14:textId="1D60B8CC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(104,062)</w:t>
            </w:r>
          </w:p>
        </w:tc>
        <w:tc>
          <w:tcPr>
            <w:tcW w:w="83" w:type="pct"/>
          </w:tcPr>
          <w:p w14:paraId="2432EF6C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5117BD0D" w14:textId="4B0E111B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(35,6</w:t>
            </w:r>
            <w:r w:rsidR="0056237A">
              <w:rPr>
                <w:rFonts w:ascii="Angsana New" w:hAnsi="Angsana New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" w:type="pct"/>
          </w:tcPr>
          <w:p w14:paraId="16BC8C1E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5A58200E" w14:textId="622CE9C1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1D2AC08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</w:tcPr>
          <w:p w14:paraId="0A1E5473" w14:textId="05331628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(238,</w:t>
            </w:r>
            <w:r w:rsidR="0056237A">
              <w:rPr>
                <w:rFonts w:ascii="Angsana New" w:hAnsi="Angsana New"/>
                <w:color w:val="000000"/>
                <w:sz w:val="24"/>
                <w:szCs w:val="24"/>
              </w:rPr>
              <w:t>939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A5F27" w:rsidRPr="00C1266B" w14:paraId="1922247C" w14:textId="77777777" w:rsidTr="006A5F27">
        <w:tc>
          <w:tcPr>
            <w:tcW w:w="811" w:type="pct"/>
          </w:tcPr>
          <w:p w14:paraId="68474D26" w14:textId="5DBB7D2B" w:rsidR="006A5F27" w:rsidRPr="0098361D" w:rsidRDefault="006A5F27" w:rsidP="0008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14:paraId="12678E16" w14:textId="2C2DCEB9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9C2AF52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2CCCA1A6" w14:textId="3679E102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4162345F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14:paraId="6F7FFCE5" w14:textId="7DFEEF2E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1,824,961</w:t>
            </w:r>
          </w:p>
        </w:tc>
        <w:tc>
          <w:tcPr>
            <w:tcW w:w="96" w:type="pct"/>
          </w:tcPr>
          <w:p w14:paraId="7F941640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F2682B8" w14:textId="4E57E94F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5,901,721</w:t>
            </w:r>
          </w:p>
        </w:tc>
        <w:tc>
          <w:tcPr>
            <w:tcW w:w="83" w:type="pct"/>
          </w:tcPr>
          <w:p w14:paraId="3371B538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2C42003C" w14:textId="2BF01EAB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1,506,853</w:t>
            </w:r>
          </w:p>
        </w:tc>
        <w:tc>
          <w:tcPr>
            <w:tcW w:w="83" w:type="pct"/>
          </w:tcPr>
          <w:p w14:paraId="7B0FBDEF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25F6663F" w14:textId="14DC50E8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325,892</w:t>
            </w:r>
          </w:p>
        </w:tc>
        <w:tc>
          <w:tcPr>
            <w:tcW w:w="83" w:type="pct"/>
          </w:tcPr>
          <w:p w14:paraId="78BD526E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</w:tcPr>
          <w:p w14:paraId="1210341C" w14:textId="202117B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289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,551</w:t>
            </w:r>
          </w:p>
        </w:tc>
        <w:tc>
          <w:tcPr>
            <w:tcW w:w="83" w:type="pct"/>
          </w:tcPr>
          <w:p w14:paraId="12ABCA40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</w:tcPr>
          <w:p w14:paraId="637AB5F1" w14:textId="016A749C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477,374</w:t>
            </w:r>
          </w:p>
        </w:tc>
        <w:tc>
          <w:tcPr>
            <w:tcW w:w="83" w:type="pct"/>
          </w:tcPr>
          <w:p w14:paraId="75A2BD55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7F465D76" w14:textId="445D6B14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3,579,009</w:t>
            </w:r>
          </w:p>
        </w:tc>
        <w:tc>
          <w:tcPr>
            <w:tcW w:w="98" w:type="pct"/>
          </w:tcPr>
          <w:p w14:paraId="497C742C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14:paraId="4681A303" w14:textId="7010815A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6577A8F" w14:textId="77777777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5C34D" w14:textId="6B526FDF" w:rsidR="006A5F27" w:rsidRPr="0098361D" w:rsidRDefault="006A5F27" w:rsidP="0008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13,905,361</w:t>
            </w:r>
          </w:p>
        </w:tc>
      </w:tr>
    </w:tbl>
    <w:p w14:paraId="4DDE75C6" w14:textId="77777777" w:rsidR="00896941" w:rsidRDefault="00896941" w:rsidP="00620429">
      <w:pPr>
        <w:spacing w:line="240" w:lineRule="auto"/>
        <w:rPr>
          <w:rFonts w:ascii="Angsana New" w:hAnsi="Angsana New"/>
        </w:rPr>
      </w:pPr>
    </w:p>
    <w:p w14:paraId="6A5906C4" w14:textId="77777777" w:rsidR="000D1D52" w:rsidRPr="00C1266B" w:rsidRDefault="000D1D52" w:rsidP="00620429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364FB5" w:rsidRPr="00C1266B" w14:paraId="727FABE8" w14:textId="77777777" w:rsidTr="00364FB5">
        <w:tc>
          <w:tcPr>
            <w:tcW w:w="754" w:type="pct"/>
          </w:tcPr>
          <w:p w14:paraId="0DF13F9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6899E1FE" w14:textId="43069346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4FB5" w:rsidRPr="00C1266B" w14:paraId="37A38990" w14:textId="77777777" w:rsidTr="00C74079">
        <w:tc>
          <w:tcPr>
            <w:tcW w:w="754" w:type="pct"/>
          </w:tcPr>
          <w:p w14:paraId="77DEF87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FEF2F2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5F07B9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5C1AE2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72425897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64D9DED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77052DF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CC065F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1C14B8D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2037FC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B4991D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106CC6D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13EE02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F9E9166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13CEB9E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27E61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5AB2C41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71987F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982C26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86822C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0E0A61AB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F5193E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C1266B" w14:paraId="006AD5D4" w14:textId="77777777" w:rsidTr="00C74079">
        <w:tc>
          <w:tcPr>
            <w:tcW w:w="754" w:type="pct"/>
          </w:tcPr>
          <w:p w14:paraId="17E13D32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36F55F8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E5DEED7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A0AE88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6B0FFF6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C5F6BF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4897DF9E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56A8F4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406AF2A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F7AD671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56819460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26134C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3BF1E1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5F1CC7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3CE976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3D5289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7383D338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34AF06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0CF63A6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D2C1D3F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C1266B" w14:paraId="12841F58" w14:textId="77777777" w:rsidTr="00C74079">
        <w:tc>
          <w:tcPr>
            <w:tcW w:w="754" w:type="pct"/>
          </w:tcPr>
          <w:p w14:paraId="1D99D4A0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17EB0DB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4537F6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724BCA0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60925FD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A7360CB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5AC82733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4B94BD72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2434AA2A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1370C86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8C3F0C6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FF8DD5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494FD3F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831BD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3ECF1B82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A5F2A5C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1FE8E6F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F22A0A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194388F8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4EEA4292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0C08C8E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480F6AE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C1266B" w14:paraId="19EFCDD4" w14:textId="77777777" w:rsidTr="00C74079">
        <w:tc>
          <w:tcPr>
            <w:tcW w:w="754" w:type="pct"/>
          </w:tcPr>
          <w:p w14:paraId="71B3322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9720EA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7AD66D7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F32AB3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25DEB831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C4D028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C13A86A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30A76C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0A93CDE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34FC1F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05D0AB1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13FADED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7300358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A11C950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4765037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42BA4F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5FF2268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7BC6A2C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4241FA1E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8252C7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4527835C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7E727D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64FB5" w:rsidRPr="00C1266B" w14:paraId="63C671B7" w14:textId="77777777" w:rsidTr="00364FB5">
        <w:tc>
          <w:tcPr>
            <w:tcW w:w="754" w:type="pct"/>
          </w:tcPr>
          <w:p w14:paraId="1ED656B8" w14:textId="77777777" w:rsidR="00364FB5" w:rsidRPr="0098361D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1E3B4B5A" w14:textId="131C69E7" w:rsidR="00364FB5" w:rsidRPr="0098361D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64FB5" w:rsidRPr="00C1266B" w14:paraId="4B50306A" w14:textId="77777777" w:rsidTr="00C74079">
        <w:tc>
          <w:tcPr>
            <w:tcW w:w="754" w:type="pct"/>
          </w:tcPr>
          <w:p w14:paraId="5DC542CD" w14:textId="2D51895C" w:rsidR="00364FB5" w:rsidRPr="0098361D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73A08A7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0EBCDF7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149707F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6D840B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96F4D8D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3E7972A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769F14D9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FEFCCEE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D95A94B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18C6C2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31CE535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921D7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E801CD8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33DF451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69524E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E87257F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61B64496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722B53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EF4DA28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262038D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52F1BF5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7F3C" w:rsidRPr="00C1266B" w14:paraId="42D119D0" w14:textId="77777777" w:rsidTr="00977F3C">
        <w:tc>
          <w:tcPr>
            <w:tcW w:w="754" w:type="pct"/>
          </w:tcPr>
          <w:p w14:paraId="5E5E2501" w14:textId="2FA65B3E" w:rsidR="00364FB5" w:rsidRPr="00F34151" w:rsidRDefault="00364FB5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1" w:type="pct"/>
          </w:tcPr>
          <w:p w14:paraId="5CBE70AD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F58A79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6CDED78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51BE033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974C291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B10C836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6DDD8D8A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78BE3BD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ACA631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670B285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C7D5097" w14:textId="77777777" w:rsidR="00364FB5" w:rsidRPr="00F34151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E897424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A396743" w14:textId="77777777" w:rsidR="00364FB5" w:rsidRPr="00F34151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73B5B8A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B33B40B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98EEDF3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B4B691B" w14:textId="77777777" w:rsidR="00364FB5" w:rsidRPr="00F34151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  <w:tc>
          <w:tcPr>
            <w:tcW w:w="84" w:type="pct"/>
          </w:tcPr>
          <w:p w14:paraId="570C04E1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323FDF0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D19DA2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299013C" w14:textId="77777777" w:rsidR="00364FB5" w:rsidRPr="00F34151" w:rsidRDefault="00364FB5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</w:tr>
      <w:tr w:rsidR="00C74079" w:rsidRPr="00C1266B" w14:paraId="43182ED2" w14:textId="77777777" w:rsidTr="00977F3C">
        <w:tc>
          <w:tcPr>
            <w:tcW w:w="754" w:type="pct"/>
          </w:tcPr>
          <w:p w14:paraId="4D272C16" w14:textId="070DEDD4" w:rsidR="00C74079" w:rsidRPr="00F34151" w:rsidRDefault="00C74079" w:rsidP="00C7407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2D3354F" w14:textId="28197D70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BB1186D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4402E9D6" w14:textId="74EDF6C5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18139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6573051" w14:textId="6820CF89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9E54746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BEC3CF1" w14:textId="4DC6B13B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0EAD4B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BEEA721" w14:textId="5A8A04F1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E5722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38B18B65" w14:textId="7BEC699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3D6594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646EA7F8" w14:textId="379BB01B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42EC0B2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0A319D9" w14:textId="03060C2B" w:rsidR="00C74079" w:rsidRPr="00F34151" w:rsidRDefault="00C74079" w:rsidP="00C740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079">
              <w:rPr>
                <w:rFonts w:ascii="Angsana New" w:hAnsi="Angsana New"/>
                <w:color w:val="000000"/>
                <w:sz w:val="24"/>
                <w:szCs w:val="24"/>
              </w:rPr>
              <w:t>43,756</w:t>
            </w:r>
          </w:p>
        </w:tc>
        <w:tc>
          <w:tcPr>
            <w:tcW w:w="95" w:type="pct"/>
          </w:tcPr>
          <w:p w14:paraId="5C23619D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649E53" w14:textId="5F81A727" w:rsidR="00C74079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31AAB46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21295D18" w14:textId="2785DA44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AE53231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5C35EC9" w14:textId="72D7511F" w:rsidR="00C74079" w:rsidRPr="00F34151" w:rsidRDefault="00977F3C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 w:rsidRPr="00C74079">
              <w:rPr>
                <w:rFonts w:ascii="Angsana New" w:hAnsi="Angsana New"/>
                <w:color w:val="000000"/>
                <w:sz w:val="24"/>
                <w:szCs w:val="24"/>
              </w:rPr>
              <w:t>43,756</w:t>
            </w:r>
          </w:p>
        </w:tc>
      </w:tr>
      <w:tr w:rsidR="00C74079" w:rsidRPr="00C1266B" w14:paraId="24C99DB8" w14:textId="77777777" w:rsidTr="00977F3C">
        <w:tc>
          <w:tcPr>
            <w:tcW w:w="754" w:type="pct"/>
          </w:tcPr>
          <w:p w14:paraId="6AD8112F" w14:textId="5BA64451" w:rsidR="00C74079" w:rsidRPr="00F34151" w:rsidRDefault="00C74079" w:rsidP="00C7407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7E1839FF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75EAA5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0B76AED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8DB54F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32714C72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EBF0A49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21FA519C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19A544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41E5E224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2B21610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A937314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5B28894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D2E6616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80F4F68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E661488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D2E97BF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5F805B6B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A3FFA5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637335EA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5E8443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4A8D2B79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7F3C" w:rsidRPr="00C1266B" w14:paraId="0B85D97E" w14:textId="77777777" w:rsidTr="00977F3C">
        <w:tc>
          <w:tcPr>
            <w:tcW w:w="754" w:type="pct"/>
          </w:tcPr>
          <w:p w14:paraId="65B470BC" w14:textId="1DA2EAE8" w:rsidR="00C74079" w:rsidRPr="00F34151" w:rsidRDefault="00C74079" w:rsidP="00C7407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1" w:type="pct"/>
          </w:tcPr>
          <w:p w14:paraId="5655D4C8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5D0D97E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83492A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EA4538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D6E2C31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AB830D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5FBC0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D07BA36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6C7F6BB4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F53BA2B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A1A0578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350C48E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C914E15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D6D54F1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76608F2B" w14:textId="61C8E5E3" w:rsidR="00C74079" w:rsidRPr="00F34151" w:rsidRDefault="00C74079" w:rsidP="00C740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43,756</w:t>
            </w:r>
          </w:p>
        </w:tc>
        <w:tc>
          <w:tcPr>
            <w:tcW w:w="95" w:type="pct"/>
          </w:tcPr>
          <w:p w14:paraId="71615ADB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EE775AD" w14:textId="6521BB03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Pr="00364FB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84" w:type="pct"/>
          </w:tcPr>
          <w:p w14:paraId="509A39E6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AC1468" w14:textId="3E2250C0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97AA2E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8687CBA" w14:textId="754A409C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64FB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49,086</w:t>
            </w:r>
          </w:p>
        </w:tc>
      </w:tr>
      <w:tr w:rsidR="00977F3C" w:rsidRPr="00C1266B" w14:paraId="1547A2C9" w14:textId="77777777" w:rsidTr="00977F3C">
        <w:tc>
          <w:tcPr>
            <w:tcW w:w="754" w:type="pct"/>
          </w:tcPr>
          <w:p w14:paraId="7D3AEF1E" w14:textId="67DC8063" w:rsidR="00977F3C" w:rsidRPr="00F34151" w:rsidRDefault="00977F3C" w:rsidP="00977F3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58F44DC1" w14:textId="490FF0D4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57C8B2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5BB1780" w14:textId="0396CEDC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581643E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FEF50BA" w14:textId="4B8A793B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AF8BDDF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8E6BC" w14:textId="1A59A5D3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BD88227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7C05F36C" w14:textId="7C3B5DE0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B586D99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5A7147B2" w14:textId="0C8D4C7F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D84B95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2D87DC0" w14:textId="23BC49D4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65D1ACB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CD9DB40" w14:textId="155681D1" w:rsidR="00977F3C" w:rsidRPr="00977F3C" w:rsidRDefault="00977F3C" w:rsidP="00977F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95" w:type="pct"/>
          </w:tcPr>
          <w:p w14:paraId="7CBD09AD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29338C" w14:textId="4ABA0928" w:rsidR="00977F3C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6AB6BE1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295697D7" w14:textId="60DAF45B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A0BEBBE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365FD3A8" w14:textId="2B8BDA12" w:rsidR="00977F3C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23,413</w:t>
            </w:r>
          </w:p>
        </w:tc>
      </w:tr>
      <w:tr w:rsidR="00977F3C" w:rsidRPr="00C1266B" w14:paraId="758EA512" w14:textId="77777777" w:rsidTr="00977F3C">
        <w:tc>
          <w:tcPr>
            <w:tcW w:w="754" w:type="pct"/>
          </w:tcPr>
          <w:p w14:paraId="42E347E4" w14:textId="03749E96" w:rsidR="00977F3C" w:rsidRPr="00F34151" w:rsidRDefault="00977F3C" w:rsidP="00977F3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F3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449D07E" w14:textId="23464692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0435F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56B565EF" w14:textId="5A0E0A28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814542D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EEDE75E" w14:textId="67A8866E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7D1AA48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217E81A5" w14:textId="473A2B5D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406997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7B1F86BD" w14:textId="1D9E5CDD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810C68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8C59C1F" w14:textId="5F5D4819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002F66E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2CB49109" w14:textId="18A3E1AB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62CCD27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FC72491" w14:textId="66A025E3" w:rsidR="00977F3C" w:rsidRPr="00977F3C" w:rsidRDefault="00977F3C" w:rsidP="00977F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(13,187)</w:t>
            </w:r>
          </w:p>
        </w:tc>
        <w:tc>
          <w:tcPr>
            <w:tcW w:w="95" w:type="pct"/>
          </w:tcPr>
          <w:p w14:paraId="35D28885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68CC38D8" w14:textId="78469C5A" w:rsidR="00977F3C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7DADB133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0B73DF9A" w14:textId="73E148D1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755C3F9" w14:textId="77777777" w:rsidR="00977F3C" w:rsidRPr="00F34151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04C2E08" w14:textId="696C86A1" w:rsidR="00977F3C" w:rsidRDefault="00977F3C" w:rsidP="0097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(18,517)</w:t>
            </w:r>
          </w:p>
        </w:tc>
      </w:tr>
      <w:tr w:rsidR="00977F3C" w:rsidRPr="00C1266B" w14:paraId="243E97FF" w14:textId="77777777" w:rsidTr="00977F3C">
        <w:tc>
          <w:tcPr>
            <w:tcW w:w="754" w:type="pct"/>
          </w:tcPr>
          <w:p w14:paraId="28F57C29" w14:textId="2CBD2B1C" w:rsidR="00C74079" w:rsidRPr="00F34151" w:rsidRDefault="00C74079" w:rsidP="00C7407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6CA8EC03" w14:textId="0062BB54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7314FF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4F92F51" w14:textId="66B94295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98DE23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118EC8E6" w14:textId="6C3C2964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103205B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5FFD1B8C" w14:textId="15FBC9C3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C16B78F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5E8C996D" w14:textId="7778022C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2E6D871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D0A4BD3" w14:textId="51F84500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F0BE99F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70E37ED" w14:textId="3C7BE3F2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7845DA8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C09D8B7" w14:textId="4B88A476" w:rsidR="00C74079" w:rsidRPr="00F34151" w:rsidRDefault="00C74079" w:rsidP="00C740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  <w:tc>
          <w:tcPr>
            <w:tcW w:w="95" w:type="pct"/>
          </w:tcPr>
          <w:p w14:paraId="70CBA06C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4ED63510" w14:textId="27C2C9D2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BE7AF6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487FE22B" w14:textId="5F5F5728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D146B4D" w14:textId="7777777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3656774" w14:textId="14F5EDC7" w:rsidR="00C74079" w:rsidRPr="00F34151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</w:tr>
      <w:tr w:rsidR="00C74079" w:rsidRPr="00C1266B" w14:paraId="162668DF" w14:textId="77777777" w:rsidTr="00C74079">
        <w:tc>
          <w:tcPr>
            <w:tcW w:w="754" w:type="pct"/>
          </w:tcPr>
          <w:p w14:paraId="1059D6B9" w14:textId="77777777" w:rsidR="00C74079" w:rsidRPr="0098361D" w:rsidRDefault="00C74079" w:rsidP="00C7407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618F3CD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1CEDF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3E15CD2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B29A17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39CE27DE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2C2627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4C07F9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7EA6D0A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765D52D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AFF032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009E87A2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C600AE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315013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47DC2612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3AD55E1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0BC494AC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0F884E99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3BFB5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25A4C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A2E2E7F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8BA825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74079" w:rsidRPr="00C1266B" w14:paraId="42F56D09" w14:textId="77777777" w:rsidTr="00C74079">
        <w:tc>
          <w:tcPr>
            <w:tcW w:w="754" w:type="pct"/>
          </w:tcPr>
          <w:p w14:paraId="5A91E7C3" w14:textId="77777777" w:rsidR="00C74079" w:rsidRPr="0098361D" w:rsidRDefault="00C74079" w:rsidP="00C7407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2A74F8E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47CD628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430B77E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FC130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0729424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F2CDD7E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9FC0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6853B94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04B83B7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C08F358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E6C7E7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33B781D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B7BB9E4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497330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078C524F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D3E42DE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489811E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CF35077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6D62A9A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D12CC32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55308F47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74079" w:rsidRPr="00C1266B" w14:paraId="62AE4D5D" w14:textId="77777777" w:rsidTr="00C74079">
        <w:tc>
          <w:tcPr>
            <w:tcW w:w="754" w:type="pct"/>
          </w:tcPr>
          <w:p w14:paraId="67805D53" w14:textId="54D6B493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428931C9" w14:textId="016482A5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500,266</w:t>
            </w:r>
          </w:p>
        </w:tc>
        <w:tc>
          <w:tcPr>
            <w:tcW w:w="84" w:type="pct"/>
          </w:tcPr>
          <w:p w14:paraId="2447D6CB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7307FD5D" w14:textId="4C944A6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4" w:type="pct"/>
          </w:tcPr>
          <w:p w14:paraId="148FCDE7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14:paraId="6BDAC6CB" w14:textId="77B50B02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1,022,634</w:t>
            </w:r>
          </w:p>
        </w:tc>
        <w:tc>
          <w:tcPr>
            <w:tcW w:w="95" w:type="pct"/>
          </w:tcPr>
          <w:p w14:paraId="4E87CD9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4AE6A039" w14:textId="239B07B9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1,210,709</w:t>
            </w:r>
          </w:p>
        </w:tc>
        <w:tc>
          <w:tcPr>
            <w:tcW w:w="84" w:type="pct"/>
          </w:tcPr>
          <w:p w14:paraId="0C9D9569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</w:tcPr>
          <w:p w14:paraId="14798370" w14:textId="1C377570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63,540</w:t>
            </w:r>
          </w:p>
        </w:tc>
        <w:tc>
          <w:tcPr>
            <w:tcW w:w="84" w:type="pct"/>
          </w:tcPr>
          <w:p w14:paraId="14B40C3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5A44AFF5" w14:textId="393F8461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28,158</w:t>
            </w:r>
          </w:p>
        </w:tc>
        <w:tc>
          <w:tcPr>
            <w:tcW w:w="95" w:type="pct"/>
          </w:tcPr>
          <w:p w14:paraId="181F230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7D8F488F" w14:textId="564CBFDA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9,479</w:t>
            </w:r>
          </w:p>
        </w:tc>
        <w:tc>
          <w:tcPr>
            <w:tcW w:w="92" w:type="pct"/>
          </w:tcPr>
          <w:p w14:paraId="7CDF9CAB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298A3CBD" w14:textId="2BA84FC4" w:rsidR="00C74079" w:rsidRPr="0098361D" w:rsidRDefault="00C74079" w:rsidP="00C740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754,443</w:t>
            </w:r>
          </w:p>
        </w:tc>
        <w:tc>
          <w:tcPr>
            <w:tcW w:w="95" w:type="pct"/>
          </w:tcPr>
          <w:p w14:paraId="3748F8CD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057D97A9" w14:textId="370102EE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34,099</w:t>
            </w:r>
          </w:p>
        </w:tc>
        <w:tc>
          <w:tcPr>
            <w:tcW w:w="84" w:type="pct"/>
          </w:tcPr>
          <w:p w14:paraId="3E2FD0F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4B6F56E9" w14:textId="19A677E4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87,319</w:t>
            </w:r>
          </w:p>
        </w:tc>
        <w:tc>
          <w:tcPr>
            <w:tcW w:w="84" w:type="pct"/>
          </w:tcPr>
          <w:p w14:paraId="09660CAD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2B010F22" w14:textId="454DB83A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8,311,275</w:t>
            </w:r>
          </w:p>
        </w:tc>
      </w:tr>
      <w:tr w:rsidR="00C74079" w:rsidRPr="00C1266B" w14:paraId="648CD0F0" w14:textId="77777777" w:rsidTr="00C74079">
        <w:tc>
          <w:tcPr>
            <w:tcW w:w="754" w:type="pct"/>
          </w:tcPr>
          <w:p w14:paraId="53DAC399" w14:textId="0F5A304D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0A8EA41F" w14:textId="3EA44A2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84" w:type="pct"/>
          </w:tcPr>
          <w:p w14:paraId="1D3ADD14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76401B5C" w14:textId="40F65572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4" w:type="pct"/>
          </w:tcPr>
          <w:p w14:paraId="1466831F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</w:tcPr>
          <w:p w14:paraId="3BC108EA" w14:textId="63D5B0D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986,497</w:t>
            </w:r>
          </w:p>
        </w:tc>
        <w:tc>
          <w:tcPr>
            <w:tcW w:w="95" w:type="pct"/>
          </w:tcPr>
          <w:p w14:paraId="052DD680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</w:tcPr>
          <w:p w14:paraId="4A8A9EED" w14:textId="5FB868A9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,074,984</w:t>
            </w:r>
          </w:p>
        </w:tc>
        <w:tc>
          <w:tcPr>
            <w:tcW w:w="84" w:type="pct"/>
          </w:tcPr>
          <w:p w14:paraId="42FFCD4E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</w:tcPr>
          <w:p w14:paraId="6A73EFB1" w14:textId="01283046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49,953</w:t>
            </w:r>
          </w:p>
        </w:tc>
        <w:tc>
          <w:tcPr>
            <w:tcW w:w="84" w:type="pct"/>
          </w:tcPr>
          <w:p w14:paraId="7CBF48A4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5152B8A2" w14:textId="3D50CC26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23,341</w:t>
            </w:r>
          </w:p>
        </w:tc>
        <w:tc>
          <w:tcPr>
            <w:tcW w:w="95" w:type="pct"/>
          </w:tcPr>
          <w:p w14:paraId="6D81FED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</w:tcPr>
          <w:p w14:paraId="2F1A255F" w14:textId="52F98FA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6,182</w:t>
            </w:r>
          </w:p>
        </w:tc>
        <w:tc>
          <w:tcPr>
            <w:tcW w:w="92" w:type="pct"/>
          </w:tcPr>
          <w:p w14:paraId="191867E2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58560FAF" w14:textId="38493771" w:rsidR="00C74079" w:rsidRPr="0098361D" w:rsidRDefault="00C74079" w:rsidP="00C740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590,432</w:t>
            </w:r>
          </w:p>
        </w:tc>
        <w:tc>
          <w:tcPr>
            <w:tcW w:w="95" w:type="pct"/>
          </w:tcPr>
          <w:p w14:paraId="78A48A75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</w:tcPr>
          <w:p w14:paraId="5B609B32" w14:textId="2EB4062E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17,823</w:t>
            </w:r>
          </w:p>
        </w:tc>
        <w:tc>
          <w:tcPr>
            <w:tcW w:w="84" w:type="pct"/>
          </w:tcPr>
          <w:p w14:paraId="242EAE33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</w:tcPr>
          <w:p w14:paraId="2DDD969F" w14:textId="38A6529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67,052</w:t>
            </w:r>
          </w:p>
        </w:tc>
        <w:tc>
          <w:tcPr>
            <w:tcW w:w="84" w:type="pct"/>
          </w:tcPr>
          <w:p w14:paraId="28E81F2A" w14:textId="77777777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6C005A15" w14:textId="2648F6E6" w:rsidR="00C74079" w:rsidRPr="0098361D" w:rsidRDefault="00C74079" w:rsidP="00C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7,902,258</w:t>
            </w:r>
          </w:p>
        </w:tc>
      </w:tr>
    </w:tbl>
    <w:p w14:paraId="09386407" w14:textId="77777777" w:rsidR="002A22E3" w:rsidRPr="00C1266B" w:rsidRDefault="002A22E3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362160A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74F471FE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60C620D9" w14:textId="77777777" w:rsidR="00990ECD" w:rsidRPr="00C1266B" w:rsidRDefault="00990ECD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2BE6FD2D" w14:textId="77777777" w:rsidR="00FC7011" w:rsidRPr="00C1266B" w:rsidRDefault="00FC7011" w:rsidP="00930967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47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6"/>
        <w:gridCol w:w="808"/>
        <w:gridCol w:w="243"/>
        <w:gridCol w:w="860"/>
        <w:gridCol w:w="237"/>
        <w:gridCol w:w="860"/>
        <w:gridCol w:w="278"/>
        <w:gridCol w:w="941"/>
        <w:gridCol w:w="240"/>
        <w:gridCol w:w="813"/>
        <w:gridCol w:w="249"/>
        <w:gridCol w:w="961"/>
        <w:gridCol w:w="240"/>
        <w:gridCol w:w="920"/>
        <w:gridCol w:w="237"/>
        <w:gridCol w:w="883"/>
        <w:gridCol w:w="269"/>
        <w:gridCol w:w="839"/>
        <w:gridCol w:w="240"/>
        <w:gridCol w:w="851"/>
        <w:gridCol w:w="243"/>
        <w:gridCol w:w="1025"/>
      </w:tblGrid>
      <w:tr w:rsidR="007109B0" w:rsidRPr="00C1266B" w14:paraId="1B7AD24F" w14:textId="77777777" w:rsidTr="00465E70">
        <w:trPr>
          <w:trHeight w:val="259"/>
        </w:trPr>
        <w:tc>
          <w:tcPr>
            <w:tcW w:w="772" w:type="pct"/>
          </w:tcPr>
          <w:p w14:paraId="0635C1BF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7" w:type="pct"/>
            <w:gridSpan w:val="21"/>
          </w:tcPr>
          <w:p w14:paraId="5C289221" w14:textId="6BD1A04C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09B0" w:rsidRPr="00C1266B" w14:paraId="4554D4A9" w14:textId="77777777" w:rsidTr="00465E70">
        <w:trPr>
          <w:trHeight w:val="259"/>
        </w:trPr>
        <w:tc>
          <w:tcPr>
            <w:tcW w:w="772" w:type="pct"/>
          </w:tcPr>
          <w:p w14:paraId="2F5099BE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4226D01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60AA3F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4140A30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7BC1AA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656D527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29C544E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0FF18081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EDB90E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851F48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B1EFBB8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EAB946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76986C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4664DCF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67D7A3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6C6A0A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7D0E904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2C274B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904B13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40EE31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7A2BDDD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7FE9BF1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36EFF5FE" w14:textId="77777777" w:rsidTr="00465E70">
        <w:trPr>
          <w:trHeight w:val="106"/>
        </w:trPr>
        <w:tc>
          <w:tcPr>
            <w:tcW w:w="772" w:type="pct"/>
          </w:tcPr>
          <w:p w14:paraId="626F223F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</w:tcPr>
          <w:p w14:paraId="5C81B65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2" w:type="pct"/>
          </w:tcPr>
          <w:p w14:paraId="773CC6D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1A56937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5CA85828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14AEC78" w14:textId="77777777" w:rsidR="00042509" w:rsidRPr="00561D52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725E8DA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06E677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684017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613A20A1" w14:textId="77777777" w:rsidR="00042509" w:rsidRPr="00561D52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0E02A2D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162F0B7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5D6E45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4003965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4AC015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5BC501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459EC0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8C1C38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1C77083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1D829DE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598CE3C0" w14:textId="77777777" w:rsidTr="00465E70">
        <w:trPr>
          <w:trHeight w:val="60"/>
        </w:trPr>
        <w:tc>
          <w:tcPr>
            <w:tcW w:w="772" w:type="pct"/>
          </w:tcPr>
          <w:p w14:paraId="2EBCD3A9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D10D1B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294917D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4256BB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2" w:type="pct"/>
          </w:tcPr>
          <w:p w14:paraId="5AA199E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4991D4A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653C35A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67A133C" w14:textId="77777777" w:rsidR="00042509" w:rsidRPr="00561D52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3" w:type="pct"/>
          </w:tcPr>
          <w:p w14:paraId="5440BFD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30C42D1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86C301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097E5008" w14:textId="77777777" w:rsidR="00042509" w:rsidRPr="00561D52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DD0FCA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657A5468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2" w:type="pct"/>
          </w:tcPr>
          <w:p w14:paraId="210518A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5B8EEC8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3" w:type="pct"/>
          </w:tcPr>
          <w:p w14:paraId="15158DB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6E9F9DF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3" w:type="pct"/>
          </w:tcPr>
          <w:p w14:paraId="0923C4CB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C415F10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32E8AEF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38C545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4D1CBCEA" w14:textId="77777777" w:rsidTr="00465E70">
        <w:tc>
          <w:tcPr>
            <w:tcW w:w="772" w:type="pct"/>
          </w:tcPr>
          <w:p w14:paraId="0D0A1B8A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57CF27F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13E113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052751F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2" w:type="pct"/>
          </w:tcPr>
          <w:p w14:paraId="507F075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44902A0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0FE4A033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0E27B86" w14:textId="77777777" w:rsidR="00042509" w:rsidRPr="00561D52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BA9A9F6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6E9F385" w14:textId="77777777" w:rsidR="00042509" w:rsidRPr="00561D52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</w:tcPr>
          <w:p w14:paraId="68301526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7A838DC" w14:textId="77777777" w:rsidR="00042509" w:rsidRPr="00561D52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2B9A128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50C5D79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2" w:type="pct"/>
          </w:tcPr>
          <w:p w14:paraId="50ED13D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220458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3" w:type="pct"/>
          </w:tcPr>
          <w:p w14:paraId="1B190F8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B74CD89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3" w:type="pct"/>
          </w:tcPr>
          <w:p w14:paraId="3AFDDC68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7FD613E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0E884AB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1DA7E58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109B0" w:rsidRPr="00C1266B" w14:paraId="42371EA5" w14:textId="77777777" w:rsidTr="00465E70">
        <w:trPr>
          <w:trHeight w:val="60"/>
        </w:trPr>
        <w:tc>
          <w:tcPr>
            <w:tcW w:w="772" w:type="pct"/>
          </w:tcPr>
          <w:p w14:paraId="3549FF45" w14:textId="77777777" w:rsidR="00042509" w:rsidRPr="0098361D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27" w:type="pct"/>
            <w:gridSpan w:val="21"/>
          </w:tcPr>
          <w:p w14:paraId="251F70CD" w14:textId="670735F1" w:rsidR="00042509" w:rsidRPr="00561D52" w:rsidRDefault="00042509" w:rsidP="0004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109B0" w:rsidRPr="00C1266B" w14:paraId="0C92F2E4" w14:textId="77777777" w:rsidTr="00465E70">
        <w:trPr>
          <w:trHeight w:val="60"/>
        </w:trPr>
        <w:tc>
          <w:tcPr>
            <w:tcW w:w="772" w:type="pct"/>
          </w:tcPr>
          <w:p w14:paraId="65166BAE" w14:textId="77777777" w:rsidR="00042509" w:rsidRPr="0098361D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9" w:type="pct"/>
          </w:tcPr>
          <w:p w14:paraId="282DDE4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2B460F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5CF8DF8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52A38121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659DA5F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178F401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6D9B579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B7D6CB6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5C08F5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7487F0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533E421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67AC46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7ECC640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0227240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29D401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55B154C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F0E48A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2054FB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10D0B3D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18F2E9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5CFA621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6012D67B" w14:textId="77777777" w:rsidTr="00465E70">
        <w:tc>
          <w:tcPr>
            <w:tcW w:w="772" w:type="pct"/>
          </w:tcPr>
          <w:p w14:paraId="7C7CCE12" w14:textId="3FBF0C1D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9" w:type="pct"/>
          </w:tcPr>
          <w:p w14:paraId="5AFA800C" w14:textId="121CCB7D" w:rsidR="00042509" w:rsidRPr="00561D52" w:rsidRDefault="00042509" w:rsidP="00D3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3" w:right="-115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375,763</w:t>
            </w:r>
          </w:p>
        </w:tc>
        <w:tc>
          <w:tcPr>
            <w:tcW w:w="84" w:type="pct"/>
          </w:tcPr>
          <w:p w14:paraId="570F41C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F5B149B" w14:textId="12258F9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4,393,811</w:t>
            </w:r>
          </w:p>
        </w:tc>
        <w:tc>
          <w:tcPr>
            <w:tcW w:w="82" w:type="pct"/>
          </w:tcPr>
          <w:p w14:paraId="643269AE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D0D1D49" w14:textId="5975AA40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2,394,470</w:t>
            </w:r>
          </w:p>
        </w:tc>
        <w:tc>
          <w:tcPr>
            <w:tcW w:w="96" w:type="pct"/>
          </w:tcPr>
          <w:p w14:paraId="68F6BC57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5CA45788" w14:textId="715D551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6,114,515</w:t>
            </w:r>
          </w:p>
        </w:tc>
        <w:tc>
          <w:tcPr>
            <w:tcW w:w="83" w:type="pct"/>
          </w:tcPr>
          <w:p w14:paraId="27BEE05D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60B20F19" w14:textId="1D6DC270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1,603,706</w:t>
            </w:r>
          </w:p>
        </w:tc>
        <w:tc>
          <w:tcPr>
            <w:tcW w:w="86" w:type="pct"/>
          </w:tcPr>
          <w:p w14:paraId="29FA1E94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B73EE33" w14:textId="3B80A26A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317,769</w:t>
            </w:r>
          </w:p>
        </w:tc>
        <w:tc>
          <w:tcPr>
            <w:tcW w:w="83" w:type="pct"/>
          </w:tcPr>
          <w:p w14:paraId="298623F3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1A1DD9DA" w14:textId="464DC308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347,940</w:t>
            </w:r>
          </w:p>
        </w:tc>
        <w:tc>
          <w:tcPr>
            <w:tcW w:w="82" w:type="pct"/>
          </w:tcPr>
          <w:p w14:paraId="063B38FF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290635FA" w14:textId="1B4AE801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1,425,376</w:t>
            </w:r>
          </w:p>
        </w:tc>
        <w:tc>
          <w:tcPr>
            <w:tcW w:w="93" w:type="pct"/>
          </w:tcPr>
          <w:p w14:paraId="6E51792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46A1DC5B" w14:textId="2D258440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3,673,592</w:t>
            </w:r>
          </w:p>
        </w:tc>
        <w:tc>
          <w:tcPr>
            <w:tcW w:w="83" w:type="pct"/>
          </w:tcPr>
          <w:p w14:paraId="4A8F6D6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B648977" w14:textId="63E982F0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89,542</w:t>
            </w:r>
          </w:p>
        </w:tc>
        <w:tc>
          <w:tcPr>
            <w:tcW w:w="84" w:type="pct"/>
          </w:tcPr>
          <w:p w14:paraId="5AFA88E6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5862C455" w14:textId="10D5F512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20,736,484</w:t>
            </w:r>
          </w:p>
        </w:tc>
      </w:tr>
      <w:tr w:rsidR="007109B0" w:rsidRPr="00C1266B" w14:paraId="46A6C70C" w14:textId="77777777" w:rsidTr="00465E70">
        <w:tc>
          <w:tcPr>
            <w:tcW w:w="772" w:type="pct"/>
          </w:tcPr>
          <w:p w14:paraId="4DBB1236" w14:textId="77777777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</w:tcPr>
          <w:p w14:paraId="1CB6802E" w14:textId="32ECA78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60210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</w:tcPr>
          <w:p w14:paraId="22DFEBDA" w14:textId="136BA577" w:rsidR="00042509" w:rsidRPr="00561D52" w:rsidRDefault="00042509" w:rsidP="0096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367C9AA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FB02C77" w14:textId="51A51C5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18,465</w:t>
            </w:r>
          </w:p>
        </w:tc>
        <w:tc>
          <w:tcPr>
            <w:tcW w:w="96" w:type="pct"/>
          </w:tcPr>
          <w:p w14:paraId="755CF72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0A82AE46" w14:textId="68C6F045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48,164</w:t>
            </w:r>
          </w:p>
        </w:tc>
        <w:tc>
          <w:tcPr>
            <w:tcW w:w="83" w:type="pct"/>
          </w:tcPr>
          <w:p w14:paraId="526466E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0CCA3F3" w14:textId="1CD2B442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10,252</w:t>
            </w:r>
          </w:p>
        </w:tc>
        <w:tc>
          <w:tcPr>
            <w:tcW w:w="86" w:type="pct"/>
          </w:tcPr>
          <w:p w14:paraId="75BAA107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3C07E36" w14:textId="4B77872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17,885</w:t>
            </w:r>
          </w:p>
        </w:tc>
        <w:tc>
          <w:tcPr>
            <w:tcW w:w="83" w:type="pct"/>
          </w:tcPr>
          <w:p w14:paraId="5AB68A0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27DAE38D" w14:textId="58C8D042" w:rsidR="00042509" w:rsidRPr="00561D52" w:rsidRDefault="0004250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584F0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DDB5E02" w14:textId="79A6DD5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32,582</w:t>
            </w:r>
          </w:p>
        </w:tc>
        <w:tc>
          <w:tcPr>
            <w:tcW w:w="93" w:type="pct"/>
          </w:tcPr>
          <w:p w14:paraId="23B2569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0BB15705" w14:textId="1505278B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4,608</w:t>
            </w:r>
          </w:p>
        </w:tc>
        <w:tc>
          <w:tcPr>
            <w:tcW w:w="83" w:type="pct"/>
          </w:tcPr>
          <w:p w14:paraId="2D642512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5EEFD9A" w14:textId="5A5A53F2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81,900</w:t>
            </w:r>
          </w:p>
        </w:tc>
        <w:tc>
          <w:tcPr>
            <w:tcW w:w="84" w:type="pct"/>
          </w:tcPr>
          <w:p w14:paraId="6C83E38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1ABC58C9" w14:textId="52EEEF62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213,856</w:t>
            </w:r>
          </w:p>
        </w:tc>
      </w:tr>
      <w:tr w:rsidR="007109B0" w:rsidRPr="00C1266B" w14:paraId="46E92676" w14:textId="77777777" w:rsidTr="00465E70">
        <w:tc>
          <w:tcPr>
            <w:tcW w:w="772" w:type="pct"/>
          </w:tcPr>
          <w:p w14:paraId="072F01C3" w14:textId="77777777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</w:tcPr>
          <w:p w14:paraId="3163469F" w14:textId="60D45D7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898FEC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</w:tcPr>
          <w:p w14:paraId="30720669" w14:textId="31A149B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6CAAE3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60E4778B" w14:textId="103F5C95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16,347</w:t>
            </w:r>
          </w:p>
        </w:tc>
        <w:tc>
          <w:tcPr>
            <w:tcW w:w="96" w:type="pct"/>
          </w:tcPr>
          <w:p w14:paraId="1E00DED2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2270E7A5" w14:textId="29F3CFF4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69,782</w:t>
            </w:r>
          </w:p>
        </w:tc>
        <w:tc>
          <w:tcPr>
            <w:tcW w:w="83" w:type="pct"/>
          </w:tcPr>
          <w:p w14:paraId="6073781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48D3BBD6" w14:textId="2E7A7E1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116</w:t>
            </w:r>
          </w:p>
        </w:tc>
        <w:tc>
          <w:tcPr>
            <w:tcW w:w="86" w:type="pct"/>
          </w:tcPr>
          <w:p w14:paraId="7DD9EFA2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2CCB1376" w14:textId="776A9445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83" w:type="pct"/>
          </w:tcPr>
          <w:p w14:paraId="05B6683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41C8D15C" w14:textId="47EC721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01485E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14:paraId="3E627DDC" w14:textId="22A1DEC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6383339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3B5E28ED" w14:textId="09D13724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(385)</w:t>
            </w:r>
          </w:p>
        </w:tc>
        <w:tc>
          <w:tcPr>
            <w:tcW w:w="83" w:type="pct"/>
          </w:tcPr>
          <w:p w14:paraId="2654F17A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23C0A5F2" w14:textId="52F62DD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(85,650)</w:t>
            </w:r>
          </w:p>
        </w:tc>
        <w:tc>
          <w:tcPr>
            <w:tcW w:w="84" w:type="pct"/>
          </w:tcPr>
          <w:p w14:paraId="30AAF97A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A317884" w14:textId="1C62A81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09B0" w:rsidRPr="00C1266B" w14:paraId="41AB7D2C" w14:textId="77777777" w:rsidTr="00465E70">
        <w:tc>
          <w:tcPr>
            <w:tcW w:w="772" w:type="pct"/>
          </w:tcPr>
          <w:p w14:paraId="797553C8" w14:textId="77777777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</w:tcPr>
          <w:p w14:paraId="251C1479" w14:textId="48D5E64A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4A2054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</w:tcPr>
          <w:p w14:paraId="53C6FD19" w14:textId="358DAD21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E885F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5A68456C" w14:textId="4C005318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(2,660)</w:t>
            </w:r>
          </w:p>
        </w:tc>
        <w:tc>
          <w:tcPr>
            <w:tcW w:w="96" w:type="pct"/>
          </w:tcPr>
          <w:p w14:paraId="26D9C272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0B05692F" w14:textId="330C405A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(36,702)</w:t>
            </w:r>
          </w:p>
        </w:tc>
        <w:tc>
          <w:tcPr>
            <w:tcW w:w="83" w:type="pct"/>
          </w:tcPr>
          <w:p w14:paraId="69A0D46A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5A01C404" w14:textId="3C6336C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(27,906)</w:t>
            </w:r>
          </w:p>
        </w:tc>
        <w:tc>
          <w:tcPr>
            <w:tcW w:w="86" w:type="pct"/>
          </w:tcPr>
          <w:p w14:paraId="10C9C1A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27178C66" w14:textId="5B77A529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(4,268)</w:t>
            </w:r>
          </w:p>
        </w:tc>
        <w:tc>
          <w:tcPr>
            <w:tcW w:w="83" w:type="pct"/>
          </w:tcPr>
          <w:p w14:paraId="4D71DF46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248F5F71" w14:textId="03E68C9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(39,476)</w:t>
            </w:r>
          </w:p>
        </w:tc>
        <w:tc>
          <w:tcPr>
            <w:tcW w:w="82" w:type="pct"/>
          </w:tcPr>
          <w:p w14:paraId="2B4D31D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14:paraId="4B7CE881" w14:textId="59B6712A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(71,071)</w:t>
            </w:r>
          </w:p>
        </w:tc>
        <w:tc>
          <w:tcPr>
            <w:tcW w:w="93" w:type="pct"/>
          </w:tcPr>
          <w:p w14:paraId="11F084F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5328D07D" w14:textId="3C1FD8D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(45,324)</w:t>
            </w:r>
          </w:p>
        </w:tc>
        <w:tc>
          <w:tcPr>
            <w:tcW w:w="83" w:type="pct"/>
          </w:tcPr>
          <w:p w14:paraId="5FD33B6D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459BB3A4" w14:textId="37A6D33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477BC4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</w:tcPr>
          <w:p w14:paraId="2E63B1DF" w14:textId="599B2BA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</w:rPr>
              <w:t>(227,407)</w:t>
            </w:r>
          </w:p>
        </w:tc>
      </w:tr>
      <w:tr w:rsidR="007109B0" w:rsidRPr="00C1266B" w14:paraId="125BD040" w14:textId="77777777" w:rsidTr="00465E70">
        <w:tc>
          <w:tcPr>
            <w:tcW w:w="772" w:type="pct"/>
          </w:tcPr>
          <w:p w14:paraId="6AEDD90F" w14:textId="096978A6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1AD1553" w14:textId="4DB4F09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45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17FB2D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3B0BC803" w14:textId="7A0C8771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E04ECB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2DF8EE5C" w14:textId="3A8421A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5C8F7C69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7A4BDA3" w14:textId="179AB02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4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60BC27F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1C316964" w14:textId="1B90A871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2EA4E05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063F6098" w14:textId="3D1CF931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48696BC7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14:paraId="0F5892DA" w14:textId="0562DF4B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54067BB4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</w:tcPr>
          <w:p w14:paraId="17C47F4F" w14:textId="19EBC7F6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pct"/>
          </w:tcPr>
          <w:p w14:paraId="6854C826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78F3A77" w14:textId="2BACA968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6CC2A6D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14:paraId="02878E7B" w14:textId="12BE5AC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571A847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145169FD" w14:textId="15D11FD1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09B0" w:rsidRPr="00C1266B" w14:paraId="752F9B46" w14:textId="77777777" w:rsidTr="00465E70">
        <w:tc>
          <w:tcPr>
            <w:tcW w:w="772" w:type="pct"/>
          </w:tcPr>
          <w:p w14:paraId="6750E9B6" w14:textId="534CDD5F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9" w:type="pct"/>
          </w:tcPr>
          <w:p w14:paraId="2622C961" w14:textId="609756FC" w:rsidR="00042509" w:rsidRPr="00561D52" w:rsidRDefault="00042509" w:rsidP="00D3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375,763</w:t>
            </w:r>
          </w:p>
        </w:tc>
        <w:tc>
          <w:tcPr>
            <w:tcW w:w="84" w:type="pct"/>
          </w:tcPr>
          <w:p w14:paraId="1F94550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188F79CA" w14:textId="28F0FA7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2" w:type="pct"/>
          </w:tcPr>
          <w:p w14:paraId="533FF859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5827507D" w14:textId="3FC620F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2,426,622</w:t>
            </w:r>
          </w:p>
        </w:tc>
        <w:tc>
          <w:tcPr>
            <w:tcW w:w="96" w:type="pct"/>
          </w:tcPr>
          <w:p w14:paraId="39AECAF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14:paraId="01AD5095" w14:textId="1D95E0A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6,195,759</w:t>
            </w:r>
          </w:p>
        </w:tc>
        <w:tc>
          <w:tcPr>
            <w:tcW w:w="83" w:type="pct"/>
          </w:tcPr>
          <w:p w14:paraId="70F9185A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F2825B1" w14:textId="19D961A8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1,586,168</w:t>
            </w:r>
          </w:p>
        </w:tc>
        <w:tc>
          <w:tcPr>
            <w:tcW w:w="86" w:type="pct"/>
          </w:tcPr>
          <w:p w14:paraId="623ABE8E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</w:tcPr>
          <w:p w14:paraId="02AD43D4" w14:textId="438439D4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331,176</w:t>
            </w:r>
          </w:p>
        </w:tc>
        <w:tc>
          <w:tcPr>
            <w:tcW w:w="83" w:type="pct"/>
          </w:tcPr>
          <w:p w14:paraId="4C0FC14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</w:tcPr>
          <w:p w14:paraId="1375BF06" w14:textId="42AB6503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308,464</w:t>
            </w:r>
          </w:p>
        </w:tc>
        <w:tc>
          <w:tcPr>
            <w:tcW w:w="82" w:type="pct"/>
          </w:tcPr>
          <w:p w14:paraId="272DFC9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14:paraId="2A3FAAD6" w14:textId="444F0C9D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1,386,887</w:t>
            </w:r>
          </w:p>
        </w:tc>
        <w:tc>
          <w:tcPr>
            <w:tcW w:w="93" w:type="pct"/>
          </w:tcPr>
          <w:p w14:paraId="67898AE3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22A21AAE" w14:textId="27A3CBC9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3,632,491</w:t>
            </w:r>
          </w:p>
        </w:tc>
        <w:tc>
          <w:tcPr>
            <w:tcW w:w="83" w:type="pct"/>
          </w:tcPr>
          <w:p w14:paraId="3FE6547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</w:tcPr>
          <w:p w14:paraId="0243F9A2" w14:textId="51CDB54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</w:rPr>
              <w:t>85,792</w:t>
            </w:r>
          </w:p>
        </w:tc>
        <w:tc>
          <w:tcPr>
            <w:tcW w:w="84" w:type="pct"/>
          </w:tcPr>
          <w:p w14:paraId="04CC748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</w:tcPr>
          <w:p w14:paraId="329E1244" w14:textId="5BB188FD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20,722,933</w:t>
            </w:r>
          </w:p>
        </w:tc>
      </w:tr>
      <w:tr w:rsidR="007109B0" w:rsidRPr="00C1266B" w14:paraId="49554DDC" w14:textId="77777777" w:rsidTr="00465E70">
        <w:trPr>
          <w:trHeight w:val="70"/>
        </w:trPr>
        <w:tc>
          <w:tcPr>
            <w:tcW w:w="772" w:type="pct"/>
          </w:tcPr>
          <w:p w14:paraId="3E64C28E" w14:textId="77777777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</w:tcPr>
          <w:p w14:paraId="3A889608" w14:textId="6413AA2A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4F07F9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</w:tcPr>
          <w:p w14:paraId="395B4654" w14:textId="753676C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DA5DE2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5F477B1E" w14:textId="6F6B9E65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18,804</w:t>
            </w:r>
          </w:p>
        </w:tc>
        <w:tc>
          <w:tcPr>
            <w:tcW w:w="96" w:type="pct"/>
          </w:tcPr>
          <w:p w14:paraId="4C7957C6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66292ABB" w14:textId="0544C935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40,507</w:t>
            </w:r>
          </w:p>
        </w:tc>
        <w:tc>
          <w:tcPr>
            <w:tcW w:w="83" w:type="pct"/>
          </w:tcPr>
          <w:p w14:paraId="54594609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FE0BC01" w14:textId="5334D9EF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953480">
              <w:rPr>
                <w:rFonts w:ascii="Angsana New" w:hAnsi="Angsana New"/>
                <w:sz w:val="24"/>
                <w:szCs w:val="24"/>
              </w:rPr>
              <w:t>,52</w:t>
            </w:r>
            <w:r w:rsidR="00953480" w:rsidRPr="0095348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6" w:type="pct"/>
          </w:tcPr>
          <w:p w14:paraId="6B99726A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8C736AE" w14:textId="44CED8F4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12,177</w:t>
            </w:r>
          </w:p>
        </w:tc>
        <w:tc>
          <w:tcPr>
            <w:tcW w:w="83" w:type="pct"/>
          </w:tcPr>
          <w:p w14:paraId="0D8999E4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72E169DC" w14:textId="4E8F8B50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CA7194D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41828CE5" w14:textId="2061DEF4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9,43</w:t>
            </w:r>
            <w:r w:rsidR="00953480" w:rsidRPr="0095348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3" w:type="pct"/>
          </w:tcPr>
          <w:p w14:paraId="4863F293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3D5DD2E2" w14:textId="6E1B27DF" w:rsidR="00042509" w:rsidRPr="006619E2" w:rsidRDefault="0004250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3700E0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0CD61768" w14:textId="137AFF13" w:rsidR="00042509" w:rsidRPr="00697A08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697A08">
              <w:rPr>
                <w:rFonts w:ascii="Angsana New" w:hAnsi="Angsana New"/>
                <w:sz w:val="24"/>
                <w:szCs w:val="24"/>
              </w:rPr>
              <w:t>103,63</w:t>
            </w:r>
            <w:r w:rsidR="00560D74" w:rsidRPr="00697A0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4" w:type="pct"/>
          </w:tcPr>
          <w:p w14:paraId="0C4C987F" w14:textId="77777777" w:rsidR="00042509" w:rsidRPr="00697A08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7182FDF3" w14:textId="53FB18FD" w:rsidR="00042509" w:rsidRPr="00697A08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7A08">
              <w:rPr>
                <w:rFonts w:ascii="Angsana New" w:hAnsi="Angsana New"/>
                <w:color w:val="000000"/>
                <w:sz w:val="24"/>
                <w:szCs w:val="24"/>
              </w:rPr>
              <w:t>191,07</w:t>
            </w:r>
            <w:r w:rsidR="00953480" w:rsidRPr="00697A08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7109B0" w:rsidRPr="00C1266B" w14:paraId="673C4A30" w14:textId="77777777" w:rsidTr="00465E70">
        <w:trPr>
          <w:trHeight w:val="70"/>
        </w:trPr>
        <w:tc>
          <w:tcPr>
            <w:tcW w:w="772" w:type="pct"/>
          </w:tcPr>
          <w:p w14:paraId="6898D10D" w14:textId="77777777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</w:tcPr>
          <w:p w14:paraId="4998E1A6" w14:textId="3F2EAD26" w:rsidR="00042509" w:rsidRPr="00561D52" w:rsidRDefault="00042509" w:rsidP="00D3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3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(14,900)</w:t>
            </w:r>
          </w:p>
        </w:tc>
        <w:tc>
          <w:tcPr>
            <w:tcW w:w="84" w:type="pct"/>
          </w:tcPr>
          <w:p w14:paraId="091575C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</w:tcPr>
          <w:p w14:paraId="1754DA72" w14:textId="45785A22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D4CF7E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7CCED3AB" w14:textId="4245C9B4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37,541</w:t>
            </w:r>
          </w:p>
        </w:tc>
        <w:tc>
          <w:tcPr>
            <w:tcW w:w="96" w:type="pct"/>
          </w:tcPr>
          <w:p w14:paraId="3A8017F3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5F239FB7" w14:textId="0D830935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69,544</w:t>
            </w:r>
          </w:p>
        </w:tc>
        <w:tc>
          <w:tcPr>
            <w:tcW w:w="83" w:type="pct"/>
          </w:tcPr>
          <w:p w14:paraId="74B31288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14DAF08F" w14:textId="7926AF0F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86" w:type="pct"/>
          </w:tcPr>
          <w:p w14:paraId="2E4B48E2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937E304" w14:textId="6DA8750B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(482)</w:t>
            </w:r>
          </w:p>
        </w:tc>
        <w:tc>
          <w:tcPr>
            <w:tcW w:w="83" w:type="pct"/>
          </w:tcPr>
          <w:p w14:paraId="100CCCEC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561E439D" w14:textId="73E05D8B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214BB9E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14:paraId="506E9794" w14:textId="0AF2C1AF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3DB9FA48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22C37D1E" w14:textId="22D5898E" w:rsidR="00042509" w:rsidRPr="00561D52" w:rsidRDefault="0004250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0A39D06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FCBC0B3" w14:textId="6E4C94B5" w:rsidR="00042509" w:rsidRPr="00697A08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697A08">
              <w:rPr>
                <w:rFonts w:ascii="Angsana New" w:hAnsi="Angsana New"/>
                <w:sz w:val="24"/>
                <w:szCs w:val="24"/>
              </w:rPr>
              <w:t>(122,37</w:t>
            </w:r>
            <w:r w:rsidR="00560D74" w:rsidRPr="00697A08">
              <w:rPr>
                <w:rFonts w:ascii="Angsana New" w:hAnsi="Angsana New"/>
                <w:sz w:val="24"/>
                <w:szCs w:val="24"/>
              </w:rPr>
              <w:t>8</w:t>
            </w:r>
            <w:r w:rsidRPr="00697A0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26AC84D8" w14:textId="77777777" w:rsidR="00042509" w:rsidRPr="00697A08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437128F0" w14:textId="7B3091DA" w:rsidR="00042509" w:rsidRPr="00697A08" w:rsidRDefault="0004250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 w:rsidRPr="00697A08">
              <w:rPr>
                <w:rFonts w:ascii="Angsana New" w:hAnsi="Angsana New"/>
                <w:sz w:val="24"/>
                <w:szCs w:val="24"/>
              </w:rPr>
              <w:t>(30,52</w:t>
            </w:r>
            <w:r w:rsidR="00560D74" w:rsidRPr="00697A08">
              <w:rPr>
                <w:rFonts w:ascii="Angsana New" w:hAnsi="Angsana New"/>
                <w:sz w:val="24"/>
                <w:szCs w:val="24"/>
              </w:rPr>
              <w:t>7</w:t>
            </w:r>
            <w:r w:rsidRPr="00697A0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09B0" w:rsidRPr="00C1266B" w14:paraId="0E61F3D4" w14:textId="77777777" w:rsidTr="00465E70">
        <w:trPr>
          <w:trHeight w:val="87"/>
        </w:trPr>
        <w:tc>
          <w:tcPr>
            <w:tcW w:w="772" w:type="pct"/>
          </w:tcPr>
          <w:p w14:paraId="0EF70CD3" w14:textId="77777777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6B3B805" w14:textId="7CB55BC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A76897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5C643B5A" w14:textId="3526A51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C45C503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6BA3CB58" w14:textId="1AE5EE80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96" w:type="pct"/>
          </w:tcPr>
          <w:p w14:paraId="57048EB4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64E37045" w14:textId="59F0CA02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(8,751)</w:t>
            </w:r>
          </w:p>
        </w:tc>
        <w:tc>
          <w:tcPr>
            <w:tcW w:w="83" w:type="pct"/>
          </w:tcPr>
          <w:p w14:paraId="045701F4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18F29CEC" w14:textId="35532A8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(40,581)</w:t>
            </w:r>
          </w:p>
        </w:tc>
        <w:tc>
          <w:tcPr>
            <w:tcW w:w="86" w:type="pct"/>
          </w:tcPr>
          <w:p w14:paraId="2E7AD4D0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3943098D" w14:textId="1C7D0528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(12,634)</w:t>
            </w:r>
          </w:p>
        </w:tc>
        <w:tc>
          <w:tcPr>
            <w:tcW w:w="83" w:type="pct"/>
          </w:tcPr>
          <w:p w14:paraId="5BD245D4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2CCDCD87" w14:textId="3E09F021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(36,589)</w:t>
            </w:r>
          </w:p>
        </w:tc>
        <w:tc>
          <w:tcPr>
            <w:tcW w:w="82" w:type="pct"/>
          </w:tcPr>
          <w:p w14:paraId="6E528304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E791B86" w14:textId="145B2C2C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(146,765)</w:t>
            </w:r>
          </w:p>
        </w:tc>
        <w:tc>
          <w:tcPr>
            <w:tcW w:w="93" w:type="pct"/>
          </w:tcPr>
          <w:p w14:paraId="3721D34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27B2038F" w14:textId="076C7140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(35,660)</w:t>
            </w:r>
          </w:p>
        </w:tc>
        <w:tc>
          <w:tcPr>
            <w:tcW w:w="83" w:type="pct"/>
          </w:tcPr>
          <w:p w14:paraId="733F5F76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613E1BE4" w14:textId="0421131C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C0D491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4EA7973E" w14:textId="2E1D2878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(281,010)</w:t>
            </w:r>
          </w:p>
        </w:tc>
      </w:tr>
      <w:tr w:rsidR="007109B0" w:rsidRPr="00C1266B" w14:paraId="3D8F5CE5" w14:textId="77777777" w:rsidTr="00465E70">
        <w:tc>
          <w:tcPr>
            <w:tcW w:w="772" w:type="pct"/>
          </w:tcPr>
          <w:p w14:paraId="5ED3B85F" w14:textId="0663C715" w:rsidR="00042509" w:rsidRPr="0098361D" w:rsidRDefault="00042509" w:rsidP="00DB1C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7B5502BA" w14:textId="089BF6DC" w:rsidR="00042509" w:rsidRPr="00561D52" w:rsidRDefault="00042509" w:rsidP="00D3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360,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863</w:t>
            </w:r>
          </w:p>
        </w:tc>
        <w:tc>
          <w:tcPr>
            <w:tcW w:w="84" w:type="pct"/>
          </w:tcPr>
          <w:p w14:paraId="0756A132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2172A5F3" w14:textId="5DA22E4E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,393,811</w:t>
            </w:r>
          </w:p>
        </w:tc>
        <w:tc>
          <w:tcPr>
            <w:tcW w:w="82" w:type="pct"/>
          </w:tcPr>
          <w:p w14:paraId="46552A4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4C42C452" w14:textId="25ACFF2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2,482,937</w:t>
            </w:r>
          </w:p>
        </w:tc>
        <w:tc>
          <w:tcPr>
            <w:tcW w:w="96" w:type="pct"/>
          </w:tcPr>
          <w:p w14:paraId="15E9C1B0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43B84458" w14:textId="338A977A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6,297,059</w:t>
            </w:r>
          </w:p>
        </w:tc>
        <w:tc>
          <w:tcPr>
            <w:tcW w:w="83" w:type="pct"/>
          </w:tcPr>
          <w:p w14:paraId="0F22C1C8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370D904" w14:textId="73451FA1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1,552,25</w:t>
            </w:r>
            <w:r w:rsidR="00953480" w:rsidRPr="0095348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" w:type="pct"/>
          </w:tcPr>
          <w:p w14:paraId="5B42539B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1A8E4364" w14:textId="5133E2C5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330,237</w:t>
            </w:r>
          </w:p>
        </w:tc>
        <w:tc>
          <w:tcPr>
            <w:tcW w:w="83" w:type="pct"/>
          </w:tcPr>
          <w:p w14:paraId="5EBC2440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72C78BAE" w14:textId="34381862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271,875</w:t>
            </w:r>
          </w:p>
        </w:tc>
        <w:tc>
          <w:tcPr>
            <w:tcW w:w="82" w:type="pct"/>
          </w:tcPr>
          <w:p w14:paraId="6C4689A5" w14:textId="77777777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1B6D75" w14:textId="20A33AD5" w:rsidR="00042509" w:rsidRPr="00953480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1,249,55</w:t>
            </w:r>
            <w:r w:rsidR="00953480" w:rsidRPr="0095348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14:paraId="5C431EB5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15FDF39A" w14:textId="34C76CBB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3,596,831</w:t>
            </w:r>
          </w:p>
        </w:tc>
        <w:tc>
          <w:tcPr>
            <w:tcW w:w="83" w:type="pct"/>
          </w:tcPr>
          <w:p w14:paraId="4A77195C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5614C406" w14:textId="71DAF80F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67,051</w:t>
            </w:r>
          </w:p>
        </w:tc>
        <w:tc>
          <w:tcPr>
            <w:tcW w:w="84" w:type="pct"/>
          </w:tcPr>
          <w:p w14:paraId="75B0FFB4" w14:textId="77777777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224EA151" w14:textId="12C19CFE" w:rsidR="00042509" w:rsidRPr="00561D52" w:rsidRDefault="00042509" w:rsidP="00D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20,602,473</w:t>
            </w:r>
          </w:p>
        </w:tc>
      </w:tr>
    </w:tbl>
    <w:p w14:paraId="3FEB8712" w14:textId="77777777" w:rsidR="00684E9F" w:rsidRPr="00C1266B" w:rsidRDefault="00684E9F" w:rsidP="001B1A7B">
      <w:pPr>
        <w:tabs>
          <w:tab w:val="clear" w:pos="454"/>
          <w:tab w:val="clear" w:pos="680"/>
          <w:tab w:val="left" w:pos="567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49A99B20" w14:textId="77777777" w:rsidR="00684E9F" w:rsidRPr="00C1266B" w:rsidRDefault="00684E9F" w:rsidP="0054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3"/>
        </w:tabs>
        <w:ind w:right="-90"/>
        <w:rPr>
          <w:rFonts w:ascii="Angsana New" w:hAnsi="Angsana New"/>
          <w:color w:val="000000"/>
          <w:sz w:val="22"/>
          <w:szCs w:val="22"/>
        </w:rPr>
      </w:pPr>
    </w:p>
    <w:p w14:paraId="0AB0EF73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0DEB391" w14:textId="77777777" w:rsidR="008B7383" w:rsidRPr="00C1266B" w:rsidRDefault="00FC7011" w:rsidP="00930967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39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0"/>
        <w:gridCol w:w="809"/>
        <w:gridCol w:w="236"/>
        <w:gridCol w:w="867"/>
        <w:gridCol w:w="239"/>
        <w:gridCol w:w="861"/>
        <w:gridCol w:w="274"/>
        <w:gridCol w:w="809"/>
        <w:gridCol w:w="271"/>
        <w:gridCol w:w="806"/>
        <w:gridCol w:w="271"/>
        <w:gridCol w:w="898"/>
        <w:gridCol w:w="271"/>
        <w:gridCol w:w="947"/>
        <w:gridCol w:w="239"/>
        <w:gridCol w:w="895"/>
        <w:gridCol w:w="271"/>
        <w:gridCol w:w="852"/>
        <w:gridCol w:w="271"/>
        <w:gridCol w:w="812"/>
        <w:gridCol w:w="271"/>
        <w:gridCol w:w="996"/>
      </w:tblGrid>
      <w:tr w:rsidR="00993A89" w:rsidRPr="005E62D8" w14:paraId="75FAF158" w14:textId="77777777" w:rsidTr="00993A89">
        <w:tc>
          <w:tcPr>
            <w:tcW w:w="775" w:type="pct"/>
          </w:tcPr>
          <w:p w14:paraId="6040089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4" w:type="pct"/>
            <w:gridSpan w:val="21"/>
          </w:tcPr>
          <w:p w14:paraId="665F6D8F" w14:textId="287FABD3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3A89" w:rsidRPr="005E62D8" w14:paraId="59400170" w14:textId="77777777" w:rsidTr="00993A89">
        <w:tc>
          <w:tcPr>
            <w:tcW w:w="775" w:type="pct"/>
          </w:tcPr>
          <w:p w14:paraId="23D4287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D204D8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B4AB25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7BA7C6CE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E82D6E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7C394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6C5E80A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07AC67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11D5CE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E814223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FD31D9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123893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4B53EEE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FFF6C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0FABB2E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8F9E8D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666FD3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280CF0C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37E25A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976B72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4" w:type="pct"/>
          </w:tcPr>
          <w:p w14:paraId="0A5D445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37126F2E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5E62D8" w14:paraId="1A51256F" w14:textId="77777777" w:rsidTr="00993A89">
        <w:tc>
          <w:tcPr>
            <w:tcW w:w="775" w:type="pct"/>
          </w:tcPr>
          <w:p w14:paraId="07841BB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2277F16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3" w:type="pct"/>
          </w:tcPr>
          <w:p w14:paraId="70435FC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3BD7D8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3484A09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11EF36" w14:textId="0F4CE8B3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A9E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4E12DE7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ED014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357B5CC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6E6303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4" w:type="pct"/>
          </w:tcPr>
          <w:p w14:paraId="27D5B243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C2471D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D30BD4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1D9CA5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B3385DA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2A2E2C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DE292F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82C905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4" w:type="pct"/>
          </w:tcPr>
          <w:p w14:paraId="00AAB44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2FD1AFC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5E62D8" w14:paraId="02BE165E" w14:textId="77777777" w:rsidTr="00993A89">
        <w:tc>
          <w:tcPr>
            <w:tcW w:w="775" w:type="pct"/>
          </w:tcPr>
          <w:p w14:paraId="3615E4E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0FA943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8150FE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4B0F9F1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3" w:type="pct"/>
          </w:tcPr>
          <w:p w14:paraId="3156B44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64E8FBC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71B1C62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4C0B2BA5" w14:textId="2F8152A9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4" w:type="pct"/>
          </w:tcPr>
          <w:p w14:paraId="6396276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27207F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BA93486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550DAA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4" w:type="pct"/>
          </w:tcPr>
          <w:p w14:paraId="69E25BE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C1E6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1C56664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99F638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4" w:type="pct"/>
          </w:tcPr>
          <w:p w14:paraId="32B902F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EB27811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4" w:type="pct"/>
          </w:tcPr>
          <w:p w14:paraId="1FB51DF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24A3A1C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4" w:type="pct"/>
          </w:tcPr>
          <w:p w14:paraId="74A4074E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3B931F3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5E62D8" w14:paraId="2DFAA634" w14:textId="77777777" w:rsidTr="00993A89">
        <w:tc>
          <w:tcPr>
            <w:tcW w:w="775" w:type="pct"/>
          </w:tcPr>
          <w:p w14:paraId="516CB48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25617C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4BDB066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2C90B65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3" w:type="pct"/>
          </w:tcPr>
          <w:p w14:paraId="46AF1DAA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711CD3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7DCD90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3E7E7FF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5FFF6D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7AD038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4" w:type="pct"/>
          </w:tcPr>
          <w:p w14:paraId="636D03B8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834941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4" w:type="pct"/>
          </w:tcPr>
          <w:p w14:paraId="442225EC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15BA5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59A226C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527777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4" w:type="pct"/>
          </w:tcPr>
          <w:p w14:paraId="461E7E7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AE6BFE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4" w:type="pct"/>
          </w:tcPr>
          <w:p w14:paraId="215DA404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069FAC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1CC68F8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087C9206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3A89" w:rsidRPr="005E62D8" w14:paraId="1A44A739" w14:textId="77777777" w:rsidTr="00993A89">
        <w:tc>
          <w:tcPr>
            <w:tcW w:w="775" w:type="pct"/>
          </w:tcPr>
          <w:p w14:paraId="03D08A2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24" w:type="pct"/>
            <w:gridSpan w:val="21"/>
          </w:tcPr>
          <w:p w14:paraId="3053CF4E" w14:textId="02B3E1B0" w:rsidR="00993A89" w:rsidRPr="00E06A16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3A89" w:rsidRPr="005E62D8" w14:paraId="0A0C4835" w14:textId="77777777" w:rsidTr="00993A89">
        <w:tc>
          <w:tcPr>
            <w:tcW w:w="775" w:type="pct"/>
          </w:tcPr>
          <w:p w14:paraId="30B787AD" w14:textId="74EC0156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5E62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81" w:type="pct"/>
          </w:tcPr>
          <w:p w14:paraId="0BDCC51A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2F823456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11EA26E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F4A31F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C6BF965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2BBF9FA7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15CA647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0A63DF1E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7335FA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42EA7483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784A460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76A2C81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DE33D06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1A8F634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79FA1FB9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B9FFFB6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4219434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73F535F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6E647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D10F3DC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4E681577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93A89" w:rsidRPr="005E62D8" w14:paraId="156573BE" w14:textId="77777777" w:rsidTr="00993A89">
        <w:tc>
          <w:tcPr>
            <w:tcW w:w="775" w:type="pct"/>
          </w:tcPr>
          <w:p w14:paraId="6A8945E0" w14:textId="33E12721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1" w:type="pct"/>
          </w:tcPr>
          <w:p w14:paraId="2F4A9CB7" w14:textId="46BF17F6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C6AEB93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CDC511B" w14:textId="273562B6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B201F1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A55D4F5" w14:textId="3AC5BEA8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1,401,646</w:t>
            </w:r>
          </w:p>
        </w:tc>
        <w:tc>
          <w:tcPr>
            <w:tcW w:w="95" w:type="pct"/>
          </w:tcPr>
          <w:p w14:paraId="6B029822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D933175" w14:textId="667963AD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4,879,837</w:t>
            </w:r>
          </w:p>
        </w:tc>
        <w:tc>
          <w:tcPr>
            <w:tcW w:w="94" w:type="pct"/>
          </w:tcPr>
          <w:p w14:paraId="72DD3EED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CC3F9BE" w14:textId="2E3CCA1D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1,514,720</w:t>
            </w:r>
          </w:p>
        </w:tc>
        <w:tc>
          <w:tcPr>
            <w:tcW w:w="94" w:type="pct"/>
          </w:tcPr>
          <w:p w14:paraId="7550BA5F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50AD23D" w14:textId="60F0EC13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292,169</w:t>
            </w:r>
          </w:p>
        </w:tc>
        <w:tc>
          <w:tcPr>
            <w:tcW w:w="94" w:type="pct"/>
          </w:tcPr>
          <w:p w14:paraId="7B302E3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26A262A" w14:textId="54E4B2BA" w:rsidR="00993A89" w:rsidRPr="00E06A16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334,369</w:t>
            </w:r>
          </w:p>
        </w:tc>
        <w:tc>
          <w:tcPr>
            <w:tcW w:w="83" w:type="pct"/>
          </w:tcPr>
          <w:p w14:paraId="3D46CAA3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FD89D97" w14:textId="5390AB35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E06A16">
              <w:rPr>
                <w:rFonts w:ascii="Angsana New" w:hAnsi="Angsana New"/>
                <w:sz w:val="24"/>
                <w:szCs w:val="24"/>
              </w:rPr>
              <w:t>513,601</w:t>
            </w:r>
          </w:p>
        </w:tc>
        <w:tc>
          <w:tcPr>
            <w:tcW w:w="94" w:type="pct"/>
          </w:tcPr>
          <w:p w14:paraId="14229A8D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E8FCDE5" w14:textId="0BB73CCD" w:rsidR="00993A89" w:rsidRPr="00E06A16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3,583,859</w:t>
            </w:r>
          </w:p>
        </w:tc>
        <w:tc>
          <w:tcPr>
            <w:tcW w:w="94" w:type="pct"/>
          </w:tcPr>
          <w:p w14:paraId="3DDA8649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5E6BED" w14:textId="2CA9986E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85F0890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50D84F42" w14:textId="7BBB1B32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06A16">
              <w:rPr>
                <w:rFonts w:ascii="Angsana New" w:hAnsi="Angsana New"/>
                <w:color w:val="000000"/>
                <w:sz w:val="24"/>
                <w:szCs w:val="24"/>
              </w:rPr>
              <w:t>12,520,201</w:t>
            </w:r>
          </w:p>
        </w:tc>
      </w:tr>
      <w:tr w:rsidR="00993A89" w:rsidRPr="005E62D8" w14:paraId="5E79377D" w14:textId="77777777" w:rsidTr="00993A89">
        <w:tc>
          <w:tcPr>
            <w:tcW w:w="775" w:type="pct"/>
          </w:tcPr>
          <w:p w14:paraId="7015EE8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146D8FB6" w14:textId="69E9EE80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A2EEF9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5AA4FB9" w14:textId="2B42483F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1C113D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72322AF" w14:textId="5D39D4B8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77,89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" w:type="pct"/>
          </w:tcPr>
          <w:p w14:paraId="50D9A944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3F82CC" w14:textId="199346A2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240,214</w:t>
            </w:r>
          </w:p>
        </w:tc>
        <w:tc>
          <w:tcPr>
            <w:tcW w:w="94" w:type="pct"/>
          </w:tcPr>
          <w:p w14:paraId="2489B7E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2620DE9" w14:textId="0132EAD1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35,930</w:t>
            </w:r>
          </w:p>
        </w:tc>
        <w:tc>
          <w:tcPr>
            <w:tcW w:w="94" w:type="pct"/>
          </w:tcPr>
          <w:p w14:paraId="16BC856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9578202" w14:textId="20406FD8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17,658</w:t>
            </w:r>
          </w:p>
        </w:tc>
        <w:tc>
          <w:tcPr>
            <w:tcW w:w="94" w:type="pct"/>
          </w:tcPr>
          <w:p w14:paraId="0D2377A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4B1C484" w14:textId="62F1FEE1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4,078</w:t>
            </w:r>
          </w:p>
        </w:tc>
        <w:tc>
          <w:tcPr>
            <w:tcW w:w="83" w:type="pct"/>
          </w:tcPr>
          <w:p w14:paraId="52CCD20B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16A2E4E3" w14:textId="40DD6622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126,860</w:t>
            </w:r>
          </w:p>
        </w:tc>
        <w:tc>
          <w:tcPr>
            <w:tcW w:w="94" w:type="pct"/>
          </w:tcPr>
          <w:p w14:paraId="023399BB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09D566E" w14:textId="17602133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54,517</w:t>
            </w:r>
          </w:p>
        </w:tc>
        <w:tc>
          <w:tcPr>
            <w:tcW w:w="94" w:type="pct"/>
          </w:tcPr>
          <w:p w14:paraId="7F0975FA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8FFFB9F" w14:textId="68FE9188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F64C9B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589B7235" w14:textId="7932D861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557,153</w:t>
            </w:r>
          </w:p>
        </w:tc>
      </w:tr>
      <w:tr w:rsidR="00993A89" w:rsidRPr="005E62D8" w14:paraId="2A46E665" w14:textId="77777777" w:rsidTr="00993A89">
        <w:tc>
          <w:tcPr>
            <w:tcW w:w="775" w:type="pct"/>
          </w:tcPr>
          <w:p w14:paraId="6B52A74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</w:tcPr>
          <w:p w14:paraId="5CE73138" w14:textId="60DE8B94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C580BA2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48C31AF8" w14:textId="3B640CEB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EE831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7C290CBB" w14:textId="1146991C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(500)</w:t>
            </w:r>
          </w:p>
        </w:tc>
        <w:tc>
          <w:tcPr>
            <w:tcW w:w="95" w:type="pct"/>
          </w:tcPr>
          <w:p w14:paraId="0BF9846B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7E59B118" w14:textId="2515465B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(36,579)</w:t>
            </w:r>
          </w:p>
        </w:tc>
        <w:tc>
          <w:tcPr>
            <w:tcW w:w="94" w:type="pct"/>
          </w:tcPr>
          <w:p w14:paraId="51EBD6B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F98DAA8" w14:textId="6C98A23E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(27,903)</w:t>
            </w:r>
          </w:p>
        </w:tc>
        <w:tc>
          <w:tcPr>
            <w:tcW w:w="94" w:type="pct"/>
          </w:tcPr>
          <w:p w14:paraId="0609575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2F69800D" w14:textId="134FBE14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(4,225)</w:t>
            </w:r>
          </w:p>
        </w:tc>
        <w:tc>
          <w:tcPr>
            <w:tcW w:w="94" w:type="pct"/>
          </w:tcPr>
          <w:p w14:paraId="7D62307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AEA127B" w14:textId="100E387B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(39,464)</w:t>
            </w:r>
          </w:p>
        </w:tc>
        <w:tc>
          <w:tcPr>
            <w:tcW w:w="83" w:type="pct"/>
          </w:tcPr>
          <w:p w14:paraId="40D3DD0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</w:tcPr>
          <w:p w14:paraId="1AD29E40" w14:textId="79D5E732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(30,151)</w:t>
            </w:r>
          </w:p>
        </w:tc>
        <w:tc>
          <w:tcPr>
            <w:tcW w:w="94" w:type="pct"/>
          </w:tcPr>
          <w:p w14:paraId="1D0DAEC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30F6E49B" w14:textId="6B507ACA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(45,314)</w:t>
            </w:r>
          </w:p>
        </w:tc>
        <w:tc>
          <w:tcPr>
            <w:tcW w:w="94" w:type="pct"/>
          </w:tcPr>
          <w:p w14:paraId="0AACDFC2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510D9F7" w14:textId="135C00DE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68CF5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4EDA5DA2" w14:textId="6DB3CB14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(184,136)</w:t>
            </w:r>
          </w:p>
        </w:tc>
      </w:tr>
      <w:tr w:rsidR="00993A89" w:rsidRPr="005E62D8" w14:paraId="42531AA4" w14:textId="77777777" w:rsidTr="00993A89">
        <w:tc>
          <w:tcPr>
            <w:tcW w:w="775" w:type="pct"/>
          </w:tcPr>
          <w:p w14:paraId="7D0182A9" w14:textId="24188C06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DFE82A8" w14:textId="66A5A0FB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67E74B35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F3D2AD7" w14:textId="7D52A58A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58A133E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B4FF3F0" w14:textId="3150A18F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7728235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9E08816" w14:textId="4D9A53B5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15D198EC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4E462EA" w14:textId="5E99CEAB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8B361E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44C0C6C5" w14:textId="73780662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2964F34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4B695D59" w14:textId="68D5F72A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42F08E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3B758380" w14:textId="68503A35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</w:tcPr>
          <w:p w14:paraId="2642897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61A0440A" w14:textId="6AFF89A4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C5F1B1B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479FD517" w14:textId="7AC4CD29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9BEBDFA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058B0BDF" w14:textId="262F2C5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3A89" w:rsidRPr="005E62D8" w14:paraId="242ACDB3" w14:textId="77777777" w:rsidTr="00993A89">
        <w:tc>
          <w:tcPr>
            <w:tcW w:w="775" w:type="pct"/>
          </w:tcPr>
          <w:p w14:paraId="0931DB00" w14:textId="62FAAB53" w:rsidR="00993A89" w:rsidRPr="005E62D8" w:rsidRDefault="00993A89" w:rsidP="00281E91">
            <w:pPr>
              <w:tabs>
                <w:tab w:val="clear" w:pos="3742"/>
                <w:tab w:val="left" w:pos="4212"/>
                <w:tab w:val="left" w:pos="8040"/>
              </w:tabs>
              <w:spacing w:line="320" w:lineRule="exact"/>
              <w:ind w:right="-2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1" w:type="pct"/>
          </w:tcPr>
          <w:p w14:paraId="58AB452C" w14:textId="679236EE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D898F5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14:paraId="614CB4BA" w14:textId="6F523DF2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BE1F4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6C2F395" w14:textId="411F65EC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1,479,04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" w:type="pct"/>
          </w:tcPr>
          <w:p w14:paraId="4EB498A5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0D3E0" w14:textId="500D89CB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5,083,472</w:t>
            </w:r>
          </w:p>
        </w:tc>
        <w:tc>
          <w:tcPr>
            <w:tcW w:w="94" w:type="pct"/>
          </w:tcPr>
          <w:p w14:paraId="14DCFB5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CA3E118" w14:textId="326C23C3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1,522,747</w:t>
            </w:r>
          </w:p>
        </w:tc>
        <w:tc>
          <w:tcPr>
            <w:tcW w:w="94" w:type="pct"/>
          </w:tcPr>
          <w:p w14:paraId="35FF57E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</w:tcPr>
          <w:p w14:paraId="1FDC3D05" w14:textId="79A4C2B5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305,602</w:t>
            </w:r>
          </w:p>
        </w:tc>
        <w:tc>
          <w:tcPr>
            <w:tcW w:w="94" w:type="pct"/>
          </w:tcPr>
          <w:p w14:paraId="5F1DA535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0F57CB88" w14:textId="40CE95E9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298,983</w:t>
            </w:r>
          </w:p>
        </w:tc>
        <w:tc>
          <w:tcPr>
            <w:tcW w:w="83" w:type="pct"/>
          </w:tcPr>
          <w:p w14:paraId="3627DBC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</w:tcPr>
          <w:p w14:paraId="32262932" w14:textId="5059E4BC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610,310</w:t>
            </w:r>
          </w:p>
        </w:tc>
        <w:tc>
          <w:tcPr>
            <w:tcW w:w="94" w:type="pct"/>
          </w:tcPr>
          <w:p w14:paraId="7D0731D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180FD44F" w14:textId="23A8D904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3,593,062</w:t>
            </w:r>
          </w:p>
        </w:tc>
        <w:tc>
          <w:tcPr>
            <w:tcW w:w="94" w:type="pct"/>
          </w:tcPr>
          <w:p w14:paraId="32508E0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57656647" w14:textId="1F9A2454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811936C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05518A14" w14:textId="777074FE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12,893,218</w:t>
            </w:r>
          </w:p>
        </w:tc>
      </w:tr>
      <w:tr w:rsidR="00993A89" w:rsidRPr="005E62D8" w14:paraId="2D3473F8" w14:textId="77777777" w:rsidTr="00993A89">
        <w:tc>
          <w:tcPr>
            <w:tcW w:w="775" w:type="pct"/>
          </w:tcPr>
          <w:p w14:paraId="19221ADB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2D8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4C6CFA55" w14:textId="28B07E96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BCC6041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A955B21" w14:textId="1A136B25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0ED5DFB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DF3A048" w14:textId="572234CF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,388</w:t>
            </w:r>
          </w:p>
        </w:tc>
        <w:tc>
          <w:tcPr>
            <w:tcW w:w="95" w:type="pct"/>
          </w:tcPr>
          <w:p w14:paraId="1B4DF0C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181A3831" w14:textId="182ED725" w:rsidR="00993A89" w:rsidRPr="006619E2" w:rsidRDefault="00993A8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232,029</w:t>
            </w:r>
          </w:p>
        </w:tc>
        <w:tc>
          <w:tcPr>
            <w:tcW w:w="94" w:type="pct"/>
          </w:tcPr>
          <w:p w14:paraId="40EA70F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CFD74CB" w14:textId="58D06502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43,555</w:t>
            </w:r>
          </w:p>
        </w:tc>
        <w:tc>
          <w:tcPr>
            <w:tcW w:w="94" w:type="pct"/>
          </w:tcPr>
          <w:p w14:paraId="22769C9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B62F918" w14:textId="3E513480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9,396</w:t>
            </w:r>
          </w:p>
        </w:tc>
        <w:tc>
          <w:tcPr>
            <w:tcW w:w="94" w:type="pct"/>
          </w:tcPr>
          <w:p w14:paraId="5EFAE13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99DD59D" w14:textId="7F4138BA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3,591</w:t>
            </w:r>
          </w:p>
        </w:tc>
        <w:tc>
          <w:tcPr>
            <w:tcW w:w="83" w:type="pct"/>
          </w:tcPr>
          <w:p w14:paraId="1718C67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2C81D829" w14:textId="29CD7FE8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97,046</w:t>
            </w:r>
          </w:p>
        </w:tc>
        <w:tc>
          <w:tcPr>
            <w:tcW w:w="94" w:type="pct"/>
          </w:tcPr>
          <w:p w14:paraId="0C4E6115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35EF2158" w14:textId="5F6BB2F7" w:rsidR="00993A89" w:rsidRPr="00FA4CAC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21,6</w:t>
            </w:r>
            <w:r w:rsidR="00EF5E1C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" w:type="pct"/>
          </w:tcPr>
          <w:p w14:paraId="31DF0815" w14:textId="77777777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445E2AC" w14:textId="6A6209FA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815C08C" w14:textId="77777777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15886918" w14:textId="13A04FFB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496,6</w:t>
            </w:r>
            <w:r w:rsidR="00EF5E1C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</w:p>
        </w:tc>
      </w:tr>
      <w:tr w:rsidR="00993A89" w:rsidRPr="005E62D8" w14:paraId="64C6C60B" w14:textId="77777777" w:rsidTr="00993A89">
        <w:tc>
          <w:tcPr>
            <w:tcW w:w="775" w:type="pct"/>
          </w:tcPr>
          <w:p w14:paraId="4E4BD889" w14:textId="140572DE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81" w:type="pct"/>
          </w:tcPr>
          <w:p w14:paraId="4EBEDBEE" w14:textId="3014692B" w:rsidR="00993A8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B08235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524066F8" w14:textId="760219B8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0BBB11F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2ABCF80" w14:textId="57825FA8" w:rsidR="00993A89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24</w:t>
            </w:r>
          </w:p>
        </w:tc>
        <w:tc>
          <w:tcPr>
            <w:tcW w:w="95" w:type="pct"/>
          </w:tcPr>
          <w:p w14:paraId="15A51BD2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7A291343" w14:textId="24C6FD05" w:rsidR="00993A89" w:rsidRPr="006619E2" w:rsidRDefault="00993A8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4" w:type="pct"/>
          </w:tcPr>
          <w:p w14:paraId="14D4F89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9516716" w14:textId="4DBFF4B6" w:rsidR="00993A89" w:rsidRPr="005E62D8" w:rsidRDefault="00993A8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2EC939A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8E76844" w14:textId="60885AE8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(135)</w:t>
            </w:r>
          </w:p>
        </w:tc>
        <w:tc>
          <w:tcPr>
            <w:tcW w:w="94" w:type="pct"/>
          </w:tcPr>
          <w:p w14:paraId="4097D311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1B890F44" w14:textId="042A354E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41B603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94821BC" w14:textId="4BB0A8B1" w:rsidR="00993A89" w:rsidRPr="00494576" w:rsidRDefault="00993A8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F4302D6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8D0A7E8" w14:textId="63FA8F13" w:rsidR="00993A89" w:rsidRPr="00FA4CAC" w:rsidRDefault="00EF5E1C" w:rsidP="00EF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7C632CB" w14:textId="77777777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997627A" w14:textId="4E25B5E1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FA995CB" w14:textId="77777777" w:rsidR="00993A89" w:rsidRPr="00FA4CAC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</w:tcPr>
          <w:p w14:paraId="07E484C9" w14:textId="564C8870" w:rsidR="00993A89" w:rsidRPr="00FA4CAC" w:rsidRDefault="00EF5E1C" w:rsidP="00EF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5" w:right="-2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93A89" w:rsidRPr="005E62D8" w14:paraId="57A8492B" w14:textId="77777777" w:rsidTr="00993A89">
        <w:tc>
          <w:tcPr>
            <w:tcW w:w="775" w:type="pct"/>
          </w:tcPr>
          <w:p w14:paraId="5051B80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6A0EA515" w14:textId="15F510D1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EE01914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062EF72D" w14:textId="7592F0F9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2CD23D5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2E47BD8" w14:textId="6C2818D8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(13)</w:t>
            </w:r>
          </w:p>
        </w:tc>
        <w:tc>
          <w:tcPr>
            <w:tcW w:w="95" w:type="pct"/>
          </w:tcPr>
          <w:p w14:paraId="7759D7A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CB40B92" w14:textId="0ED69936" w:rsidR="00993A89" w:rsidRPr="006619E2" w:rsidRDefault="00993A89" w:rsidP="0066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(8,749)</w:t>
            </w:r>
          </w:p>
        </w:tc>
        <w:tc>
          <w:tcPr>
            <w:tcW w:w="94" w:type="pct"/>
          </w:tcPr>
          <w:p w14:paraId="322CC67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AC6A8AE" w14:textId="2279711A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(40,581)</w:t>
            </w:r>
          </w:p>
        </w:tc>
        <w:tc>
          <w:tcPr>
            <w:tcW w:w="94" w:type="pct"/>
          </w:tcPr>
          <w:p w14:paraId="3242192B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2CCC4723" w14:textId="7815899B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(13,080)</w:t>
            </w:r>
          </w:p>
        </w:tc>
        <w:tc>
          <w:tcPr>
            <w:tcW w:w="94" w:type="pct"/>
          </w:tcPr>
          <w:p w14:paraId="33D1CC41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295987B" w14:textId="7BA2A276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(36,573)</w:t>
            </w:r>
          </w:p>
        </w:tc>
        <w:tc>
          <w:tcPr>
            <w:tcW w:w="83" w:type="pct"/>
          </w:tcPr>
          <w:p w14:paraId="1007695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07622E51" w14:textId="76CB6591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(102,023)</w:t>
            </w:r>
          </w:p>
        </w:tc>
        <w:tc>
          <w:tcPr>
            <w:tcW w:w="94" w:type="pct"/>
          </w:tcPr>
          <w:p w14:paraId="5C9793DE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3E109F90" w14:textId="0F42B0C9" w:rsidR="00993A89" w:rsidRPr="00494576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(35,669)</w:t>
            </w:r>
          </w:p>
        </w:tc>
        <w:tc>
          <w:tcPr>
            <w:tcW w:w="94" w:type="pct"/>
          </w:tcPr>
          <w:p w14:paraId="1EC63114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345596F8" w14:textId="17BF4E76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28D859A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1A4B5929" w14:textId="2F6F527C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(236,688)</w:t>
            </w:r>
          </w:p>
        </w:tc>
      </w:tr>
      <w:tr w:rsidR="00993A89" w:rsidRPr="005E62D8" w14:paraId="75B12311" w14:textId="77777777" w:rsidTr="00993A89">
        <w:tc>
          <w:tcPr>
            <w:tcW w:w="775" w:type="pct"/>
          </w:tcPr>
          <w:p w14:paraId="6E0BD734" w14:textId="130DAA01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574BC4E6" w14:textId="21337280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CD91A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14:paraId="395AB028" w14:textId="4DBC5DA9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724B03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58A1FD5" w14:textId="675FAC29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1,568,441</w:t>
            </w:r>
          </w:p>
        </w:tc>
        <w:tc>
          <w:tcPr>
            <w:tcW w:w="95" w:type="pct"/>
          </w:tcPr>
          <w:p w14:paraId="6F0B387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C811115" w14:textId="297DDD1F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5,306,863</w:t>
            </w:r>
          </w:p>
        </w:tc>
        <w:tc>
          <w:tcPr>
            <w:tcW w:w="94" w:type="pct"/>
          </w:tcPr>
          <w:p w14:paraId="1E7917CA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26926CF6" w14:textId="17C3970D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1,525,721</w:t>
            </w:r>
          </w:p>
        </w:tc>
        <w:tc>
          <w:tcPr>
            <w:tcW w:w="94" w:type="pct"/>
          </w:tcPr>
          <w:p w14:paraId="5A6AE545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51EA61FB" w14:textId="3DCBFE01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301,783</w:t>
            </w:r>
          </w:p>
        </w:tc>
        <w:tc>
          <w:tcPr>
            <w:tcW w:w="94" w:type="pct"/>
          </w:tcPr>
          <w:p w14:paraId="27BDB2D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33821DEC" w14:textId="50EE5CBD" w:rsidR="00993A89" w:rsidRPr="005E62D8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266,001</w:t>
            </w:r>
          </w:p>
        </w:tc>
        <w:tc>
          <w:tcPr>
            <w:tcW w:w="83" w:type="pct"/>
          </w:tcPr>
          <w:p w14:paraId="21C2B55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14:paraId="45B36C79" w14:textId="66130D3E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605,333</w:t>
            </w:r>
          </w:p>
        </w:tc>
        <w:tc>
          <w:tcPr>
            <w:tcW w:w="94" w:type="pct"/>
          </w:tcPr>
          <w:p w14:paraId="0F553BB2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53DFD80E" w14:textId="28268FA9" w:rsidR="00993A89" w:rsidRPr="00494576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3,579,009</w:t>
            </w:r>
          </w:p>
        </w:tc>
        <w:tc>
          <w:tcPr>
            <w:tcW w:w="94" w:type="pct"/>
          </w:tcPr>
          <w:p w14:paraId="4D707A5C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F12FD20" w14:textId="2131B08D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685AF6F" w14:textId="77777777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11A80414" w14:textId="79953AAB" w:rsidR="00993A89" w:rsidRPr="0049457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13,153,151</w:t>
            </w:r>
          </w:p>
        </w:tc>
      </w:tr>
      <w:tr w:rsidR="00993A89" w:rsidRPr="00281E91" w14:paraId="6C4A4CED" w14:textId="77777777" w:rsidTr="00993A89">
        <w:tc>
          <w:tcPr>
            <w:tcW w:w="775" w:type="pct"/>
          </w:tcPr>
          <w:p w14:paraId="279B3F09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9CDF97D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" w:type="pct"/>
          </w:tcPr>
          <w:p w14:paraId="3DE8F33F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CC892A0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25ADDCB1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19F8409A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" w:type="pct"/>
          </w:tcPr>
          <w:p w14:paraId="49469914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46B6544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718A2BE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7281FFA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495F8233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7012CA32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6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BE3E10B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103D26A9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1500D5B3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5C12DF42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</w:tcPr>
          <w:p w14:paraId="5B0BDFC2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1940E2F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57F112D0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566BAB93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7BA20376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116BB6A3" w14:textId="77777777" w:rsidR="00993A89" w:rsidRPr="00281E91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1"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</w:tbl>
    <w:p w14:paraId="177C5478" w14:textId="4006C155" w:rsidR="00194E36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E33ABED" w14:textId="77777777" w:rsidR="00194E36" w:rsidRDefault="0019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194E36" w:rsidRPr="0098361D" w14:paraId="7195CAA4" w14:textId="77777777" w:rsidTr="00290BA1">
        <w:tc>
          <w:tcPr>
            <w:tcW w:w="754" w:type="pct"/>
          </w:tcPr>
          <w:p w14:paraId="3E49E97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348F1E9A" w14:textId="7B3EE92E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4E36" w:rsidRPr="0098361D" w14:paraId="5EE61BE2" w14:textId="77777777" w:rsidTr="00290BA1">
        <w:tc>
          <w:tcPr>
            <w:tcW w:w="754" w:type="pct"/>
          </w:tcPr>
          <w:p w14:paraId="1A8BE77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43BC40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3DC2DCB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0D571C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77ABF8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B11740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379D2B4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20A8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34A9A3D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AFE888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C889B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55745CF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01DEF5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774A27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089ADB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CD9E9F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EF1BA8B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5A8E2C1A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B3ED7D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4EADFEB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519D168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276494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98361D" w14:paraId="42AD93EF" w14:textId="77777777" w:rsidTr="00290BA1">
        <w:tc>
          <w:tcPr>
            <w:tcW w:w="754" w:type="pct"/>
          </w:tcPr>
          <w:p w14:paraId="3CC886F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3ED9D3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DB56D18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4272662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5CF8506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D3127E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21D3BFE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74C5BF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D31444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9BD536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4F35D3C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F09B9E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32DB97F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C320A2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6BCBC9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19C6DD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392F6BD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B47CAB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3C38217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0680C5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98361D" w14:paraId="502D95BD" w14:textId="77777777" w:rsidTr="00290BA1">
        <w:tc>
          <w:tcPr>
            <w:tcW w:w="754" w:type="pct"/>
          </w:tcPr>
          <w:p w14:paraId="1811121E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61F0B7A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AC268B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F37452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46642CB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C13B8D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6BA662C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2823E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43F5B34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3EB6F4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A18D16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525673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66F618F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A2900C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62103AA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3A6B00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4CBC899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7F809EC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01A1A44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128609C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750EFD3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B150354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98361D" w14:paraId="6CD2A18A" w14:textId="77777777" w:rsidTr="00290BA1">
        <w:tc>
          <w:tcPr>
            <w:tcW w:w="754" w:type="pct"/>
          </w:tcPr>
          <w:p w14:paraId="7FD666E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366D54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60D1F6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079D3B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5CBBB02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7629DF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D53F0F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84F14F5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3CE3D8D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C018D4A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32960EA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1BDBE9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2744919A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C927B0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6A86198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358E180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273D738E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86D757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7F000CC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FF6348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634A3F5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26BCE3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94E36" w:rsidRPr="0098361D" w14:paraId="7EB70248" w14:textId="77777777" w:rsidTr="00290BA1">
        <w:tc>
          <w:tcPr>
            <w:tcW w:w="754" w:type="pct"/>
          </w:tcPr>
          <w:p w14:paraId="678C269D" w14:textId="77777777" w:rsidR="00194E36" w:rsidRPr="0098361D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06B23C1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94E36" w:rsidRPr="0098361D" w14:paraId="10945481" w14:textId="77777777" w:rsidTr="00290BA1">
        <w:tc>
          <w:tcPr>
            <w:tcW w:w="754" w:type="pct"/>
          </w:tcPr>
          <w:p w14:paraId="4DDF8781" w14:textId="77777777" w:rsidR="00194E36" w:rsidRPr="0098361D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135E49B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33FA46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B9243C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540078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46CDF9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6FCB7E9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6CC58BE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719402C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63BE74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325992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470D2F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75951B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8A10EC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75C1E48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69EEC2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CF953E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15A7E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DD82078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762484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07AA2F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BCB47F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4E36" w:rsidRPr="00F34151" w14:paraId="23405BEA" w14:textId="77777777" w:rsidTr="00290BA1">
        <w:tc>
          <w:tcPr>
            <w:tcW w:w="754" w:type="pct"/>
          </w:tcPr>
          <w:p w14:paraId="257A8BD1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1" w:type="pct"/>
          </w:tcPr>
          <w:p w14:paraId="6952982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A512F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77D4BFE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7D1FF2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E35F13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732BA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4B5ECF1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3B268F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B42EBD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5E007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4527D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16C6B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D31F4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062F9F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01C1F6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1EEA4F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B3BDD1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  <w:tc>
          <w:tcPr>
            <w:tcW w:w="84" w:type="pct"/>
          </w:tcPr>
          <w:p w14:paraId="329DA621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4FB139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2C166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2965036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</w:tr>
      <w:tr w:rsidR="00194E36" w:rsidRPr="00F34151" w14:paraId="171A4CE1" w14:textId="77777777" w:rsidTr="00290BA1">
        <w:tc>
          <w:tcPr>
            <w:tcW w:w="754" w:type="pct"/>
          </w:tcPr>
          <w:p w14:paraId="7712DD25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9BADD0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BE813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76F870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C9CCB6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634E17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5B956D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2451EB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0B83D8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671E39B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99061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28C37D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846FA8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605516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109FC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29CE7A8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4079">
              <w:rPr>
                <w:rFonts w:ascii="Angsana New" w:hAnsi="Angsana New"/>
                <w:color w:val="000000"/>
                <w:sz w:val="24"/>
                <w:szCs w:val="24"/>
              </w:rPr>
              <w:t>43,756</w:t>
            </w:r>
          </w:p>
        </w:tc>
        <w:tc>
          <w:tcPr>
            <w:tcW w:w="95" w:type="pct"/>
          </w:tcPr>
          <w:p w14:paraId="713F295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F22C7F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45D962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6556776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2FF32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78FEA3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 w:rsidRPr="00C74079">
              <w:rPr>
                <w:rFonts w:ascii="Angsana New" w:hAnsi="Angsana New"/>
                <w:color w:val="000000"/>
                <w:sz w:val="24"/>
                <w:szCs w:val="24"/>
              </w:rPr>
              <w:t>43,756</w:t>
            </w:r>
          </w:p>
        </w:tc>
      </w:tr>
      <w:tr w:rsidR="00194E36" w:rsidRPr="00F34151" w14:paraId="1A068EF8" w14:textId="77777777" w:rsidTr="00290BA1">
        <w:tc>
          <w:tcPr>
            <w:tcW w:w="754" w:type="pct"/>
          </w:tcPr>
          <w:p w14:paraId="67040CFB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2172F0B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188ABA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32D774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461B0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68726B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9E54F8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0D280B4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445E04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7BA388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5E1724A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8E5E87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71325B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49AE88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5D8217F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F89C86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13DAB56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486EB02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968795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8031EA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ABA9FD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7491D78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4E36" w:rsidRPr="00F34151" w14:paraId="246DEBEA" w14:textId="77777777" w:rsidTr="00290BA1">
        <w:tc>
          <w:tcPr>
            <w:tcW w:w="754" w:type="pct"/>
          </w:tcPr>
          <w:p w14:paraId="08A77EAA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1" w:type="pct"/>
          </w:tcPr>
          <w:p w14:paraId="1CB2E69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444C5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530EB7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C5E981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39BD95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CED085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C66AF0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A547D5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658A95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64BCA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DA5406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7A4C06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0676327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F7AF39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DFEB6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43,756</w:t>
            </w:r>
          </w:p>
        </w:tc>
        <w:tc>
          <w:tcPr>
            <w:tcW w:w="95" w:type="pct"/>
          </w:tcPr>
          <w:p w14:paraId="6B57B34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1E8670B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Pr="00364FB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84" w:type="pct"/>
          </w:tcPr>
          <w:p w14:paraId="269F952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32A674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C9657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7546491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64FB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49,086</w:t>
            </w:r>
          </w:p>
        </w:tc>
      </w:tr>
      <w:tr w:rsidR="00194E36" w14:paraId="30D068B6" w14:textId="77777777" w:rsidTr="00290BA1">
        <w:tc>
          <w:tcPr>
            <w:tcW w:w="754" w:type="pct"/>
          </w:tcPr>
          <w:p w14:paraId="280048A6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2DEFDD9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141F0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CF6319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D971F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FF5806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84B8C1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354B242E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EB7C4E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0B0A146F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BEAE7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5A387B7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3E4D1A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C4BDC91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598BE7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5905F8" w14:textId="77777777" w:rsidR="00194E36" w:rsidRPr="00977F3C" w:rsidRDefault="00194E36" w:rsidP="00290B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95" w:type="pct"/>
          </w:tcPr>
          <w:p w14:paraId="4D46C7E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F6F7D00" w14:textId="77777777" w:rsidR="00194E36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31B368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260898F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2E1EC9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03F208C" w14:textId="77777777" w:rsidR="00194E36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23,413</w:t>
            </w:r>
          </w:p>
        </w:tc>
      </w:tr>
      <w:tr w:rsidR="00194E36" w14:paraId="7B5BCA25" w14:textId="77777777" w:rsidTr="00290BA1">
        <w:tc>
          <w:tcPr>
            <w:tcW w:w="754" w:type="pct"/>
          </w:tcPr>
          <w:p w14:paraId="464DDD64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F3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343325E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9423AA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6CD0FEC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8CBA1B1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706C52A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9C6A92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6553652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B5B6C6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D5B1F0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C17D45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8EFAF5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E26460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0D59D8A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AD8810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6EDA38D6" w14:textId="77777777" w:rsidR="00194E36" w:rsidRPr="00977F3C" w:rsidRDefault="00194E36" w:rsidP="00290B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(13,187)</w:t>
            </w:r>
          </w:p>
        </w:tc>
        <w:tc>
          <w:tcPr>
            <w:tcW w:w="95" w:type="pct"/>
          </w:tcPr>
          <w:p w14:paraId="44C3676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7627F10" w14:textId="77777777" w:rsidR="00194E36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38B13578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015D205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CADE0E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59AB698" w14:textId="77777777" w:rsidR="00194E36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(18,517)</w:t>
            </w:r>
          </w:p>
        </w:tc>
      </w:tr>
      <w:tr w:rsidR="00194E36" w:rsidRPr="00F34151" w14:paraId="6C5521DD" w14:textId="77777777" w:rsidTr="00290BA1">
        <w:tc>
          <w:tcPr>
            <w:tcW w:w="754" w:type="pct"/>
          </w:tcPr>
          <w:p w14:paraId="0B66E0FC" w14:textId="77777777" w:rsidR="00194E36" w:rsidRPr="00F34151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04D1DAA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BCCCA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4303A95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E84287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2F10BD5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03B7184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737EAB6B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3193C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096C0C42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11F045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DF53DB6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44D6859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8A91AA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A6FC63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5D1508FF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  <w:tc>
          <w:tcPr>
            <w:tcW w:w="95" w:type="pct"/>
          </w:tcPr>
          <w:p w14:paraId="0B06FBA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5EFEC90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53161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0E828E81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A195CD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6EFC9E63" w14:textId="77777777" w:rsidR="00194E36" w:rsidRPr="00F34151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</w:tr>
      <w:tr w:rsidR="00194E36" w:rsidRPr="0098361D" w14:paraId="758DDC56" w14:textId="77777777" w:rsidTr="00290BA1">
        <w:tc>
          <w:tcPr>
            <w:tcW w:w="754" w:type="pct"/>
          </w:tcPr>
          <w:p w14:paraId="19011CB0" w14:textId="77777777" w:rsidR="00194E36" w:rsidRPr="0098361D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5AB65A1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0AAE92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7BEDA2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C4D0D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C8D399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0E78CD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E12909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418FB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0333A61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F7894A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FECB18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62679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82E1CC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C13966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367CB9D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9F151B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9D84AD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9BD16B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61E46AC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28A118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5CFF24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4E36" w:rsidRPr="0098361D" w14:paraId="2AE432B5" w14:textId="77777777" w:rsidTr="00290BA1">
        <w:tc>
          <w:tcPr>
            <w:tcW w:w="754" w:type="pct"/>
          </w:tcPr>
          <w:p w14:paraId="5E4AD3F0" w14:textId="77777777" w:rsidR="00194E36" w:rsidRPr="0098361D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77B1926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24A48B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38F0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D2312E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6599F2F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E0A40D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A66A63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F045118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3A7E4E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04597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10E8056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0238FC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F5016A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E817EC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8E8582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48B9AA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AB9C10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32E1B4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AD868E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B3E1D8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49004858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95678" w:rsidRPr="0098361D" w14:paraId="119900A6" w14:textId="77777777" w:rsidTr="00290BA1">
        <w:tc>
          <w:tcPr>
            <w:tcW w:w="754" w:type="pct"/>
          </w:tcPr>
          <w:p w14:paraId="0F7A2253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5B837216" w14:textId="7937AACE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375,763</w:t>
            </w:r>
          </w:p>
        </w:tc>
        <w:tc>
          <w:tcPr>
            <w:tcW w:w="84" w:type="pct"/>
          </w:tcPr>
          <w:p w14:paraId="5CBCAF13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4D955A1F" w14:textId="156C0FB2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4" w:type="pct"/>
          </w:tcPr>
          <w:p w14:paraId="75AF3884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14:paraId="5E181750" w14:textId="1A4E8078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947,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95" w:type="pct"/>
          </w:tcPr>
          <w:p w14:paraId="5D433F89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77E9650D" w14:textId="201BE99E" w:rsidR="00A95678" w:rsidRPr="00A95678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1,112,287</w:t>
            </w:r>
          </w:p>
        </w:tc>
        <w:tc>
          <w:tcPr>
            <w:tcW w:w="84" w:type="pct"/>
          </w:tcPr>
          <w:p w14:paraId="4FD68E58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</w:tcPr>
          <w:p w14:paraId="751FB216" w14:textId="07CD5A72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63,42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" w:type="pct"/>
          </w:tcPr>
          <w:p w14:paraId="5BFFFA50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0632C6E0" w14:textId="40C06120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574</w:t>
            </w:r>
          </w:p>
        </w:tc>
        <w:tc>
          <w:tcPr>
            <w:tcW w:w="95" w:type="pct"/>
          </w:tcPr>
          <w:p w14:paraId="650443DC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6FAC2982" w14:textId="49956499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9,481</w:t>
            </w:r>
          </w:p>
        </w:tc>
        <w:tc>
          <w:tcPr>
            <w:tcW w:w="92" w:type="pct"/>
          </w:tcPr>
          <w:p w14:paraId="3AC15138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2555A7E3" w14:textId="71AF27F5" w:rsidR="00A95678" w:rsidRPr="0098361D" w:rsidRDefault="00A95678" w:rsidP="00A956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732,821</w:t>
            </w:r>
          </w:p>
        </w:tc>
        <w:tc>
          <w:tcPr>
            <w:tcW w:w="95" w:type="pct"/>
          </w:tcPr>
          <w:p w14:paraId="6216816F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14707497" w14:textId="0870F600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34,09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4" w:type="pct"/>
          </w:tcPr>
          <w:p w14:paraId="39358299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54DFF4D5" w14:textId="645207D3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85,79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" w:type="pct"/>
          </w:tcPr>
          <w:p w14:paraId="2EC073A2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2820E90B" w14:textId="70ED4BD5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7,780,629</w:t>
            </w:r>
          </w:p>
        </w:tc>
      </w:tr>
      <w:tr w:rsidR="00A95678" w:rsidRPr="0098361D" w14:paraId="588D2646" w14:textId="77777777" w:rsidTr="00290BA1">
        <w:tc>
          <w:tcPr>
            <w:tcW w:w="754" w:type="pct"/>
          </w:tcPr>
          <w:p w14:paraId="35BA95E1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5214ADB5" w14:textId="2BA06D13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7E58D1D7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3077242F" w14:textId="488C6BA3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4" w:type="pct"/>
          </w:tcPr>
          <w:p w14:paraId="65B3FB4F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</w:tcPr>
          <w:p w14:paraId="44BCF68B" w14:textId="74157344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914,496</w:t>
            </w:r>
          </w:p>
        </w:tc>
        <w:tc>
          <w:tcPr>
            <w:tcW w:w="95" w:type="pct"/>
          </w:tcPr>
          <w:p w14:paraId="204AFB1B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</w:tcPr>
          <w:p w14:paraId="778FEEA8" w14:textId="213F43B9" w:rsidR="00A95678" w:rsidRPr="00A95678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990,196</w:t>
            </w:r>
          </w:p>
        </w:tc>
        <w:tc>
          <w:tcPr>
            <w:tcW w:w="84" w:type="pct"/>
          </w:tcPr>
          <w:p w14:paraId="67C3978B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</w:tcPr>
          <w:p w14:paraId="55999AB8" w14:textId="0A7B5F75" w:rsidR="00A95678" w:rsidRPr="00953480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26,53</w:t>
            </w:r>
            <w:r w:rsidR="00953480"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4" w:type="pct"/>
          </w:tcPr>
          <w:p w14:paraId="00D15BEA" w14:textId="77777777" w:rsidR="00A95678" w:rsidRPr="00953480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7ABFD607" w14:textId="5B204FC9" w:rsidR="00A95678" w:rsidRPr="00953480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28,454</w:t>
            </w:r>
          </w:p>
        </w:tc>
        <w:tc>
          <w:tcPr>
            <w:tcW w:w="95" w:type="pct"/>
          </w:tcPr>
          <w:p w14:paraId="2C82C953" w14:textId="77777777" w:rsidR="00A95678" w:rsidRPr="00953480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</w:tcPr>
          <w:p w14:paraId="3072410E" w14:textId="367278BE" w:rsidR="00A95678" w:rsidRPr="00953480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5,874</w:t>
            </w:r>
          </w:p>
        </w:tc>
        <w:tc>
          <w:tcPr>
            <w:tcW w:w="92" w:type="pct"/>
          </w:tcPr>
          <w:p w14:paraId="2A369000" w14:textId="77777777" w:rsidR="00A95678" w:rsidRPr="00953480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0A3F28A5" w14:textId="2443A599" w:rsidR="00A95678" w:rsidRPr="00953480" w:rsidRDefault="00A95678" w:rsidP="00A956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590,23</w:t>
            </w:r>
            <w:r w:rsidR="00953480"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14:paraId="3406F0D9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</w:tcPr>
          <w:p w14:paraId="0952836F" w14:textId="51A79C55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17,822</w:t>
            </w:r>
          </w:p>
        </w:tc>
        <w:tc>
          <w:tcPr>
            <w:tcW w:w="84" w:type="pct"/>
          </w:tcPr>
          <w:p w14:paraId="3D89018E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</w:tcPr>
          <w:p w14:paraId="4C0D8252" w14:textId="7D04CF74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67,051</w:t>
            </w:r>
          </w:p>
        </w:tc>
        <w:tc>
          <w:tcPr>
            <w:tcW w:w="84" w:type="pct"/>
          </w:tcPr>
          <w:p w14:paraId="3D4D668C" w14:textId="77777777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5D63CBC5" w14:textId="5991BD03" w:rsidR="00A95678" w:rsidRPr="0098361D" w:rsidRDefault="00A95678" w:rsidP="00A9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="0075268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395,340</w:t>
            </w:r>
          </w:p>
        </w:tc>
      </w:tr>
    </w:tbl>
    <w:p w14:paraId="4C3F9527" w14:textId="77777777" w:rsidR="00194E36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055ECAB5" w14:textId="77777777" w:rsidR="00194E36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C170BD4" w14:textId="6CD3688D" w:rsidR="00194E36" w:rsidRPr="00C1266B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  <w:cs/>
        </w:rPr>
        <w:sectPr w:rsidR="00194E36" w:rsidRPr="00C1266B" w:rsidSect="00E808BB">
          <w:headerReference w:type="even" r:id="rId30"/>
          <w:headerReference w:type="default" r:id="rId31"/>
          <w:footerReference w:type="default" r:id="rId32"/>
          <w:headerReference w:type="first" r:id="rId3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2B2DA234" w14:textId="461F135F" w:rsidR="00E64F07" w:rsidRPr="008540F6" w:rsidRDefault="00E64F07" w:rsidP="00BC34B5">
      <w:pPr>
        <w:tabs>
          <w:tab w:val="clear" w:pos="454"/>
          <w:tab w:val="clear" w:pos="680"/>
        </w:tabs>
        <w:spacing w:line="240" w:lineRule="auto"/>
        <w:ind w:left="562" w:right="29"/>
        <w:jc w:val="thaiDistribute"/>
        <w:rPr>
          <w:rFonts w:ascii="Angsana New" w:hAnsi="Angsana New"/>
          <w:sz w:val="30"/>
          <w:szCs w:val="30"/>
        </w:rPr>
      </w:pPr>
      <w:r w:rsidRPr="008540F6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อาคารและอุปกรณ์ซึ่งได้คิดค่าเสื่อมราคาเต็มจำนวนแล้ว</w:t>
      </w:r>
      <w:r w:rsidRPr="008540F6">
        <w:rPr>
          <w:rFonts w:ascii="Angsana New" w:hAnsi="Angsana New"/>
          <w:sz w:val="30"/>
          <w:szCs w:val="30"/>
          <w:cs/>
        </w:rPr>
        <w:t xml:space="preserve"> แต่ยังคงใช้งานจนถึง ณ วันที่ </w:t>
      </w:r>
      <w:r w:rsidR="00480219" w:rsidRPr="008540F6">
        <w:rPr>
          <w:rFonts w:ascii="Angsana New" w:hAnsi="Angsana New"/>
          <w:sz w:val="30"/>
          <w:szCs w:val="30"/>
        </w:rPr>
        <w:t>30</w:t>
      </w:r>
      <w:r w:rsidR="00413B15" w:rsidRPr="008540F6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8540F6">
        <w:rPr>
          <w:rFonts w:ascii="Angsana New" w:hAnsi="Angsana New"/>
          <w:sz w:val="30"/>
          <w:szCs w:val="30"/>
          <w:cs/>
        </w:rPr>
        <w:t xml:space="preserve"> </w:t>
      </w:r>
      <w:r w:rsidR="004B340D" w:rsidRPr="008540F6">
        <w:rPr>
          <w:rFonts w:ascii="Angsana New" w:hAnsi="Angsana New"/>
          <w:sz w:val="30"/>
          <w:szCs w:val="30"/>
        </w:rPr>
        <w:t>256</w:t>
      </w:r>
      <w:r w:rsidR="00281E91" w:rsidRPr="008540F6">
        <w:rPr>
          <w:rFonts w:ascii="Angsana New" w:hAnsi="Angsana New"/>
          <w:sz w:val="30"/>
          <w:szCs w:val="30"/>
        </w:rPr>
        <w:t>4</w:t>
      </w:r>
      <w:r w:rsidR="004B340D" w:rsidRPr="008540F6">
        <w:rPr>
          <w:rFonts w:ascii="Angsana New" w:hAnsi="Angsana New"/>
          <w:sz w:val="30"/>
          <w:szCs w:val="30"/>
        </w:rPr>
        <w:t xml:space="preserve"> </w:t>
      </w:r>
      <w:r w:rsidR="004B340D" w:rsidRPr="008540F6">
        <w:rPr>
          <w:rFonts w:ascii="Angsana New" w:hAnsi="Angsana New"/>
          <w:sz w:val="30"/>
          <w:szCs w:val="30"/>
          <w:cs/>
        </w:rPr>
        <w:t xml:space="preserve">และ </w:t>
      </w:r>
      <w:r w:rsidR="004B340D" w:rsidRPr="008540F6">
        <w:rPr>
          <w:rFonts w:ascii="Angsana New" w:hAnsi="Angsana New"/>
          <w:sz w:val="30"/>
          <w:szCs w:val="30"/>
        </w:rPr>
        <w:t>256</w:t>
      </w:r>
      <w:r w:rsidR="00281E91" w:rsidRPr="008540F6">
        <w:rPr>
          <w:rFonts w:ascii="Angsana New" w:hAnsi="Angsana New"/>
          <w:sz w:val="30"/>
          <w:szCs w:val="30"/>
        </w:rPr>
        <w:t>3</w:t>
      </w:r>
      <w:r w:rsidR="00FC4255" w:rsidRPr="008540F6">
        <w:rPr>
          <w:rFonts w:ascii="Angsana New" w:hAnsi="Angsana New"/>
          <w:sz w:val="30"/>
          <w:szCs w:val="30"/>
        </w:rPr>
        <w:t xml:space="preserve"> </w:t>
      </w:r>
      <w:r w:rsidRPr="008540F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0B464BC" w14:textId="77777777" w:rsidR="00E64F07" w:rsidRPr="008540F6" w:rsidRDefault="00E64F07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2"/>
        <w:gridCol w:w="265"/>
        <w:gridCol w:w="1174"/>
        <w:gridCol w:w="273"/>
        <w:gridCol w:w="1171"/>
        <w:gridCol w:w="251"/>
        <w:gridCol w:w="1092"/>
      </w:tblGrid>
      <w:tr w:rsidR="00451B53" w:rsidRPr="008540F6" w14:paraId="39939F52" w14:textId="77777777" w:rsidTr="00BA04C3">
        <w:tc>
          <w:tcPr>
            <w:tcW w:w="2030" w:type="pct"/>
          </w:tcPr>
          <w:p w14:paraId="73892A7B" w14:textId="77777777" w:rsidR="00E64F07" w:rsidRPr="008540F6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pct"/>
            <w:gridSpan w:val="3"/>
          </w:tcPr>
          <w:p w14:paraId="702F94A3" w14:textId="77777777" w:rsidR="00E64F07" w:rsidRPr="008540F6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C66170A" w14:textId="77777777" w:rsidR="00E64F07" w:rsidRPr="008540F6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238ED525" w14:textId="77777777" w:rsidR="00E64F07" w:rsidRPr="008540F6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E91" w:rsidRPr="008540F6" w14:paraId="2DA0BFEE" w14:textId="77777777" w:rsidTr="00BA04C3">
        <w:tc>
          <w:tcPr>
            <w:tcW w:w="2030" w:type="pct"/>
          </w:tcPr>
          <w:p w14:paraId="6F53CD13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7CEF4C42" w14:textId="2A077560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0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34D71A6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D0D8F8C" w14:textId="4936FDEA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0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1C48C814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F30660F" w14:textId="6FB1843A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0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6EC8092A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14878C" w14:textId="64A09C5E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0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1E91" w:rsidRPr="008540F6" w14:paraId="37399C20" w14:textId="77777777" w:rsidTr="00BA04C3">
        <w:tc>
          <w:tcPr>
            <w:tcW w:w="2030" w:type="pct"/>
          </w:tcPr>
          <w:p w14:paraId="0AEFDE89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pct"/>
            <w:gridSpan w:val="7"/>
          </w:tcPr>
          <w:p w14:paraId="2F38F5C7" w14:textId="77777777" w:rsidR="00281E91" w:rsidRPr="008540F6" w:rsidRDefault="00281E91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0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E91" w:rsidRPr="008540F6" w14:paraId="65B67873" w14:textId="77777777" w:rsidTr="00BA04C3">
        <w:tc>
          <w:tcPr>
            <w:tcW w:w="2030" w:type="pct"/>
          </w:tcPr>
          <w:p w14:paraId="38274062" w14:textId="77777777" w:rsidR="00281E91" w:rsidRPr="008540F6" w:rsidRDefault="00281E91" w:rsidP="00281E91">
            <w:pPr>
              <w:tabs>
                <w:tab w:val="clear" w:pos="4678"/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11" w:name="_Hlk86236652"/>
            <w:r w:rsidRPr="008540F6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54DDB163" w14:textId="558428B1" w:rsidR="00281E91" w:rsidRPr="008540F6" w:rsidRDefault="008540F6" w:rsidP="0048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0F6">
              <w:rPr>
                <w:rFonts w:ascii="Angsana New" w:hAnsi="Angsana New"/>
                <w:b/>
                <w:bCs/>
                <w:sz w:val="30"/>
                <w:szCs w:val="30"/>
              </w:rPr>
              <w:t>10,146,555</w:t>
            </w:r>
          </w:p>
        </w:tc>
        <w:tc>
          <w:tcPr>
            <w:tcW w:w="146" w:type="pct"/>
            <w:shd w:val="clear" w:color="auto" w:fill="auto"/>
          </w:tcPr>
          <w:p w14:paraId="57EB0F3C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6FB45CB1" w14:textId="607B8034" w:rsidR="00281E91" w:rsidRPr="008540F6" w:rsidRDefault="00281E91" w:rsidP="0048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0F6">
              <w:rPr>
                <w:rFonts w:ascii="Angsana New" w:hAnsi="Angsana New"/>
                <w:b/>
                <w:bCs/>
                <w:sz w:val="30"/>
                <w:szCs w:val="30"/>
              </w:rPr>
              <w:t>9,768,688</w:t>
            </w:r>
          </w:p>
        </w:tc>
        <w:tc>
          <w:tcPr>
            <w:tcW w:w="150" w:type="pct"/>
            <w:shd w:val="clear" w:color="auto" w:fill="auto"/>
          </w:tcPr>
          <w:p w14:paraId="7554E1B7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54642D94" w14:textId="33558DAA" w:rsidR="00281E91" w:rsidRPr="008540F6" w:rsidRDefault="008540F6" w:rsidP="0048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0F6">
              <w:rPr>
                <w:rFonts w:ascii="Angsana New" w:hAnsi="Angsana New"/>
                <w:b/>
                <w:bCs/>
                <w:sz w:val="30"/>
                <w:szCs w:val="30"/>
              </w:rPr>
              <w:t>9,430,904</w:t>
            </w:r>
          </w:p>
        </w:tc>
        <w:tc>
          <w:tcPr>
            <w:tcW w:w="138" w:type="pct"/>
          </w:tcPr>
          <w:p w14:paraId="22356999" w14:textId="77777777" w:rsidR="00281E91" w:rsidRPr="008540F6" w:rsidRDefault="00281E91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7620DC75" w14:textId="1EA2AD2C" w:rsidR="00281E91" w:rsidRPr="008540F6" w:rsidRDefault="00281E91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0F6">
              <w:rPr>
                <w:rFonts w:ascii="Angsana New" w:hAnsi="Angsana New"/>
                <w:b/>
                <w:bCs/>
                <w:sz w:val="30"/>
                <w:szCs w:val="30"/>
              </w:rPr>
              <w:t>9,056,921</w:t>
            </w:r>
          </w:p>
        </w:tc>
      </w:tr>
      <w:bookmarkEnd w:id="11"/>
    </w:tbl>
    <w:p w14:paraId="2437CF09" w14:textId="3CFEFC55" w:rsidR="00E5028C" w:rsidRPr="008540F6" w:rsidRDefault="00E5028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232B90" w14:textId="2B94D7DC" w:rsidR="00BE7C36" w:rsidRPr="008540F6" w:rsidRDefault="00BE7C36" w:rsidP="00BE7C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540F6">
        <w:rPr>
          <w:rFonts w:ascii="Angsana New" w:hAnsi="Angsana New"/>
          <w:sz w:val="30"/>
          <w:szCs w:val="30"/>
          <w:cs/>
        </w:rPr>
        <w:t>ข้อมูลเกี่ยวกับสัญญาเช่าเปิดเผยในหมายเหตุข้อ</w:t>
      </w:r>
      <w:r w:rsidRPr="008540F6">
        <w:rPr>
          <w:rFonts w:ascii="Angsana New" w:hAnsi="Angsana New"/>
          <w:sz w:val="30"/>
          <w:szCs w:val="30"/>
        </w:rPr>
        <w:t xml:space="preserve"> 1</w:t>
      </w:r>
      <w:r w:rsidR="007D46F4">
        <w:rPr>
          <w:rFonts w:ascii="Angsana New" w:hAnsi="Angsana New"/>
          <w:sz w:val="30"/>
          <w:szCs w:val="30"/>
        </w:rPr>
        <w:t>3</w:t>
      </w:r>
    </w:p>
    <w:p w14:paraId="7AC97670" w14:textId="77777777" w:rsidR="00BE7C36" w:rsidRPr="008540F6" w:rsidRDefault="00BE7C3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0C0E5E65" w14:textId="3F277C40" w:rsidR="00A24C9B" w:rsidRPr="00C1266B" w:rsidRDefault="00A24C9B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8540F6">
        <w:rPr>
          <w:rFonts w:ascii="Angsana New" w:hAnsi="Angsana New"/>
          <w:sz w:val="30"/>
          <w:szCs w:val="30"/>
          <w:cs/>
        </w:rPr>
        <w:t>มูลค่ายุติธรรมของที่ดิน</w:t>
      </w:r>
      <w:r w:rsidR="00951F3B" w:rsidRPr="008540F6">
        <w:rPr>
          <w:rFonts w:ascii="Angsana New" w:hAnsi="Angsana New"/>
          <w:sz w:val="30"/>
          <w:szCs w:val="30"/>
        </w:rPr>
        <w:t xml:space="preserve"> </w:t>
      </w:r>
      <w:r w:rsidR="00951F3B" w:rsidRPr="008540F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04DC" w:rsidRPr="008540F6">
        <w:rPr>
          <w:rFonts w:ascii="Angsana New" w:hAnsi="Angsana New"/>
          <w:sz w:val="30"/>
          <w:szCs w:val="30"/>
        </w:rPr>
        <w:t>30</w:t>
      </w:r>
      <w:r w:rsidR="00951F3B" w:rsidRPr="008540F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304DC" w:rsidRPr="008540F6">
        <w:rPr>
          <w:rFonts w:ascii="Angsana New" w:hAnsi="Angsana New"/>
          <w:sz w:val="30"/>
          <w:szCs w:val="30"/>
        </w:rPr>
        <w:t>256</w:t>
      </w:r>
      <w:r w:rsidR="008B3D48" w:rsidRPr="008540F6">
        <w:rPr>
          <w:rFonts w:ascii="Angsana New" w:hAnsi="Angsana New"/>
          <w:sz w:val="30"/>
          <w:szCs w:val="30"/>
        </w:rPr>
        <w:t>4</w:t>
      </w:r>
      <w:r w:rsidR="00951F3B" w:rsidRPr="008540F6">
        <w:rPr>
          <w:rFonts w:ascii="Angsana New" w:hAnsi="Angsana New"/>
          <w:sz w:val="30"/>
          <w:szCs w:val="30"/>
        </w:rPr>
        <w:t xml:space="preserve"> </w:t>
      </w:r>
      <w:r w:rsidR="00951F3B" w:rsidRPr="008540F6">
        <w:rPr>
          <w:rFonts w:ascii="Angsana New" w:hAnsi="Angsana New" w:hint="cs"/>
          <w:sz w:val="30"/>
          <w:szCs w:val="30"/>
          <w:cs/>
        </w:rPr>
        <w:t xml:space="preserve">ในงบการเงินรวมจำนวน </w:t>
      </w:r>
      <w:r w:rsidR="008540F6" w:rsidRPr="008540F6">
        <w:rPr>
          <w:rFonts w:ascii="Angsana New" w:hAnsi="Angsana New"/>
          <w:sz w:val="30"/>
          <w:szCs w:val="30"/>
        </w:rPr>
        <w:t xml:space="preserve">5,085.99 </w:t>
      </w:r>
      <w:r w:rsidR="00951F3B" w:rsidRPr="008540F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51F3B" w:rsidRPr="008540F6">
        <w:rPr>
          <w:rFonts w:ascii="Angsana New" w:hAnsi="Angsana New"/>
          <w:i/>
          <w:iCs/>
          <w:sz w:val="30"/>
          <w:szCs w:val="30"/>
          <w:cs/>
        </w:rPr>
        <w:t>(</w:t>
      </w:r>
      <w:r w:rsidR="00951F3B" w:rsidRPr="008540F6">
        <w:rPr>
          <w:rFonts w:ascii="Angsana New" w:hAnsi="Angsana New"/>
          <w:i/>
          <w:iCs/>
          <w:sz w:val="30"/>
          <w:szCs w:val="30"/>
        </w:rPr>
        <w:t>256</w:t>
      </w:r>
      <w:r w:rsidR="008B3D48" w:rsidRPr="008540F6">
        <w:rPr>
          <w:rFonts w:ascii="Angsana New" w:hAnsi="Angsana New"/>
          <w:i/>
          <w:iCs/>
          <w:sz w:val="30"/>
          <w:szCs w:val="30"/>
        </w:rPr>
        <w:t>3</w:t>
      </w:r>
      <w:r w:rsidR="00951F3B" w:rsidRPr="008540F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51F3B" w:rsidRPr="008540F6">
        <w:rPr>
          <w:rFonts w:ascii="Angsana New" w:hAnsi="Angsana New"/>
          <w:i/>
          <w:iCs/>
          <w:sz w:val="30"/>
          <w:szCs w:val="30"/>
        </w:rPr>
        <w:t>5,</w:t>
      </w:r>
      <w:r w:rsidR="00F77D79">
        <w:rPr>
          <w:rFonts w:ascii="Angsana New" w:hAnsi="Angsana New"/>
          <w:i/>
          <w:iCs/>
          <w:sz w:val="30"/>
          <w:szCs w:val="30"/>
        </w:rPr>
        <w:t>085</w:t>
      </w:r>
      <w:r w:rsidR="00951F3B" w:rsidRPr="008540F6">
        <w:rPr>
          <w:rFonts w:ascii="Angsana New" w:hAnsi="Angsana New"/>
          <w:i/>
          <w:iCs/>
          <w:sz w:val="30"/>
          <w:szCs w:val="30"/>
        </w:rPr>
        <w:t>.</w:t>
      </w:r>
      <w:r w:rsidR="00F77D79">
        <w:rPr>
          <w:rFonts w:ascii="Angsana New" w:hAnsi="Angsana New"/>
          <w:i/>
          <w:iCs/>
          <w:sz w:val="30"/>
          <w:szCs w:val="30"/>
        </w:rPr>
        <w:t>9</w:t>
      </w:r>
      <w:r w:rsidR="00951F3B" w:rsidRPr="008540F6">
        <w:rPr>
          <w:rFonts w:ascii="Angsana New" w:hAnsi="Angsana New"/>
          <w:i/>
          <w:iCs/>
          <w:sz w:val="30"/>
          <w:szCs w:val="30"/>
        </w:rPr>
        <w:t xml:space="preserve">9 </w:t>
      </w:r>
      <w:r w:rsidR="00951F3B" w:rsidRPr="008540F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951F3B" w:rsidRPr="008540F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51F3B" w:rsidRPr="008540F6">
        <w:rPr>
          <w:rFonts w:ascii="Angsana New" w:hAnsi="Angsana New" w:hint="cs"/>
          <w:sz w:val="30"/>
          <w:szCs w:val="30"/>
          <w:cs/>
        </w:rPr>
        <w:t>และ</w:t>
      </w:r>
      <w:r w:rsidR="00951F3B" w:rsidRPr="008540F6">
        <w:rPr>
          <w:rFonts w:ascii="Angsana New" w:hAnsi="Angsana New"/>
          <w:sz w:val="30"/>
          <w:szCs w:val="30"/>
          <w:cs/>
        </w:rPr>
        <w:t>งบการเงินเฉพาะกิจการจำนวน</w:t>
      </w:r>
      <w:r w:rsidR="00951F3B" w:rsidRPr="008540F6">
        <w:rPr>
          <w:rFonts w:ascii="Angsana New" w:hAnsi="Angsana New" w:hint="cs"/>
          <w:sz w:val="30"/>
          <w:szCs w:val="30"/>
          <w:cs/>
        </w:rPr>
        <w:t xml:space="preserve"> </w:t>
      </w:r>
      <w:r w:rsidR="00777675">
        <w:rPr>
          <w:rFonts w:ascii="Angsana New" w:hAnsi="Angsana New"/>
          <w:sz w:val="30"/>
          <w:szCs w:val="30"/>
        </w:rPr>
        <w:t>4</w:t>
      </w:r>
      <w:r w:rsidR="008540F6" w:rsidRPr="008540F6">
        <w:rPr>
          <w:rFonts w:ascii="Angsana New" w:hAnsi="Angsana New"/>
          <w:sz w:val="30"/>
          <w:szCs w:val="30"/>
        </w:rPr>
        <w:t xml:space="preserve">,754.67 </w:t>
      </w:r>
      <w:r w:rsidR="00951F3B" w:rsidRPr="008540F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51F3B" w:rsidRPr="008540F6">
        <w:rPr>
          <w:rFonts w:ascii="Angsana New" w:hAnsi="Angsana New"/>
          <w:i/>
          <w:iCs/>
          <w:sz w:val="30"/>
          <w:szCs w:val="30"/>
          <w:cs/>
        </w:rPr>
        <w:t>(</w:t>
      </w:r>
      <w:r w:rsidR="00951F3B" w:rsidRPr="008540F6">
        <w:rPr>
          <w:rFonts w:ascii="Angsana New" w:hAnsi="Angsana New"/>
          <w:i/>
          <w:iCs/>
          <w:sz w:val="30"/>
          <w:szCs w:val="30"/>
        </w:rPr>
        <w:t>256</w:t>
      </w:r>
      <w:r w:rsidR="008B3D48" w:rsidRPr="008540F6">
        <w:rPr>
          <w:rFonts w:ascii="Angsana New" w:hAnsi="Angsana New"/>
          <w:i/>
          <w:iCs/>
          <w:sz w:val="30"/>
          <w:szCs w:val="30"/>
        </w:rPr>
        <w:t>3</w:t>
      </w:r>
      <w:r w:rsidR="00951F3B" w:rsidRPr="008540F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51F3B" w:rsidRPr="008540F6">
        <w:rPr>
          <w:rFonts w:ascii="Angsana New" w:hAnsi="Angsana New"/>
          <w:i/>
          <w:iCs/>
          <w:sz w:val="30"/>
          <w:szCs w:val="30"/>
        </w:rPr>
        <w:t>4,7</w:t>
      </w:r>
      <w:r w:rsidR="00F77D79">
        <w:rPr>
          <w:rFonts w:ascii="Angsana New" w:hAnsi="Angsana New"/>
          <w:i/>
          <w:iCs/>
          <w:sz w:val="30"/>
          <w:szCs w:val="30"/>
        </w:rPr>
        <w:t>54</w:t>
      </w:r>
      <w:r w:rsidR="00951F3B" w:rsidRPr="008540F6">
        <w:rPr>
          <w:rFonts w:ascii="Angsana New" w:hAnsi="Angsana New"/>
          <w:i/>
          <w:iCs/>
          <w:sz w:val="30"/>
          <w:szCs w:val="30"/>
        </w:rPr>
        <w:t>.</w:t>
      </w:r>
      <w:r w:rsidR="00F77D79">
        <w:rPr>
          <w:rFonts w:ascii="Angsana New" w:hAnsi="Angsana New"/>
          <w:i/>
          <w:iCs/>
          <w:sz w:val="30"/>
          <w:szCs w:val="30"/>
        </w:rPr>
        <w:t>6</w:t>
      </w:r>
      <w:r w:rsidR="00951F3B" w:rsidRPr="008540F6">
        <w:rPr>
          <w:rFonts w:ascii="Angsana New" w:hAnsi="Angsana New"/>
          <w:i/>
          <w:iCs/>
          <w:sz w:val="30"/>
          <w:szCs w:val="30"/>
        </w:rPr>
        <w:t xml:space="preserve">7 </w:t>
      </w:r>
      <w:r w:rsidR="00951F3B" w:rsidRPr="008540F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951F3B" w:rsidRPr="008540F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51F3B" w:rsidRPr="008540F6">
        <w:rPr>
          <w:rFonts w:ascii="Angsana New" w:hAnsi="Angsana New"/>
          <w:sz w:val="30"/>
          <w:szCs w:val="30"/>
          <w:cs/>
        </w:rPr>
        <w:t>ประเมินราคาโดยผู้ประเมินราคาอิสระโดยพิจารณาราคาตลาดตามเกณฑ์ของสินทรัพย์ที่ใช้งานอยู่ในปัจจุบัน</w:t>
      </w:r>
      <w:r w:rsidR="00951F3B" w:rsidRPr="008540F6">
        <w:rPr>
          <w:rFonts w:ascii="Angsana New" w:hAnsi="Angsana New"/>
          <w:sz w:val="30"/>
          <w:szCs w:val="30"/>
        </w:rPr>
        <w:t xml:space="preserve"> </w:t>
      </w:r>
      <w:r w:rsidR="00951F3B" w:rsidRPr="008540F6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F77D79">
        <w:rPr>
          <w:rFonts w:ascii="Angsana New" w:hAnsi="Angsana New" w:hint="cs"/>
          <w:sz w:val="30"/>
          <w:szCs w:val="30"/>
          <w:cs/>
        </w:rPr>
        <w:t>ที่ดิน</w:t>
      </w:r>
      <w:r w:rsidR="00951F3B" w:rsidRPr="008540F6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951F3B" w:rsidRPr="008540F6">
        <w:rPr>
          <w:rFonts w:ascii="Angsana New" w:hAnsi="Angsana New"/>
          <w:sz w:val="30"/>
          <w:szCs w:val="30"/>
        </w:rPr>
        <w:t>3</w:t>
      </w:r>
    </w:p>
    <w:p w14:paraId="1E47FF2B" w14:textId="77777777" w:rsidR="00A24C9B" w:rsidRPr="002C555E" w:rsidRDefault="00A24C9B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5580"/>
      </w:tblGrid>
      <w:tr w:rsidR="00932AF7" w:rsidRPr="00951F3B" w14:paraId="7B90218F" w14:textId="77777777" w:rsidTr="00BA04C3">
        <w:trPr>
          <w:trHeight w:val="6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D542" w14:textId="77777777" w:rsidR="00932AF7" w:rsidRPr="00664AC4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89C8" w14:textId="77777777" w:rsidR="00932AF7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09F4488E" w14:textId="53E7B52A" w:rsidR="00932AF7" w:rsidRPr="00664AC4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932AF7" w:rsidRPr="00926875" w14:paraId="40562075" w14:textId="77777777" w:rsidTr="00BF68BB">
        <w:trPr>
          <w:trHeight w:val="123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00F4B" w14:textId="77777777" w:rsidR="00932AF7" w:rsidRDefault="00932AF7" w:rsidP="00BC30F3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</w:t>
            </w:r>
          </w:p>
          <w:p w14:paraId="3FA1E699" w14:textId="7B1E0198" w:rsidR="00932AF7" w:rsidRPr="00664AC4" w:rsidRDefault="00932AF7" w:rsidP="0093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ที่มีลักษณะใกล้เคียงกัน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1185F29" w14:textId="77777777" w:rsidR="00932AF7" w:rsidRPr="00664AC4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F079118" w14:textId="1CA854CB" w:rsidR="00932AF7" w:rsidRPr="00BF68BB" w:rsidRDefault="00932AF7" w:rsidP="00BF68BB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552B14FC" w14:textId="77777777" w:rsidR="00BF68BB" w:rsidRDefault="00BF68BB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71E714" w14:textId="72085886" w:rsidR="00A76DB8" w:rsidRPr="00601AA6" w:rsidRDefault="00A76DB8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01AA6">
        <w:rPr>
          <w:rFonts w:ascii="Angsana New" w:hAnsi="Angsana New"/>
          <w:b/>
          <w:bCs/>
          <w:sz w:val="30"/>
          <w:szCs w:val="30"/>
          <w:cs/>
        </w:rPr>
        <w:t>1</w:t>
      </w:r>
      <w:r w:rsidR="00E93358">
        <w:rPr>
          <w:rFonts w:ascii="Angsana New" w:hAnsi="Angsana New"/>
          <w:b/>
          <w:bCs/>
          <w:sz w:val="30"/>
          <w:szCs w:val="30"/>
        </w:rPr>
        <w:t>3</w:t>
      </w:r>
      <w:r w:rsidRPr="00601AA6">
        <w:rPr>
          <w:rFonts w:ascii="Angsana New" w:hAnsi="Angsana New"/>
          <w:b/>
          <w:bCs/>
          <w:sz w:val="30"/>
          <w:szCs w:val="30"/>
        </w:rPr>
        <w:tab/>
      </w:r>
      <w:r w:rsidRPr="00601AA6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0BA8E29" w14:textId="4F96FA73" w:rsidR="00A76DB8" w:rsidRPr="00601AA6" w:rsidRDefault="00A76DB8" w:rsidP="00BA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180"/>
        <w:gridCol w:w="1530"/>
      </w:tblGrid>
      <w:tr w:rsidR="00A76DB8" w:rsidRPr="00601AA6" w14:paraId="6C9FB82B" w14:textId="77777777" w:rsidTr="00BA04C3">
        <w:trPr>
          <w:cantSplit/>
          <w:tblHeader/>
        </w:trPr>
        <w:tc>
          <w:tcPr>
            <w:tcW w:w="5850" w:type="dxa"/>
            <w:vAlign w:val="bottom"/>
            <w:hideMark/>
          </w:tcPr>
          <w:p w14:paraId="3AEBFB4A" w14:textId="6895B77F" w:rsidR="00A76DB8" w:rsidRPr="00601AA6" w:rsidRDefault="00A76DB8" w:rsidP="00BA04C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1A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30" w:type="dxa"/>
            <w:hideMark/>
          </w:tcPr>
          <w:p w14:paraId="0A14220C" w14:textId="77777777" w:rsidR="00A76DB8" w:rsidRPr="00601AA6" w:rsidRDefault="00A76DB8" w:rsidP="001B0DF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16AE9DF" w14:textId="2714B04A" w:rsidR="00A76DB8" w:rsidRPr="00601AA6" w:rsidRDefault="00A76DB8" w:rsidP="001B0DF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9ADCBD" w14:textId="77777777" w:rsidR="00A76DB8" w:rsidRPr="00601AA6" w:rsidRDefault="00A76DB8" w:rsidP="001B0DF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913187F" w14:textId="4C18AD60" w:rsidR="00A76DB8" w:rsidRPr="00601AA6" w:rsidRDefault="00A76DB8" w:rsidP="001B0DF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01A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601AA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76DB8" w:rsidRPr="00601AA6" w14:paraId="1D8EFAD3" w14:textId="77777777" w:rsidTr="00BA04C3">
        <w:trPr>
          <w:cantSplit/>
          <w:tblHeader/>
        </w:trPr>
        <w:tc>
          <w:tcPr>
            <w:tcW w:w="5850" w:type="dxa"/>
            <w:vAlign w:val="bottom"/>
          </w:tcPr>
          <w:p w14:paraId="0F699234" w14:textId="77777777" w:rsidR="00A76DB8" w:rsidRPr="00601AA6" w:rsidRDefault="00A76DB8" w:rsidP="001B0DF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38152090" w14:textId="45003578" w:rsidR="00A76DB8" w:rsidRPr="00601AA6" w:rsidRDefault="00A76DB8" w:rsidP="001B0DF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01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DB8" w:rsidRPr="00601AA6" w14:paraId="58D30957" w14:textId="77777777" w:rsidTr="00BA04C3">
        <w:trPr>
          <w:cantSplit/>
        </w:trPr>
        <w:tc>
          <w:tcPr>
            <w:tcW w:w="5850" w:type="dxa"/>
          </w:tcPr>
          <w:p w14:paraId="4BC88E18" w14:textId="752AFFE2" w:rsidR="00A76DB8" w:rsidRPr="00601AA6" w:rsidRDefault="00A76DB8" w:rsidP="001B0D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A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68000C9A" w14:textId="211A6E30" w:rsidR="00A76DB8" w:rsidRPr="00601AA6" w:rsidRDefault="00601AA6" w:rsidP="00A76D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75,544</w:t>
            </w:r>
          </w:p>
        </w:tc>
        <w:tc>
          <w:tcPr>
            <w:tcW w:w="180" w:type="dxa"/>
          </w:tcPr>
          <w:p w14:paraId="64F060A3" w14:textId="77777777" w:rsidR="00A76DB8" w:rsidRPr="00601AA6" w:rsidRDefault="00A76DB8" w:rsidP="001B0D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82E3E" w14:textId="72E34423" w:rsidR="00A76DB8" w:rsidRPr="00601AA6" w:rsidRDefault="00601AA6" w:rsidP="00A76DB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75,544</w:t>
            </w:r>
          </w:p>
        </w:tc>
      </w:tr>
      <w:tr w:rsidR="00A76DB8" w:rsidRPr="00601AA6" w14:paraId="21B1652E" w14:textId="77777777" w:rsidTr="00BA04C3">
        <w:trPr>
          <w:cantSplit/>
        </w:trPr>
        <w:tc>
          <w:tcPr>
            <w:tcW w:w="5850" w:type="dxa"/>
          </w:tcPr>
          <w:p w14:paraId="15E6ADCE" w14:textId="77777777" w:rsidR="00A76DB8" w:rsidRPr="00601AA6" w:rsidRDefault="00A76DB8" w:rsidP="001B0D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4DA66BB0" w14:textId="675CDD46" w:rsidR="00A76DB8" w:rsidRPr="00601AA6" w:rsidRDefault="00601AA6" w:rsidP="00A76D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8,287</w:t>
            </w:r>
          </w:p>
        </w:tc>
        <w:tc>
          <w:tcPr>
            <w:tcW w:w="180" w:type="dxa"/>
          </w:tcPr>
          <w:p w14:paraId="047E0D17" w14:textId="77777777" w:rsidR="00A76DB8" w:rsidRPr="00601AA6" w:rsidRDefault="00A76DB8" w:rsidP="001B0D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C8F023" w14:textId="2B5D3AA8" w:rsidR="00A76DB8" w:rsidRPr="00601AA6" w:rsidRDefault="00601AA6" w:rsidP="00A76DB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8,287</w:t>
            </w:r>
          </w:p>
        </w:tc>
      </w:tr>
      <w:tr w:rsidR="00A76DB8" w:rsidRPr="00601AA6" w14:paraId="2F0373E7" w14:textId="77777777" w:rsidTr="00BA04C3">
        <w:trPr>
          <w:cantSplit/>
        </w:trPr>
        <w:tc>
          <w:tcPr>
            <w:tcW w:w="5850" w:type="dxa"/>
          </w:tcPr>
          <w:p w14:paraId="4C397C05" w14:textId="77777777" w:rsidR="00A76DB8" w:rsidRPr="00601AA6" w:rsidRDefault="00A76DB8" w:rsidP="001B0D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5457BBD5" w14:textId="65FE61E4" w:rsidR="00A76DB8" w:rsidRPr="00601AA6" w:rsidRDefault="00601AA6" w:rsidP="00A76D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275,611</w:t>
            </w:r>
          </w:p>
        </w:tc>
        <w:tc>
          <w:tcPr>
            <w:tcW w:w="180" w:type="dxa"/>
          </w:tcPr>
          <w:p w14:paraId="44CDC96C" w14:textId="77777777" w:rsidR="00A76DB8" w:rsidRPr="00601AA6" w:rsidRDefault="00A76DB8" w:rsidP="001B0D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B5156B" w14:textId="4AFDA9F0" w:rsidR="00A76DB8" w:rsidRPr="00601AA6" w:rsidRDefault="00601AA6" w:rsidP="00A76DB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271,881</w:t>
            </w:r>
          </w:p>
        </w:tc>
      </w:tr>
      <w:tr w:rsidR="00A76DB8" w:rsidRPr="00601AA6" w14:paraId="79D7B630" w14:textId="77777777" w:rsidTr="00BA04C3">
        <w:trPr>
          <w:cantSplit/>
        </w:trPr>
        <w:tc>
          <w:tcPr>
            <w:tcW w:w="5850" w:type="dxa"/>
            <w:hideMark/>
          </w:tcPr>
          <w:p w14:paraId="21A2646E" w14:textId="77777777" w:rsidR="00A76DB8" w:rsidRPr="00601AA6" w:rsidRDefault="00A76DB8" w:rsidP="001B0D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39E8F" w14:textId="52E883A9" w:rsidR="00A76DB8" w:rsidRPr="00601AA6" w:rsidRDefault="00601AA6" w:rsidP="00A76D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359,442</w:t>
            </w:r>
          </w:p>
        </w:tc>
        <w:tc>
          <w:tcPr>
            <w:tcW w:w="180" w:type="dxa"/>
          </w:tcPr>
          <w:p w14:paraId="3616C28B" w14:textId="77777777" w:rsidR="00A76DB8" w:rsidRPr="00601AA6" w:rsidRDefault="00A76DB8" w:rsidP="001B0DF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2C3C" w14:textId="1B23DF47" w:rsidR="00A76DB8" w:rsidRPr="00601AA6" w:rsidRDefault="00601AA6" w:rsidP="00A76DB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355,712</w:t>
            </w:r>
          </w:p>
        </w:tc>
      </w:tr>
    </w:tbl>
    <w:p w14:paraId="7398A10E" w14:textId="77777777" w:rsidR="00BF68BB" w:rsidRDefault="00BF68BB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EDD9C8B" w14:textId="77777777" w:rsidR="00BF68BB" w:rsidRDefault="00BF68BB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268CF6D4" w14:textId="35B46D88" w:rsidR="00A76DB8" w:rsidRPr="00601AA6" w:rsidRDefault="00A06DBF" w:rsidP="007D2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01AA6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Pr="00601AA6">
        <w:rPr>
          <w:rFonts w:ascii="Angsana New" w:hAnsi="Angsana New"/>
          <w:sz w:val="30"/>
          <w:szCs w:val="30"/>
        </w:rPr>
        <w:t xml:space="preserve">2564 </w:t>
      </w:r>
      <w:r w:rsidRPr="00601AA6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BF68BB">
        <w:rPr>
          <w:rFonts w:ascii="Angsana New" w:hAnsi="Angsana New"/>
          <w:sz w:val="30"/>
          <w:szCs w:val="30"/>
        </w:rPr>
        <w:t>11</w:t>
      </w:r>
      <w:r w:rsidR="00C401D7">
        <w:rPr>
          <w:rFonts w:ascii="Angsana New" w:hAnsi="Angsana New"/>
          <w:sz w:val="30"/>
          <w:szCs w:val="30"/>
        </w:rPr>
        <w:t>0</w:t>
      </w:r>
      <w:r w:rsidR="00BF68BB">
        <w:rPr>
          <w:rFonts w:ascii="Angsana New" w:hAnsi="Angsana New" w:hint="cs"/>
          <w:sz w:val="30"/>
          <w:szCs w:val="30"/>
          <w:cs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F68BB">
        <w:rPr>
          <w:rFonts w:ascii="Angsana New" w:hAnsi="Angsana New"/>
          <w:sz w:val="30"/>
          <w:szCs w:val="30"/>
        </w:rPr>
        <w:t>11</w:t>
      </w:r>
      <w:r w:rsidR="00C401D7">
        <w:rPr>
          <w:rFonts w:ascii="Angsana New" w:hAnsi="Angsana New"/>
          <w:sz w:val="30"/>
          <w:szCs w:val="30"/>
        </w:rPr>
        <w:t>0</w:t>
      </w:r>
      <w:r w:rsidRPr="00601AA6">
        <w:rPr>
          <w:rFonts w:ascii="Angsana New" w:hAnsi="Angsana New"/>
          <w:sz w:val="30"/>
          <w:szCs w:val="30"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>ล้านบาท</w:t>
      </w:r>
      <w:r w:rsidRPr="00601AA6">
        <w:rPr>
          <w:rFonts w:ascii="Angsana New" w:hAnsi="Angsana New"/>
          <w:sz w:val="30"/>
          <w:szCs w:val="30"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>ตามลำดับ</w:t>
      </w:r>
    </w:p>
    <w:p w14:paraId="480928C2" w14:textId="226D7451" w:rsidR="004858A6" w:rsidRPr="00601AA6" w:rsidRDefault="004858A6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E99CD3D" w14:textId="317B1839" w:rsidR="004858A6" w:rsidRDefault="004858A6" w:rsidP="004858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01AA6">
        <w:rPr>
          <w:rFonts w:ascii="Angsana New" w:hAnsi="Angsana New"/>
          <w:sz w:val="30"/>
          <w:szCs w:val="30"/>
          <w:cs/>
        </w:rPr>
        <w:t>บริษัทเช่าที่ดิน</w:t>
      </w:r>
      <w:r w:rsidRPr="00601AA6">
        <w:rPr>
          <w:rFonts w:ascii="Angsana New" w:hAnsi="Angsana New"/>
          <w:color w:val="FFFFFF"/>
          <w:sz w:val="30"/>
          <w:szCs w:val="30"/>
        </w:rPr>
        <w:t>.</w:t>
      </w:r>
      <w:r w:rsidRPr="00601AA6">
        <w:rPr>
          <w:rFonts w:ascii="Angsana New" w:hAnsi="Angsana New"/>
          <w:sz w:val="30"/>
          <w:szCs w:val="30"/>
          <w:cs/>
        </w:rPr>
        <w:t>อาคาร</w:t>
      </w:r>
      <w:r w:rsidRPr="00601AA6">
        <w:rPr>
          <w:rFonts w:ascii="Angsana New" w:hAnsi="Angsana New"/>
          <w:color w:val="FFFFFF"/>
          <w:sz w:val="30"/>
          <w:szCs w:val="30"/>
        </w:rPr>
        <w:t>.</w:t>
      </w:r>
      <w:r w:rsidRPr="00601AA6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สิ่งปลูกสร้างและสินทรัพย์อื่นเพื่อใช้ในการดำเนินงานของกิจการหลายสัญญา</w:t>
      </w:r>
      <w:r w:rsidRPr="00601AA6">
        <w:rPr>
          <w:rFonts w:ascii="Angsana New" w:hAnsi="Angsana New"/>
          <w:sz w:val="30"/>
          <w:szCs w:val="30"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601AA6">
        <w:rPr>
          <w:rFonts w:ascii="Angsana New" w:hAnsi="Angsana New"/>
          <w:sz w:val="30"/>
          <w:szCs w:val="30"/>
        </w:rPr>
        <w:t>1 - 30</w:t>
      </w:r>
      <w:r w:rsidRPr="00601AA6">
        <w:rPr>
          <w:rFonts w:ascii="Angsana New" w:hAnsi="Angsana New"/>
          <w:sz w:val="30"/>
          <w:szCs w:val="30"/>
          <w:cs/>
        </w:rPr>
        <w:t xml:space="preserve"> ปี สัญญาสิ้นสุดในระยะเวลาต่างๆ กันจนถึงเดือนธันวาคม </w:t>
      </w:r>
      <w:r w:rsidRPr="00601AA6">
        <w:rPr>
          <w:rFonts w:ascii="Angsana New" w:hAnsi="Angsana New"/>
          <w:sz w:val="30"/>
          <w:szCs w:val="30"/>
        </w:rPr>
        <w:t xml:space="preserve">2581 </w:t>
      </w:r>
      <w:r w:rsidRPr="00601AA6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9B277D9" w14:textId="77777777" w:rsidR="00A06DBF" w:rsidRPr="00A06DBF" w:rsidRDefault="00A06DBF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180"/>
        <w:gridCol w:w="1980"/>
      </w:tblGrid>
      <w:tr w:rsidR="00A76DB8" w:rsidRPr="00FC347E" w14:paraId="5805295D" w14:textId="77777777" w:rsidTr="00BE7C36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2FEC6E99" w14:textId="0C0B4E35" w:rsidR="00A76DB8" w:rsidRPr="00FC347E" w:rsidRDefault="00D37F8D" w:rsidP="001B0D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D37F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37F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</w:tcPr>
          <w:p w14:paraId="1C5BA3CC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A79624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2378C10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6DB8" w:rsidRPr="00FC347E" w14:paraId="32CAF94B" w14:textId="77777777" w:rsidTr="00BE7C36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5910C6C0" w14:textId="77777777" w:rsidR="00A76DB8" w:rsidRPr="00FC347E" w:rsidRDefault="00A76DB8" w:rsidP="001B0D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73A59827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76DB8" w:rsidRPr="00FC347E" w14:paraId="2E8A3924" w14:textId="77777777" w:rsidTr="00BE7C36">
        <w:trPr>
          <w:cantSplit/>
          <w:trHeight w:val="144"/>
        </w:trPr>
        <w:tc>
          <w:tcPr>
            <w:tcW w:w="5130" w:type="dxa"/>
          </w:tcPr>
          <w:p w14:paraId="2FCA8618" w14:textId="40939177" w:rsidR="00A76DB8" w:rsidRPr="00FC347E" w:rsidRDefault="00D37F8D" w:rsidP="001B0D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7F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890" w:type="dxa"/>
          </w:tcPr>
          <w:p w14:paraId="07870404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1B0E4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DC17CE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DB8" w:rsidRPr="00FC347E" w14:paraId="1494BCC2" w14:textId="77777777" w:rsidTr="00BE7C36">
        <w:trPr>
          <w:cantSplit/>
          <w:trHeight w:val="191"/>
        </w:trPr>
        <w:tc>
          <w:tcPr>
            <w:tcW w:w="5130" w:type="dxa"/>
          </w:tcPr>
          <w:p w14:paraId="07BEE4EF" w14:textId="77777777" w:rsidR="00A76DB8" w:rsidRPr="00FC347E" w:rsidRDefault="00A76DB8" w:rsidP="001B0DF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</w:tcPr>
          <w:p w14:paraId="416169E9" w14:textId="4EA650C7" w:rsidR="00A76DB8" w:rsidRPr="006B5190" w:rsidRDefault="00C46843" w:rsidP="001B0DF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11,550</w:t>
            </w:r>
          </w:p>
        </w:tc>
        <w:tc>
          <w:tcPr>
            <w:tcW w:w="180" w:type="dxa"/>
          </w:tcPr>
          <w:p w14:paraId="5128D541" w14:textId="77777777" w:rsidR="00A76DB8" w:rsidRPr="006B5190" w:rsidRDefault="00A76DB8" w:rsidP="001B0DF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689EEA3" w14:textId="6ACFB535" w:rsidR="00A76DB8" w:rsidRPr="006B5190" w:rsidRDefault="00C46843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11,448</w:t>
            </w:r>
          </w:p>
        </w:tc>
      </w:tr>
      <w:tr w:rsidR="00A76DB8" w:rsidRPr="00FC347E" w14:paraId="11D03758" w14:textId="77777777" w:rsidTr="00BE7C36">
        <w:trPr>
          <w:cantSplit/>
          <w:trHeight w:val="144"/>
        </w:trPr>
        <w:tc>
          <w:tcPr>
            <w:tcW w:w="5130" w:type="dxa"/>
          </w:tcPr>
          <w:p w14:paraId="291A1447" w14:textId="77777777" w:rsidR="00A76DB8" w:rsidRPr="00FC347E" w:rsidRDefault="00A76DB8" w:rsidP="001B0DF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90" w:type="dxa"/>
          </w:tcPr>
          <w:p w14:paraId="6888AB4D" w14:textId="77777777" w:rsidR="00A76DB8" w:rsidRPr="005630AE" w:rsidRDefault="00A76DB8" w:rsidP="001B0DF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5E209C10" w14:textId="77777777" w:rsidR="00A76DB8" w:rsidRPr="00FC347E" w:rsidRDefault="00A76DB8" w:rsidP="001B0DF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40FEBA7" w14:textId="77777777" w:rsidR="00A76DB8" w:rsidRPr="00FC347E" w:rsidRDefault="00A76DB8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</w:tbl>
    <w:p w14:paraId="7BE7DDFE" w14:textId="77777777" w:rsidR="00A76DB8" w:rsidRPr="00190289" w:rsidRDefault="00A76DB8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0F98C8" w14:textId="12B12517" w:rsidR="00D37F8D" w:rsidRPr="00FC347E" w:rsidRDefault="00D37F8D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7F8D">
        <w:rPr>
          <w:rFonts w:ascii="Angsana New" w:hAnsi="Angsana New"/>
          <w:sz w:val="30"/>
          <w:szCs w:val="30"/>
          <w:cs/>
        </w:rPr>
        <w:t xml:space="preserve">ในปี </w:t>
      </w:r>
      <w:r w:rsidRPr="00D37F8D">
        <w:rPr>
          <w:rFonts w:ascii="Angsana New" w:hAnsi="Angsana New"/>
          <w:sz w:val="30"/>
          <w:szCs w:val="30"/>
        </w:rPr>
        <w:t xml:space="preserve">2564 </w:t>
      </w:r>
      <w:r w:rsidRPr="00D37F8D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C46843">
        <w:rPr>
          <w:rFonts w:ascii="Angsana New" w:hAnsi="Angsana New"/>
          <w:sz w:val="30"/>
          <w:szCs w:val="30"/>
        </w:rPr>
        <w:t>76</w:t>
      </w:r>
      <w:r w:rsidR="00BF68BB">
        <w:rPr>
          <w:rFonts w:ascii="Angsana New" w:hAnsi="Angsana New" w:hint="cs"/>
          <w:sz w:val="30"/>
          <w:szCs w:val="30"/>
          <w:cs/>
        </w:rPr>
        <w:t xml:space="preserve"> </w:t>
      </w:r>
      <w:r w:rsidRPr="00D37F8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F68BB">
        <w:rPr>
          <w:rFonts w:ascii="Angsana New" w:hAnsi="Angsana New"/>
          <w:sz w:val="30"/>
          <w:szCs w:val="30"/>
        </w:rPr>
        <w:t>75</w:t>
      </w:r>
      <w:r w:rsidRPr="00D37F8D">
        <w:rPr>
          <w:rFonts w:ascii="Angsana New" w:hAnsi="Angsana New"/>
          <w:sz w:val="30"/>
          <w:szCs w:val="30"/>
        </w:rPr>
        <w:t xml:space="preserve"> </w:t>
      </w:r>
      <w:r w:rsidRPr="00D37F8D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737C5911" w14:textId="77777777" w:rsidR="00A76DB8" w:rsidRDefault="00A76DB8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BDDDD6" w14:textId="38F228F3" w:rsidR="00E64F07" w:rsidRPr="00C1266B" w:rsidRDefault="002C555E" w:rsidP="00BE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0F5274"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4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EF453D4" w14:textId="77777777" w:rsidR="006A25D2" w:rsidRPr="002C555E" w:rsidRDefault="006A25D2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6"/>
        <w:gridCol w:w="1125"/>
        <w:gridCol w:w="236"/>
        <w:gridCol w:w="1126"/>
        <w:gridCol w:w="308"/>
        <w:gridCol w:w="1120"/>
      </w:tblGrid>
      <w:tr w:rsidR="00277BF3" w:rsidRPr="00C1266B" w14:paraId="0C244F11" w14:textId="77777777" w:rsidTr="00BE7C36">
        <w:trPr>
          <w:tblHeader/>
        </w:trPr>
        <w:tc>
          <w:tcPr>
            <w:tcW w:w="5186" w:type="dxa"/>
          </w:tcPr>
          <w:p w14:paraId="3E40B3DF" w14:textId="77777777" w:rsidR="00277BF3" w:rsidRPr="00CA14A9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5" w:type="dxa"/>
            <w:gridSpan w:val="5"/>
          </w:tcPr>
          <w:p w14:paraId="53415345" w14:textId="77777777" w:rsidR="00277BF3" w:rsidRPr="00CA14A9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4F32" w:rsidRPr="00C1266B" w14:paraId="196AE6EB" w14:textId="77777777" w:rsidTr="00BE7C36">
        <w:trPr>
          <w:tblHeader/>
        </w:trPr>
        <w:tc>
          <w:tcPr>
            <w:tcW w:w="5186" w:type="dxa"/>
          </w:tcPr>
          <w:p w14:paraId="67FA0036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E70AEE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469B3B34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3B25B6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308" w:type="dxa"/>
          </w:tcPr>
          <w:p w14:paraId="14229F92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F505F76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F32" w:rsidRPr="00C1266B" w14:paraId="58C45502" w14:textId="77777777" w:rsidTr="00BE7C36">
        <w:trPr>
          <w:tblHeader/>
        </w:trPr>
        <w:tc>
          <w:tcPr>
            <w:tcW w:w="5186" w:type="dxa"/>
          </w:tcPr>
          <w:p w14:paraId="35298FED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346AD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453B0A94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119E4B" w14:textId="77777777" w:rsidR="007F4F32" w:rsidRPr="00CA14A9" w:rsidRDefault="00B226B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ซอฟต์</w:t>
            </w:r>
            <w:r w:rsidR="007F4F32" w:rsidRPr="00CA14A9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308" w:type="dxa"/>
          </w:tcPr>
          <w:p w14:paraId="0FF26483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06B115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72F7" w:rsidRPr="00C1266B" w14:paraId="0CA43123" w14:textId="77777777" w:rsidTr="00BE7C36">
        <w:tc>
          <w:tcPr>
            <w:tcW w:w="5186" w:type="dxa"/>
          </w:tcPr>
          <w:p w14:paraId="7EFE1A85" w14:textId="77777777" w:rsidR="00E972F7" w:rsidRPr="00CA14A9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5"/>
          </w:tcPr>
          <w:p w14:paraId="754C56A0" w14:textId="77777777" w:rsidR="00E972F7" w:rsidRPr="00CA14A9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F32" w:rsidRPr="00C1266B" w14:paraId="03FE9FD6" w14:textId="77777777" w:rsidTr="00BE7C36">
        <w:tc>
          <w:tcPr>
            <w:tcW w:w="5186" w:type="dxa"/>
          </w:tcPr>
          <w:p w14:paraId="11FDCCAE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5" w:type="dxa"/>
          </w:tcPr>
          <w:p w14:paraId="50A1F531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484BAA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8BA40F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8218B1F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E2FC87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D48" w:rsidRPr="00C1266B" w14:paraId="499DA905" w14:textId="77777777" w:rsidTr="00BE7C36">
        <w:tc>
          <w:tcPr>
            <w:tcW w:w="5186" w:type="dxa"/>
          </w:tcPr>
          <w:p w14:paraId="5A469195" w14:textId="0FB655AF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sz w:val="30"/>
                <w:szCs w:val="30"/>
              </w:rPr>
              <w:t>1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25" w:type="dxa"/>
          </w:tcPr>
          <w:p w14:paraId="604BEDD9" w14:textId="416C2E63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BF08D2D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64CE0A" w14:textId="1FEEEC6E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63</w:t>
            </w:r>
            <w:r w:rsidRPr="00CA14A9">
              <w:rPr>
                <w:rFonts w:ascii="Angsana New" w:hAnsi="Angsana New"/>
                <w:sz w:val="30"/>
                <w:szCs w:val="30"/>
              </w:rPr>
              <w:t>,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CA14A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08" w:type="dxa"/>
          </w:tcPr>
          <w:p w14:paraId="5441358A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AFDC27" w14:textId="5748198B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CA14A9">
              <w:rPr>
                <w:rFonts w:ascii="Angsana New" w:hAnsi="Angsana New"/>
                <w:sz w:val="30"/>
                <w:szCs w:val="30"/>
              </w:rPr>
              <w:t>,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CA14A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B3D48" w:rsidRPr="00C1266B" w14:paraId="74A10D43" w14:textId="77777777" w:rsidTr="00BE7C36">
        <w:tc>
          <w:tcPr>
            <w:tcW w:w="5186" w:type="dxa"/>
          </w:tcPr>
          <w:p w14:paraId="406A1163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4029E45F" w14:textId="627666AB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2AEF73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30C792" w14:textId="00B076AE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308" w:type="dxa"/>
          </w:tcPr>
          <w:p w14:paraId="3E65201A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88D6D25" w14:textId="166B38AE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8B3D48" w:rsidRPr="00C1266B" w14:paraId="68EF49A2" w14:textId="77777777" w:rsidTr="00BE7C36">
        <w:tc>
          <w:tcPr>
            <w:tcW w:w="5186" w:type="dxa"/>
          </w:tcPr>
          <w:p w14:paraId="6186C7F6" w14:textId="46601CE5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B215B1" w14:textId="2A6A33A1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CF6DB4C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547F50F" w14:textId="474B8376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64,412</w:t>
            </w:r>
          </w:p>
        </w:tc>
        <w:tc>
          <w:tcPr>
            <w:tcW w:w="308" w:type="dxa"/>
          </w:tcPr>
          <w:p w14:paraId="4491236E" w14:textId="77777777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F090AC8" w14:textId="36FF3181" w:rsidR="008B3D48" w:rsidRPr="00CA14A9" w:rsidRDefault="008B3D48" w:rsidP="008B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66,412</w:t>
            </w:r>
          </w:p>
        </w:tc>
      </w:tr>
      <w:tr w:rsidR="00674190" w:rsidRPr="00C1266B" w14:paraId="5EE8D7CC" w14:textId="77777777" w:rsidTr="00BE7C36">
        <w:tc>
          <w:tcPr>
            <w:tcW w:w="5186" w:type="dxa"/>
          </w:tcPr>
          <w:p w14:paraId="7C559BF6" w14:textId="7D26F760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7B4D2AEB" w14:textId="59CB448F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471A1" w14:textId="77777777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381BDC" w14:textId="0D6CB0C6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  <w:tc>
          <w:tcPr>
            <w:tcW w:w="308" w:type="dxa"/>
          </w:tcPr>
          <w:p w14:paraId="43918FC1" w14:textId="77777777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244A7DE" w14:textId="3337F7EC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</w:tr>
      <w:tr w:rsidR="00674190" w:rsidRPr="00C1266B" w14:paraId="20D943BD" w14:textId="77777777" w:rsidTr="00BE7C36">
        <w:tc>
          <w:tcPr>
            <w:tcW w:w="5186" w:type="dxa"/>
          </w:tcPr>
          <w:p w14:paraId="40A67C2F" w14:textId="5AED1D7B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125" w:type="dxa"/>
          </w:tcPr>
          <w:p w14:paraId="4DF6FDA7" w14:textId="66121663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6DBCB2" w14:textId="77777777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7ECC803" w14:textId="12D4A63D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30,527</w:t>
            </w:r>
          </w:p>
        </w:tc>
        <w:tc>
          <w:tcPr>
            <w:tcW w:w="308" w:type="dxa"/>
          </w:tcPr>
          <w:p w14:paraId="01C202A5" w14:textId="77777777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AEC2878" w14:textId="052EE83D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30,527</w:t>
            </w:r>
          </w:p>
        </w:tc>
      </w:tr>
      <w:tr w:rsidR="00674190" w:rsidRPr="00C1266B" w14:paraId="40FABE10" w14:textId="77777777" w:rsidTr="00BE7C36">
        <w:tc>
          <w:tcPr>
            <w:tcW w:w="5186" w:type="dxa"/>
          </w:tcPr>
          <w:p w14:paraId="32B15C3F" w14:textId="2F6117C0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25" w:type="dxa"/>
          </w:tcPr>
          <w:p w14:paraId="592C9934" w14:textId="0656C39F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1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FE4233" w14:textId="77777777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B3E5DFF" w14:textId="62372B5D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308" w:type="dxa"/>
          </w:tcPr>
          <w:p w14:paraId="42A8AD58" w14:textId="77777777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C0EDB2A" w14:textId="797F7461" w:rsidR="00674190" w:rsidRPr="00E91736" w:rsidRDefault="00674190" w:rsidP="00674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</w:tr>
      <w:tr w:rsidR="00E91736" w:rsidRPr="00C1266B" w14:paraId="633629D6" w14:textId="77777777" w:rsidTr="00BE7C36">
        <w:tc>
          <w:tcPr>
            <w:tcW w:w="5186" w:type="dxa"/>
          </w:tcPr>
          <w:p w14:paraId="5D07EA2F" w14:textId="172D2EA4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B00530" w14:textId="040C04FA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2C3BC6E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A20B86F" w14:textId="51FD134C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96,662</w:t>
            </w:r>
          </w:p>
        </w:tc>
        <w:tc>
          <w:tcPr>
            <w:tcW w:w="308" w:type="dxa"/>
          </w:tcPr>
          <w:p w14:paraId="24502017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0EBDAD0" w14:textId="7ACCD295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,662</w:t>
            </w:r>
          </w:p>
        </w:tc>
      </w:tr>
      <w:tr w:rsidR="00E91736" w:rsidRPr="00532072" w14:paraId="58E63EC6" w14:textId="77777777" w:rsidTr="00BE7C36">
        <w:trPr>
          <w:trHeight w:val="70"/>
        </w:trPr>
        <w:tc>
          <w:tcPr>
            <w:tcW w:w="5186" w:type="dxa"/>
          </w:tcPr>
          <w:p w14:paraId="2FEFF380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35D3989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513E9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889B501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5F1954C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F94559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736" w:rsidRPr="00C1266B" w14:paraId="72FA7C79" w14:textId="77777777" w:rsidTr="00BE7C36">
        <w:tc>
          <w:tcPr>
            <w:tcW w:w="5186" w:type="dxa"/>
          </w:tcPr>
          <w:p w14:paraId="14030ACC" w14:textId="77777777" w:rsidR="00E91736" w:rsidRPr="00CA14A9" w:rsidRDefault="00E91736" w:rsidP="00E91736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</w:tcPr>
          <w:p w14:paraId="53C1F7EB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0DAF8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FED4BCF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2D823DBC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872099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1736" w:rsidRPr="00C1266B" w14:paraId="3D000F90" w14:textId="77777777" w:rsidTr="00BE7C36">
        <w:tc>
          <w:tcPr>
            <w:tcW w:w="5186" w:type="dxa"/>
          </w:tcPr>
          <w:p w14:paraId="0E862792" w14:textId="30E23B80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sz w:val="30"/>
                <w:szCs w:val="30"/>
              </w:rPr>
              <w:t>1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25" w:type="dxa"/>
          </w:tcPr>
          <w:p w14:paraId="4BA8B806" w14:textId="5653F5B2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A8898F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B20273" w14:textId="65AAABD8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47,145</w:t>
            </w:r>
          </w:p>
        </w:tc>
        <w:tc>
          <w:tcPr>
            <w:tcW w:w="308" w:type="dxa"/>
          </w:tcPr>
          <w:p w14:paraId="6614C4E6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5D2A490" w14:textId="1A9C31C9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47,145</w:t>
            </w:r>
          </w:p>
        </w:tc>
      </w:tr>
      <w:tr w:rsidR="00E91736" w:rsidRPr="00C1266B" w14:paraId="069D20A0" w14:textId="77777777" w:rsidTr="00BE7C36">
        <w:tc>
          <w:tcPr>
            <w:tcW w:w="5186" w:type="dxa"/>
          </w:tcPr>
          <w:p w14:paraId="4661ECB1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A14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25" w:type="dxa"/>
          </w:tcPr>
          <w:p w14:paraId="35C212ED" w14:textId="1AD743B9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5CD2A8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10A5897" w14:textId="7633586A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2,956</w:t>
            </w:r>
          </w:p>
        </w:tc>
        <w:tc>
          <w:tcPr>
            <w:tcW w:w="308" w:type="dxa"/>
          </w:tcPr>
          <w:p w14:paraId="54F55F83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5E0971" w14:textId="1B779581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2,956</w:t>
            </w:r>
          </w:p>
        </w:tc>
      </w:tr>
      <w:tr w:rsidR="00E91736" w:rsidRPr="00C1266B" w14:paraId="26032C4B" w14:textId="77777777" w:rsidTr="00BE7C36">
        <w:tc>
          <w:tcPr>
            <w:tcW w:w="5186" w:type="dxa"/>
          </w:tcPr>
          <w:p w14:paraId="54F9552B" w14:textId="10054E88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45318D" w14:textId="55AF497B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AF3C0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EB5B43D" w14:textId="40A2E8CC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50,101</w:t>
            </w:r>
          </w:p>
        </w:tc>
        <w:tc>
          <w:tcPr>
            <w:tcW w:w="308" w:type="dxa"/>
          </w:tcPr>
          <w:p w14:paraId="5BD0576F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2B71DE8" w14:textId="44C9B04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50,101</w:t>
            </w:r>
          </w:p>
        </w:tc>
      </w:tr>
      <w:tr w:rsidR="00D55482" w:rsidRPr="00C1266B" w14:paraId="23F5F96C" w14:textId="77777777" w:rsidTr="00BE7C36">
        <w:tc>
          <w:tcPr>
            <w:tcW w:w="5186" w:type="dxa"/>
          </w:tcPr>
          <w:p w14:paraId="1539D409" w14:textId="117FEEEF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66881C48" w14:textId="5EF1B824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1ED25" w14:textId="77777777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AE36900" w14:textId="2873AB9E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7714">
              <w:rPr>
                <w:rFonts w:ascii="Angsana New" w:hAnsi="Angsana New"/>
                <w:sz w:val="30"/>
                <w:szCs w:val="30"/>
              </w:rPr>
              <w:t>2,771</w:t>
            </w: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08" w:type="dxa"/>
          </w:tcPr>
          <w:p w14:paraId="6140068E" w14:textId="77777777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486274" w14:textId="23115E66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7714">
              <w:rPr>
                <w:rFonts w:ascii="Angsana New" w:hAnsi="Angsana New"/>
                <w:sz w:val="30"/>
                <w:szCs w:val="30"/>
              </w:rPr>
              <w:t>2,771</w:t>
            </w: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55482" w:rsidRPr="00C1266B" w14:paraId="63D2F055" w14:textId="77777777" w:rsidTr="00BE7C36">
        <w:tc>
          <w:tcPr>
            <w:tcW w:w="5186" w:type="dxa"/>
          </w:tcPr>
          <w:p w14:paraId="321664CB" w14:textId="1E19AB3F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25" w:type="dxa"/>
          </w:tcPr>
          <w:p w14:paraId="20258A01" w14:textId="15C65824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91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2BFC10" w14:textId="77777777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71D864" w14:textId="5E69770A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(466)</w:t>
            </w:r>
          </w:p>
        </w:tc>
        <w:tc>
          <w:tcPr>
            <w:tcW w:w="308" w:type="dxa"/>
          </w:tcPr>
          <w:p w14:paraId="4787415B" w14:textId="77777777" w:rsidR="00D55482" w:rsidRPr="00E91736" w:rsidRDefault="00D55482" w:rsidP="00D5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E30F69" w14:textId="15F483D3" w:rsidR="00D55482" w:rsidRPr="00E91736" w:rsidRDefault="00D55482" w:rsidP="000C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(466)</w:t>
            </w:r>
          </w:p>
        </w:tc>
      </w:tr>
      <w:tr w:rsidR="00E91736" w:rsidRPr="00C1266B" w14:paraId="5302288E" w14:textId="77777777" w:rsidTr="00BE7C36">
        <w:tc>
          <w:tcPr>
            <w:tcW w:w="5186" w:type="dxa"/>
          </w:tcPr>
          <w:p w14:paraId="6AD976F8" w14:textId="12AE51F6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B5F39E" w14:textId="7818ADF5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FC10C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CADE299" w14:textId="4352FFF1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52,406</w:t>
            </w:r>
          </w:p>
        </w:tc>
        <w:tc>
          <w:tcPr>
            <w:tcW w:w="308" w:type="dxa"/>
          </w:tcPr>
          <w:p w14:paraId="55DAB703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2ABC71B" w14:textId="28EE9D49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52,406</w:t>
            </w:r>
          </w:p>
        </w:tc>
      </w:tr>
      <w:tr w:rsidR="00E91736" w:rsidRPr="00532072" w14:paraId="148A3126" w14:textId="77777777" w:rsidTr="00BE7C36">
        <w:tc>
          <w:tcPr>
            <w:tcW w:w="5186" w:type="dxa"/>
          </w:tcPr>
          <w:p w14:paraId="14DAAFF2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9CA105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A08F2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295F45E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7DCCACC9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0D97ED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736" w:rsidRPr="00C1266B" w14:paraId="1A7AA918" w14:textId="77777777" w:rsidTr="00BE7C36">
        <w:tc>
          <w:tcPr>
            <w:tcW w:w="5186" w:type="dxa"/>
          </w:tcPr>
          <w:p w14:paraId="148C2E50" w14:textId="6CABBBE3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25" w:type="dxa"/>
          </w:tcPr>
          <w:p w14:paraId="60D96CAE" w14:textId="3E37618B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B4334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BDDC42" w14:textId="35920786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1CB7BCED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D7879E" w14:textId="42223683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1736" w:rsidRPr="00C1266B" w14:paraId="141A877B" w14:textId="77777777" w:rsidTr="00BE7C36">
        <w:tc>
          <w:tcPr>
            <w:tcW w:w="5186" w:type="dxa"/>
          </w:tcPr>
          <w:p w14:paraId="6EB5B863" w14:textId="2674F3E6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C6F906C" w14:textId="7F513640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F044CC8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30294C9" w14:textId="7F9874C1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14,311</w:t>
            </w:r>
          </w:p>
        </w:tc>
        <w:tc>
          <w:tcPr>
            <w:tcW w:w="308" w:type="dxa"/>
          </w:tcPr>
          <w:p w14:paraId="6512ADDF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8A52F76" w14:textId="77F284EE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16,311</w:t>
            </w:r>
          </w:p>
        </w:tc>
      </w:tr>
      <w:tr w:rsidR="00E91736" w:rsidRPr="00C1266B" w14:paraId="63236D17" w14:textId="77777777" w:rsidTr="00BE7C36">
        <w:tc>
          <w:tcPr>
            <w:tcW w:w="5186" w:type="dxa"/>
          </w:tcPr>
          <w:p w14:paraId="58CC2358" w14:textId="52172B3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2A74C082" w14:textId="2F2A4D52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C0A1763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14:paraId="0A301AD8" w14:textId="3CA325C9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44,256</w:t>
            </w:r>
          </w:p>
        </w:tc>
        <w:tc>
          <w:tcPr>
            <w:tcW w:w="308" w:type="dxa"/>
          </w:tcPr>
          <w:p w14:paraId="728276D4" w14:textId="77777777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1215A339" w14:textId="1BC492A1" w:rsidR="00E91736" w:rsidRPr="00CA14A9" w:rsidRDefault="00E91736" w:rsidP="00E9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46,256</w:t>
            </w:r>
          </w:p>
        </w:tc>
      </w:tr>
    </w:tbl>
    <w:p w14:paraId="611CEBB6" w14:textId="77777777" w:rsidR="00D62DD6" w:rsidRPr="00C1266B" w:rsidRDefault="00D62DD6" w:rsidP="00BC34B5">
      <w:pPr>
        <w:spacing w:line="240" w:lineRule="auto"/>
        <w:rPr>
          <w:rFonts w:ascii="Angsana New" w:hAnsi="Angsana New"/>
          <w:sz w:val="2"/>
          <w:szCs w:val="2"/>
        </w:rPr>
      </w:pPr>
    </w:p>
    <w:p w14:paraId="2D8B9596" w14:textId="77777777" w:rsidR="00EF4B60" w:rsidRPr="00C1266B" w:rsidRDefault="00EF4B60" w:rsidP="00EF4B60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34"/>
        <w:gridCol w:w="1980"/>
      </w:tblGrid>
      <w:tr w:rsidR="00B776CA" w:rsidRPr="00532072" w14:paraId="390BBB9F" w14:textId="77777777" w:rsidTr="00BE7C36">
        <w:trPr>
          <w:tblHeader/>
        </w:trPr>
        <w:tc>
          <w:tcPr>
            <w:tcW w:w="7134" w:type="dxa"/>
          </w:tcPr>
          <w:p w14:paraId="5EF6679E" w14:textId="77777777" w:rsidR="00B776CA" w:rsidRPr="00CA14A9" w:rsidRDefault="00A26D5D" w:rsidP="00BC34B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CA14A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80" w:type="dxa"/>
          </w:tcPr>
          <w:p w14:paraId="2DF20738" w14:textId="77777777" w:rsidR="00B776CA" w:rsidRPr="00CA14A9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CA" w:rsidRPr="00532072" w14:paraId="595D2CD1" w14:textId="77777777" w:rsidTr="00BE7C36">
        <w:trPr>
          <w:tblHeader/>
        </w:trPr>
        <w:tc>
          <w:tcPr>
            <w:tcW w:w="7134" w:type="dxa"/>
          </w:tcPr>
          <w:p w14:paraId="12299928" w14:textId="77777777" w:rsidR="00B776CA" w:rsidRPr="00CA14A9" w:rsidRDefault="00B776CA" w:rsidP="00BC34B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E55791" w14:textId="4EF41CDD" w:rsidR="00B776CA" w:rsidRPr="00CA14A9" w:rsidRDefault="00435CC7" w:rsidP="00BC34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B226B7" w:rsidRPr="00CA14A9">
              <w:rPr>
                <w:rFonts w:ascii="Angsana New" w:hAnsi="Angsana New"/>
                <w:sz w:val="30"/>
                <w:szCs w:val="30"/>
                <w:cs/>
              </w:rPr>
              <w:t>ลิขสิทธิ์ซอฟต์</w:t>
            </w:r>
            <w:r w:rsidR="00B776CA" w:rsidRPr="00CA14A9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</w:tr>
      <w:tr w:rsidR="00B776CA" w:rsidRPr="00532072" w14:paraId="452F01E1" w14:textId="77777777" w:rsidTr="00BE7C36">
        <w:tc>
          <w:tcPr>
            <w:tcW w:w="7134" w:type="dxa"/>
          </w:tcPr>
          <w:p w14:paraId="668D3147" w14:textId="77777777" w:rsidR="00B776CA" w:rsidRPr="00CA14A9" w:rsidRDefault="00B776CA" w:rsidP="00BC34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A86B73" w14:textId="77777777" w:rsidR="00B776CA" w:rsidRPr="00CA14A9" w:rsidRDefault="00B776CA" w:rsidP="00BC34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A14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776CA" w:rsidRPr="00532072" w14:paraId="2D30E694" w14:textId="77777777" w:rsidTr="00BE7C36">
        <w:tc>
          <w:tcPr>
            <w:tcW w:w="7134" w:type="dxa"/>
          </w:tcPr>
          <w:p w14:paraId="3767EC2E" w14:textId="77777777" w:rsidR="00B776CA" w:rsidRPr="00CA14A9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8DC7994" w14:textId="77777777" w:rsidR="00B776CA" w:rsidRPr="00CA14A9" w:rsidRDefault="00B776CA" w:rsidP="00BC34B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CFB" w:rsidRPr="00C75CFB" w14:paraId="2B982704" w14:textId="77777777" w:rsidTr="00BE7C36">
        <w:tc>
          <w:tcPr>
            <w:tcW w:w="7134" w:type="dxa"/>
          </w:tcPr>
          <w:p w14:paraId="480A7E01" w14:textId="1917C6F9" w:rsidR="00C75CFB" w:rsidRPr="00CA14A9" w:rsidRDefault="00C75CFB" w:rsidP="00C7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sz w:val="30"/>
                <w:szCs w:val="30"/>
              </w:rPr>
              <w:t>1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5590B5B8" w14:textId="5062C691" w:rsidR="00C75CFB" w:rsidRPr="00CA14A9" w:rsidRDefault="00C75CFB" w:rsidP="00C7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59,134</w:t>
            </w:r>
          </w:p>
        </w:tc>
      </w:tr>
      <w:tr w:rsidR="00C75CFB" w:rsidRPr="00532072" w14:paraId="498BF5F9" w14:textId="77777777" w:rsidTr="00BE7C36">
        <w:tc>
          <w:tcPr>
            <w:tcW w:w="7134" w:type="dxa"/>
          </w:tcPr>
          <w:p w14:paraId="071D8FC3" w14:textId="77777777" w:rsidR="00C75CFB" w:rsidRPr="00CA14A9" w:rsidRDefault="00C75CFB" w:rsidP="00C7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1420CE03" w14:textId="5A922893" w:rsidR="00C75CFB" w:rsidRPr="00CA14A9" w:rsidRDefault="00C75CFB" w:rsidP="00C7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C75CFB" w:rsidRPr="00532072" w14:paraId="7881E096" w14:textId="77777777" w:rsidTr="00BE7C36">
        <w:tc>
          <w:tcPr>
            <w:tcW w:w="7134" w:type="dxa"/>
          </w:tcPr>
          <w:p w14:paraId="196823BB" w14:textId="64180747" w:rsidR="00C75CFB" w:rsidRPr="00CA14A9" w:rsidRDefault="00C75CFB" w:rsidP="00C7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B2F8158" w14:textId="342B783A" w:rsidR="00C75CFB" w:rsidRPr="00CA14A9" w:rsidRDefault="00C75CFB" w:rsidP="00C7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59,869</w:t>
            </w:r>
          </w:p>
        </w:tc>
      </w:tr>
      <w:tr w:rsidR="00297CED" w:rsidRPr="00532072" w14:paraId="131C4F40" w14:textId="77777777" w:rsidTr="00BE7C36">
        <w:tc>
          <w:tcPr>
            <w:tcW w:w="7134" w:type="dxa"/>
            <w:shd w:val="clear" w:color="auto" w:fill="auto"/>
          </w:tcPr>
          <w:p w14:paraId="04792814" w14:textId="3F2C0D2C" w:rsidR="00297CED" w:rsidRDefault="00297CED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37034289" w14:textId="4C14BE18" w:rsidR="00297CED" w:rsidRDefault="00297CED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</w:t>
            </w:r>
            <w:r w:rsidR="00EB65B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01D7" w:rsidRPr="00532072" w14:paraId="5B6AEA86" w14:textId="77777777" w:rsidTr="00BE7C36">
        <w:tc>
          <w:tcPr>
            <w:tcW w:w="7134" w:type="dxa"/>
            <w:shd w:val="clear" w:color="auto" w:fill="auto"/>
          </w:tcPr>
          <w:p w14:paraId="44510CF9" w14:textId="1D65C96D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980" w:type="dxa"/>
          </w:tcPr>
          <w:p w14:paraId="746B8219" w14:textId="325CD7AE" w:rsidR="00C401D7" w:rsidRPr="00CA14A9" w:rsidRDefault="0095610D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7CED">
              <w:rPr>
                <w:rFonts w:ascii="Angsana New" w:hAnsi="Angsana New"/>
                <w:sz w:val="30"/>
                <w:szCs w:val="30"/>
              </w:rPr>
              <w:t>0,52</w:t>
            </w:r>
            <w:r w:rsidR="00EB65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01D7" w:rsidRPr="00532072" w14:paraId="0BEA54B0" w14:textId="77777777" w:rsidTr="00BE7C36">
        <w:tc>
          <w:tcPr>
            <w:tcW w:w="7134" w:type="dxa"/>
            <w:shd w:val="clear" w:color="auto" w:fill="auto"/>
          </w:tcPr>
          <w:p w14:paraId="2991CF9B" w14:textId="11EDEA84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0" w:type="dxa"/>
          </w:tcPr>
          <w:p w14:paraId="59D6438D" w14:textId="13E68275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</w:tr>
      <w:tr w:rsidR="00C401D7" w:rsidRPr="00532072" w14:paraId="787C4D02" w14:textId="77777777" w:rsidTr="00BE7C36">
        <w:tc>
          <w:tcPr>
            <w:tcW w:w="7134" w:type="dxa"/>
          </w:tcPr>
          <w:p w14:paraId="37BF9CF5" w14:textId="7CFED81D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CF5459C" w14:textId="6252F4CE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92,113</w:t>
            </w:r>
          </w:p>
        </w:tc>
      </w:tr>
      <w:tr w:rsidR="00C401D7" w:rsidRPr="00532072" w14:paraId="6E8E10F4" w14:textId="77777777" w:rsidTr="00BE7C36">
        <w:trPr>
          <w:trHeight w:val="70"/>
        </w:trPr>
        <w:tc>
          <w:tcPr>
            <w:tcW w:w="7134" w:type="dxa"/>
          </w:tcPr>
          <w:p w14:paraId="53A32FAD" w14:textId="77777777" w:rsidR="00C401D7" w:rsidRPr="00CA14A9" w:rsidRDefault="00C401D7" w:rsidP="00C40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68D3B1" w14:textId="77777777" w:rsidR="00C401D7" w:rsidRPr="00CA14A9" w:rsidRDefault="00C401D7" w:rsidP="00C401D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1D7" w:rsidRPr="00532072" w14:paraId="374369BD" w14:textId="77777777" w:rsidTr="00BE7C36">
        <w:tc>
          <w:tcPr>
            <w:tcW w:w="7134" w:type="dxa"/>
          </w:tcPr>
          <w:p w14:paraId="5B2D50CF" w14:textId="77777777" w:rsidR="00C401D7" w:rsidRPr="00CA14A9" w:rsidRDefault="00C401D7" w:rsidP="00C401D7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0" w:type="dxa"/>
            <w:vAlign w:val="bottom"/>
          </w:tcPr>
          <w:p w14:paraId="7481EBE3" w14:textId="77777777" w:rsidR="00C401D7" w:rsidRPr="00CA14A9" w:rsidRDefault="00C401D7" w:rsidP="00C401D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1D7" w:rsidRPr="00532072" w14:paraId="4572265D" w14:textId="77777777" w:rsidTr="00BE7C36">
        <w:tc>
          <w:tcPr>
            <w:tcW w:w="7134" w:type="dxa"/>
          </w:tcPr>
          <w:p w14:paraId="303C3E52" w14:textId="751E5417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sz w:val="30"/>
                <w:szCs w:val="30"/>
              </w:rPr>
              <w:t>1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122F8E48" w14:textId="5C625CF2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43,110</w:t>
            </w:r>
          </w:p>
        </w:tc>
      </w:tr>
      <w:tr w:rsidR="00C401D7" w:rsidRPr="00532072" w14:paraId="4FCA8075" w14:textId="77777777" w:rsidTr="00BE7C36">
        <w:tc>
          <w:tcPr>
            <w:tcW w:w="7134" w:type="dxa"/>
          </w:tcPr>
          <w:p w14:paraId="47369F31" w14:textId="77777777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A14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</w:tcPr>
          <w:p w14:paraId="1585F9BD" w14:textId="1116A70E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</w:rPr>
              <w:t>2,642</w:t>
            </w:r>
          </w:p>
        </w:tc>
      </w:tr>
      <w:tr w:rsidR="00C401D7" w:rsidRPr="00532072" w14:paraId="215839AF" w14:textId="77777777" w:rsidTr="00BE7C36">
        <w:tc>
          <w:tcPr>
            <w:tcW w:w="7134" w:type="dxa"/>
            <w:shd w:val="clear" w:color="auto" w:fill="auto"/>
          </w:tcPr>
          <w:p w14:paraId="26AED635" w14:textId="36704B38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5C7098" w14:textId="2D138C05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45,752</w:t>
            </w:r>
          </w:p>
        </w:tc>
      </w:tr>
      <w:tr w:rsidR="00C401D7" w:rsidRPr="00532072" w14:paraId="196489F4" w14:textId="77777777" w:rsidTr="00BE7C36">
        <w:tc>
          <w:tcPr>
            <w:tcW w:w="7134" w:type="dxa"/>
            <w:shd w:val="clear" w:color="auto" w:fill="auto"/>
          </w:tcPr>
          <w:p w14:paraId="7CE6F9D9" w14:textId="08CB90D8" w:rsidR="00C401D7" w:rsidRPr="00CA14A9" w:rsidRDefault="00C57669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980" w:type="dxa"/>
          </w:tcPr>
          <w:p w14:paraId="440BF28B" w14:textId="05CC1752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8D264A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C401D7" w:rsidRPr="00532072" w14:paraId="7A95C9A0" w14:textId="77777777" w:rsidTr="00BE7C36">
        <w:tc>
          <w:tcPr>
            <w:tcW w:w="7134" w:type="dxa"/>
            <w:shd w:val="clear" w:color="auto" w:fill="auto"/>
          </w:tcPr>
          <w:p w14:paraId="50A9A678" w14:textId="44340C19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0" w:type="dxa"/>
          </w:tcPr>
          <w:p w14:paraId="176436C4" w14:textId="3A7E4090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</w:tr>
      <w:tr w:rsidR="00C401D7" w:rsidRPr="00532072" w14:paraId="3ED2D264" w14:textId="77777777" w:rsidTr="00BE7C36">
        <w:tc>
          <w:tcPr>
            <w:tcW w:w="7134" w:type="dxa"/>
            <w:shd w:val="clear" w:color="auto" w:fill="auto"/>
          </w:tcPr>
          <w:p w14:paraId="5F6509D1" w14:textId="2F5ED5BA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2367928" w14:textId="3D0635E1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48,067</w:t>
            </w:r>
          </w:p>
        </w:tc>
      </w:tr>
      <w:tr w:rsidR="00C401D7" w:rsidRPr="00532072" w14:paraId="5703740A" w14:textId="77777777" w:rsidTr="00BE7C36">
        <w:tc>
          <w:tcPr>
            <w:tcW w:w="7134" w:type="dxa"/>
            <w:shd w:val="clear" w:color="auto" w:fill="auto"/>
          </w:tcPr>
          <w:p w14:paraId="38DE1E85" w14:textId="77777777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C45A623" w14:textId="77777777" w:rsidR="00C401D7" w:rsidRPr="00CA14A9" w:rsidRDefault="00C401D7" w:rsidP="00C401D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1D7" w:rsidRPr="00532072" w14:paraId="320F90DF" w14:textId="77777777" w:rsidTr="00BE7C36">
        <w:tc>
          <w:tcPr>
            <w:tcW w:w="7134" w:type="dxa"/>
            <w:shd w:val="clear" w:color="auto" w:fill="auto"/>
          </w:tcPr>
          <w:p w14:paraId="3A878FFB" w14:textId="46A62BD0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7DAB5CAF" w14:textId="730B7E4F" w:rsidR="00C401D7" w:rsidRPr="00CA14A9" w:rsidRDefault="00C401D7" w:rsidP="00C401D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1D7" w:rsidRPr="00532072" w14:paraId="68D887EA" w14:textId="77777777" w:rsidTr="00BE7C36">
        <w:tc>
          <w:tcPr>
            <w:tcW w:w="7134" w:type="dxa"/>
            <w:shd w:val="clear" w:color="auto" w:fill="auto"/>
          </w:tcPr>
          <w:p w14:paraId="1A35990D" w14:textId="232B2A4B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53D39A1" w14:textId="408E9408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14,117</w:t>
            </w:r>
          </w:p>
        </w:tc>
      </w:tr>
      <w:tr w:rsidR="00C401D7" w:rsidRPr="00532072" w14:paraId="56D17D96" w14:textId="77777777" w:rsidTr="00BE7C36">
        <w:tc>
          <w:tcPr>
            <w:tcW w:w="7134" w:type="dxa"/>
            <w:shd w:val="clear" w:color="auto" w:fill="auto"/>
          </w:tcPr>
          <w:p w14:paraId="55E2FF36" w14:textId="5557673A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065A758" w14:textId="61578C87" w:rsidR="00C401D7" w:rsidRPr="00CA14A9" w:rsidRDefault="00C401D7" w:rsidP="00C4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44,046</w:t>
            </w:r>
          </w:p>
        </w:tc>
      </w:tr>
    </w:tbl>
    <w:p w14:paraId="1A5D3681" w14:textId="4878AC31" w:rsidR="005C3498" w:rsidRDefault="005C3498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872ACD0" w14:textId="77777777" w:rsidR="005C3498" w:rsidRDefault="005C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E99124" w14:textId="21091476" w:rsidR="00442AB7" w:rsidRPr="00E0752C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2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5</w:t>
      </w:r>
      <w:r w:rsidRPr="00E0752C">
        <w:rPr>
          <w:rFonts w:ascii="Angsana New" w:hAnsi="Angsana New"/>
          <w:b/>
          <w:bCs/>
          <w:sz w:val="30"/>
          <w:szCs w:val="30"/>
        </w:rPr>
        <w:tab/>
      </w:r>
      <w:r w:rsidRPr="00E0752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2BD1754" w14:textId="2B34B255" w:rsidR="00442AB7" w:rsidRPr="00E0752C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647"/>
        <w:gridCol w:w="1100"/>
        <w:gridCol w:w="228"/>
        <w:gridCol w:w="1065"/>
        <w:gridCol w:w="228"/>
        <w:gridCol w:w="860"/>
        <w:gridCol w:w="227"/>
        <w:gridCol w:w="1058"/>
        <w:gridCol w:w="234"/>
        <w:gridCol w:w="1058"/>
        <w:gridCol w:w="227"/>
        <w:gridCol w:w="898"/>
      </w:tblGrid>
      <w:tr w:rsidR="00442AB7" w:rsidRPr="00E0752C" w14:paraId="38FC9574" w14:textId="77777777" w:rsidTr="00C11153">
        <w:trPr>
          <w:tblHeader/>
        </w:trPr>
        <w:tc>
          <w:tcPr>
            <w:tcW w:w="1980" w:type="dxa"/>
          </w:tcPr>
          <w:p w14:paraId="5B52A5DB" w14:textId="6C0994D3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</w:tcPr>
          <w:p w14:paraId="0CB1AC83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83" w:type="dxa"/>
            <w:gridSpan w:val="11"/>
          </w:tcPr>
          <w:p w14:paraId="1733CAED" w14:textId="5C6BE27B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AB7" w:rsidRPr="00E0752C" w14:paraId="752F2F1A" w14:textId="77777777" w:rsidTr="00C11153">
        <w:trPr>
          <w:tblHeader/>
        </w:trPr>
        <w:tc>
          <w:tcPr>
            <w:tcW w:w="1980" w:type="dxa"/>
          </w:tcPr>
          <w:p w14:paraId="4CFE5530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</w:tcPr>
          <w:p w14:paraId="5416E84E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DDAD853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7" w:type="dxa"/>
          </w:tcPr>
          <w:p w14:paraId="1FA98F6B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5" w:type="dxa"/>
            <w:gridSpan w:val="5"/>
          </w:tcPr>
          <w:p w14:paraId="46EFB63D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2AB7" w:rsidRPr="00E0752C" w14:paraId="693B3A0A" w14:textId="77777777" w:rsidTr="00C11153">
        <w:trPr>
          <w:tblHeader/>
        </w:trPr>
        <w:tc>
          <w:tcPr>
            <w:tcW w:w="1980" w:type="dxa"/>
          </w:tcPr>
          <w:p w14:paraId="2E2EFCB2" w14:textId="0EADD61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vAlign w:val="bottom"/>
          </w:tcPr>
          <w:p w14:paraId="5BA10311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0" w:type="dxa"/>
            <w:vAlign w:val="bottom"/>
          </w:tcPr>
          <w:p w14:paraId="4AFF8B2D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488B1BAF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BB1D65A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10790301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0D74FBB5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5BE90706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BF5AD5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690C5533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92D6BBB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7E8AB57A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6113A4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42AB7" w:rsidRPr="00E0752C" w14:paraId="1673252B" w14:textId="77777777" w:rsidTr="00C11153">
        <w:trPr>
          <w:tblHeader/>
        </w:trPr>
        <w:tc>
          <w:tcPr>
            <w:tcW w:w="1980" w:type="dxa"/>
          </w:tcPr>
          <w:p w14:paraId="202E8C11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</w:tcPr>
          <w:p w14:paraId="34C03A60" w14:textId="77777777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83" w:type="dxa"/>
            <w:gridSpan w:val="11"/>
            <w:vAlign w:val="bottom"/>
          </w:tcPr>
          <w:p w14:paraId="4D8C3251" w14:textId="674E240B" w:rsidR="00442AB7" w:rsidRPr="00E0752C" w:rsidRDefault="00442AB7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85A7C" w:rsidRPr="00E075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42AB7" w:rsidRPr="00E0752C" w14:paraId="29076C6D" w14:textId="77777777" w:rsidTr="00C11153">
        <w:tc>
          <w:tcPr>
            <w:tcW w:w="1980" w:type="dxa"/>
          </w:tcPr>
          <w:p w14:paraId="0CEEF901" w14:textId="7B83D4CE" w:rsidR="00442AB7" w:rsidRPr="00E0752C" w:rsidRDefault="00442AB7" w:rsidP="00B761BB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47" w:type="dxa"/>
            <w:vAlign w:val="bottom"/>
          </w:tcPr>
          <w:p w14:paraId="46D358E1" w14:textId="2B86C79E" w:rsidR="00442AB7" w:rsidRPr="00E0752C" w:rsidRDefault="003A7D63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0" w:type="dxa"/>
            <w:vAlign w:val="bottom"/>
          </w:tcPr>
          <w:p w14:paraId="35058E73" w14:textId="048FE9A9" w:rsidR="00442AB7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1369C08" w14:textId="77777777" w:rsidR="00442AB7" w:rsidRPr="00E0752C" w:rsidRDefault="00442AB7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70CB8F9" w14:textId="385DDB35" w:rsidR="00442AB7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5E20E8AB" w14:textId="77777777" w:rsidR="00442AB7" w:rsidRPr="00E0752C" w:rsidRDefault="00442AB7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F8ADB83" w14:textId="7AC9893F" w:rsidR="00442AB7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7D13FFEF" w14:textId="77777777" w:rsidR="00442AB7" w:rsidRPr="00E0752C" w:rsidRDefault="00442AB7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34E81BE" w14:textId="2003AA39" w:rsidR="00442AB7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75D40AB2" w14:textId="77777777" w:rsidR="00442AB7" w:rsidRPr="00E0752C" w:rsidRDefault="00442AB7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AB431A" w14:textId="47A61E87" w:rsidR="00442AB7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5F3A37B3" w14:textId="77777777" w:rsidR="00442AB7" w:rsidRPr="00E0752C" w:rsidRDefault="00442AB7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777C683" w14:textId="4AEE085E" w:rsidR="00442AB7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752C" w:rsidRPr="00E0752C" w14:paraId="22AB4F2C" w14:textId="77777777" w:rsidTr="00C11153">
        <w:tc>
          <w:tcPr>
            <w:tcW w:w="1980" w:type="dxa"/>
          </w:tcPr>
          <w:p w14:paraId="1CD76D76" w14:textId="77777777" w:rsidR="00E0752C" w:rsidRPr="00E0752C" w:rsidRDefault="00E0752C" w:rsidP="00E0752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E07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2563: 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647" w:type="dxa"/>
          </w:tcPr>
          <w:p w14:paraId="0F8F15DF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F46C2DB" w14:textId="1CB51FAD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58AE4A43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163CC2D" w14:textId="6B8CE4BF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356</w:t>
            </w:r>
            <w:r w:rsidRPr="00E0752C">
              <w:rPr>
                <w:rFonts w:asciiTheme="majorBidi" w:hAnsiTheme="majorBidi" w:cstheme="majorBidi"/>
                <w:sz w:val="30"/>
                <w:szCs w:val="30"/>
              </w:rPr>
              <w:t>,381</w:t>
            </w:r>
          </w:p>
        </w:tc>
        <w:tc>
          <w:tcPr>
            <w:tcW w:w="228" w:type="dxa"/>
            <w:vAlign w:val="bottom"/>
          </w:tcPr>
          <w:p w14:paraId="5C9C9A09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ECE343E" w14:textId="1730565F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356,381</w:t>
            </w:r>
          </w:p>
        </w:tc>
        <w:tc>
          <w:tcPr>
            <w:tcW w:w="227" w:type="dxa"/>
            <w:vAlign w:val="bottom"/>
          </w:tcPr>
          <w:p w14:paraId="47B71AB8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688E9C5" w14:textId="346E2C0A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5D7D1E1B" w14:textId="77777777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3F8CF19" w14:textId="019C57F3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1B2DAB08" w14:textId="77777777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207072E" w14:textId="65E6B05C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752C" w:rsidRPr="00E0752C" w14:paraId="4C3EC930" w14:textId="77777777" w:rsidTr="00C11153">
        <w:tc>
          <w:tcPr>
            <w:tcW w:w="1980" w:type="dxa"/>
          </w:tcPr>
          <w:p w14:paraId="16825668" w14:textId="77777777" w:rsidR="00E0752C" w:rsidRPr="00E0752C" w:rsidRDefault="00E0752C" w:rsidP="00E0752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47" w:type="dxa"/>
          </w:tcPr>
          <w:p w14:paraId="21398BAE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05905" w14:textId="13C704F4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0353E13F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4EBDA" w14:textId="5515B62B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356</w:t>
            </w: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,381</w:t>
            </w:r>
          </w:p>
        </w:tc>
        <w:tc>
          <w:tcPr>
            <w:tcW w:w="228" w:type="dxa"/>
            <w:vAlign w:val="bottom"/>
          </w:tcPr>
          <w:p w14:paraId="2608EC5B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02797" w14:textId="3CFA6BEF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356,381</w:t>
            </w:r>
          </w:p>
        </w:tc>
        <w:tc>
          <w:tcPr>
            <w:tcW w:w="227" w:type="dxa"/>
            <w:vAlign w:val="bottom"/>
          </w:tcPr>
          <w:p w14:paraId="66DB9F19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37AB8" w14:textId="6E0B8145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7337A940" w14:textId="77777777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4F63C" w14:textId="4A6B1EEA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71472A8B" w14:textId="77777777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81307" w14:textId="0A8DD1C0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FAA1EEE" w14:textId="77777777" w:rsidR="00442AB7" w:rsidRPr="00E0752C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1099"/>
        <w:gridCol w:w="236"/>
        <w:gridCol w:w="1064"/>
        <w:gridCol w:w="236"/>
        <w:gridCol w:w="861"/>
        <w:gridCol w:w="236"/>
        <w:gridCol w:w="1043"/>
        <w:gridCol w:w="270"/>
        <w:gridCol w:w="1059"/>
        <w:gridCol w:w="290"/>
        <w:gridCol w:w="809"/>
      </w:tblGrid>
      <w:tr w:rsidR="00444976" w:rsidRPr="00E0752C" w14:paraId="7026BB05" w14:textId="77777777" w:rsidTr="00C11153">
        <w:trPr>
          <w:tblHeader/>
        </w:trPr>
        <w:tc>
          <w:tcPr>
            <w:tcW w:w="1980" w:type="dxa"/>
          </w:tcPr>
          <w:p w14:paraId="13364697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43ECA47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03" w:type="dxa"/>
            <w:gridSpan w:val="11"/>
          </w:tcPr>
          <w:p w14:paraId="17E2BAD8" w14:textId="78DE9AF8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E0752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4976" w:rsidRPr="00E0752C" w14:paraId="2BC08931" w14:textId="77777777" w:rsidTr="00C11153">
        <w:trPr>
          <w:tblHeader/>
        </w:trPr>
        <w:tc>
          <w:tcPr>
            <w:tcW w:w="1980" w:type="dxa"/>
          </w:tcPr>
          <w:p w14:paraId="18E1A4C2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37A565C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6" w:type="dxa"/>
            <w:gridSpan w:val="5"/>
          </w:tcPr>
          <w:p w14:paraId="274FBD86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92676B3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1" w:type="dxa"/>
            <w:gridSpan w:val="5"/>
          </w:tcPr>
          <w:p w14:paraId="13A493A3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976" w:rsidRPr="00E0752C" w14:paraId="4E7907F0" w14:textId="77777777" w:rsidTr="00C11153">
        <w:trPr>
          <w:tblHeader/>
        </w:trPr>
        <w:tc>
          <w:tcPr>
            <w:tcW w:w="1980" w:type="dxa"/>
          </w:tcPr>
          <w:p w14:paraId="145BE064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3BC09A9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9" w:type="dxa"/>
            <w:vAlign w:val="bottom"/>
          </w:tcPr>
          <w:p w14:paraId="7FCB6E1C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A4C2095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58ACA13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876FB7F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vAlign w:val="bottom"/>
          </w:tcPr>
          <w:p w14:paraId="579ADA47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AB4B6E6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D97EFB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FE92C76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2F5B9D6F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90" w:type="dxa"/>
            <w:vAlign w:val="bottom"/>
          </w:tcPr>
          <w:p w14:paraId="68B37AD2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87BBFC7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44976" w:rsidRPr="00E0752C" w14:paraId="0F2F9409" w14:textId="77777777" w:rsidTr="00C11153">
        <w:trPr>
          <w:tblHeader/>
        </w:trPr>
        <w:tc>
          <w:tcPr>
            <w:tcW w:w="1980" w:type="dxa"/>
          </w:tcPr>
          <w:p w14:paraId="14326971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D03D310" w14:textId="77777777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3" w:type="dxa"/>
            <w:gridSpan w:val="11"/>
            <w:vAlign w:val="bottom"/>
          </w:tcPr>
          <w:p w14:paraId="46C503CC" w14:textId="617489D6" w:rsidR="00444976" w:rsidRPr="00E0752C" w:rsidRDefault="00444976" w:rsidP="00B7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84074" w:rsidRPr="00E075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752C" w:rsidRPr="00E0752C" w14:paraId="07DEE515" w14:textId="77777777" w:rsidTr="00C11153">
        <w:tc>
          <w:tcPr>
            <w:tcW w:w="1980" w:type="dxa"/>
          </w:tcPr>
          <w:p w14:paraId="2F4ED877" w14:textId="77777777" w:rsidR="00E0752C" w:rsidRPr="00E0752C" w:rsidRDefault="00E0752C" w:rsidP="00E0752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30" w:type="dxa"/>
            <w:vAlign w:val="bottom"/>
          </w:tcPr>
          <w:p w14:paraId="7ED313BC" w14:textId="09226B58" w:rsidR="00E0752C" w:rsidRPr="00E0752C" w:rsidRDefault="003A7D63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9" w:type="dxa"/>
            <w:vAlign w:val="bottom"/>
          </w:tcPr>
          <w:p w14:paraId="02A91095" w14:textId="7DB464F3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EDCC38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FC03AA3" w14:textId="1774863A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E0752C">
              <w:rPr>
                <w:rFonts w:asciiTheme="majorBidi" w:hAnsiTheme="majorBidi" w:cstheme="majorBidi"/>
                <w:sz w:val="30"/>
                <w:szCs w:val="30"/>
              </w:rPr>
              <w:t>,968</w:t>
            </w:r>
          </w:p>
        </w:tc>
        <w:tc>
          <w:tcPr>
            <w:tcW w:w="236" w:type="dxa"/>
            <w:vAlign w:val="bottom"/>
          </w:tcPr>
          <w:p w14:paraId="0C967C33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vAlign w:val="bottom"/>
          </w:tcPr>
          <w:p w14:paraId="0427631C" w14:textId="775C6236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E0752C">
              <w:rPr>
                <w:rFonts w:asciiTheme="majorBidi" w:hAnsiTheme="majorBidi" w:cstheme="majorBidi"/>
                <w:sz w:val="30"/>
                <w:szCs w:val="30"/>
              </w:rPr>
              <w:t>,968</w:t>
            </w:r>
          </w:p>
        </w:tc>
        <w:tc>
          <w:tcPr>
            <w:tcW w:w="236" w:type="dxa"/>
            <w:vAlign w:val="bottom"/>
          </w:tcPr>
          <w:p w14:paraId="7611CD96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408D7F9" w14:textId="3F65BA95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523544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26D221F5" w14:textId="5E36D786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90" w:type="dxa"/>
            <w:vAlign w:val="bottom"/>
          </w:tcPr>
          <w:p w14:paraId="666D8CF2" w14:textId="6BED669A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13C501B3" w14:textId="390592A6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</w:tr>
      <w:tr w:rsidR="00E0752C" w:rsidRPr="00E0752C" w14:paraId="0FBE1743" w14:textId="77777777" w:rsidTr="00C11153">
        <w:tc>
          <w:tcPr>
            <w:tcW w:w="1980" w:type="dxa"/>
          </w:tcPr>
          <w:p w14:paraId="0D06FAD3" w14:textId="77777777" w:rsidR="00E0752C" w:rsidRPr="00E0752C" w:rsidRDefault="00E0752C" w:rsidP="00E0752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E07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2563: </w:t>
            </w: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630" w:type="dxa"/>
          </w:tcPr>
          <w:p w14:paraId="5FD119DC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3DA0960" w14:textId="0C91B2F2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EA69CC4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8D8CC78" w14:textId="64B814E8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352,606</w:t>
            </w:r>
          </w:p>
        </w:tc>
        <w:tc>
          <w:tcPr>
            <w:tcW w:w="236" w:type="dxa"/>
            <w:vAlign w:val="bottom"/>
          </w:tcPr>
          <w:p w14:paraId="2028D317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vAlign w:val="bottom"/>
          </w:tcPr>
          <w:p w14:paraId="5936D55F" w14:textId="2E30AF33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352,606</w:t>
            </w:r>
          </w:p>
        </w:tc>
        <w:tc>
          <w:tcPr>
            <w:tcW w:w="236" w:type="dxa"/>
            <w:vAlign w:val="bottom"/>
          </w:tcPr>
          <w:p w14:paraId="27A48A4F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E5AC8A5" w14:textId="78F70565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D05AE1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733B23CE" w14:textId="3796EC1A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vAlign w:val="bottom"/>
          </w:tcPr>
          <w:p w14:paraId="3ED98D46" w14:textId="77777777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3B0D7E96" w14:textId="33EC7764" w:rsidR="00E0752C" w:rsidRPr="00E0752C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752C" w:rsidRPr="00BE4279" w14:paraId="60478C3E" w14:textId="77777777" w:rsidTr="00C11153">
        <w:tc>
          <w:tcPr>
            <w:tcW w:w="1980" w:type="dxa"/>
          </w:tcPr>
          <w:p w14:paraId="0A8F25DB" w14:textId="77777777" w:rsidR="00E0752C" w:rsidRPr="00E0752C" w:rsidRDefault="00E0752C" w:rsidP="00E0752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30AC0519" w14:textId="77777777" w:rsidR="00E0752C" w:rsidRPr="00E0752C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C4EF2" w14:textId="4C8A9A59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7D82F6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60A88" w14:textId="6AD3EA16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383,574</w:t>
            </w:r>
          </w:p>
        </w:tc>
        <w:tc>
          <w:tcPr>
            <w:tcW w:w="236" w:type="dxa"/>
            <w:vAlign w:val="bottom"/>
          </w:tcPr>
          <w:p w14:paraId="5E9EE436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5DF89" w14:textId="1CBDFB7D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383,574</w:t>
            </w:r>
          </w:p>
        </w:tc>
        <w:tc>
          <w:tcPr>
            <w:tcW w:w="236" w:type="dxa"/>
            <w:vAlign w:val="bottom"/>
          </w:tcPr>
          <w:p w14:paraId="467D3E2C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6E8B0" w14:textId="31FB3092" w:rsidR="00E0752C" w:rsidRPr="00F95BB5" w:rsidRDefault="00E0752C" w:rsidP="002D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D98572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15AA1" w14:textId="0C831FCB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290" w:type="dxa"/>
            <w:vAlign w:val="bottom"/>
          </w:tcPr>
          <w:p w14:paraId="595EA1C3" w14:textId="77777777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0966D" w14:textId="1D675E8E" w:rsidR="00E0752C" w:rsidRPr="00F95BB5" w:rsidRDefault="00E0752C" w:rsidP="00E0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B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158E857B" w14:textId="17A36BAB" w:rsidR="00442AB7" w:rsidRPr="00BE4279" w:rsidRDefault="00442AB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3664A7F" w14:textId="48C85A4D" w:rsidR="00442AB7" w:rsidRDefault="0044497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0A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0A7B">
        <w:rPr>
          <w:rFonts w:ascii="Angsana New" w:hAnsi="Angsana New"/>
          <w:sz w:val="30"/>
          <w:szCs w:val="30"/>
        </w:rPr>
        <w:t>30</w:t>
      </w:r>
      <w:r w:rsidRPr="00070A7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70A7B">
        <w:rPr>
          <w:rFonts w:ascii="Angsana New" w:hAnsi="Angsana New"/>
          <w:sz w:val="30"/>
          <w:szCs w:val="30"/>
        </w:rPr>
        <w:t xml:space="preserve">2564 </w:t>
      </w:r>
      <w:r w:rsidRPr="00070A7B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805DD8">
        <w:rPr>
          <w:rFonts w:ascii="Angsana New" w:hAnsi="Angsana New"/>
          <w:sz w:val="30"/>
          <w:szCs w:val="30"/>
        </w:rPr>
        <w:t>3</w:t>
      </w:r>
      <w:r w:rsidR="009702D1">
        <w:rPr>
          <w:rFonts w:ascii="Angsana New" w:hAnsi="Angsana New"/>
          <w:sz w:val="30"/>
          <w:szCs w:val="30"/>
        </w:rPr>
        <w:t>,</w:t>
      </w:r>
      <w:r w:rsidR="00805DD8">
        <w:rPr>
          <w:rFonts w:ascii="Angsana New" w:hAnsi="Angsana New"/>
          <w:sz w:val="30"/>
          <w:szCs w:val="30"/>
        </w:rPr>
        <w:t>1</w:t>
      </w:r>
      <w:r w:rsidR="009702D1">
        <w:rPr>
          <w:rFonts w:ascii="Angsana New" w:hAnsi="Angsana New"/>
          <w:sz w:val="30"/>
          <w:szCs w:val="30"/>
        </w:rPr>
        <w:t>04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Pr="00070A7B">
        <w:rPr>
          <w:rFonts w:ascii="Angsana New" w:hAnsi="Angsana New"/>
          <w:sz w:val="30"/>
          <w:szCs w:val="30"/>
          <w:cs/>
        </w:rPr>
        <w:t>ล้านบาทและ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="00805DD8">
        <w:rPr>
          <w:rFonts w:ascii="Angsana New" w:hAnsi="Angsana New"/>
          <w:sz w:val="30"/>
          <w:szCs w:val="30"/>
        </w:rPr>
        <w:t>3</w:t>
      </w:r>
      <w:r w:rsidR="009702D1">
        <w:rPr>
          <w:rFonts w:ascii="Angsana New" w:hAnsi="Angsana New"/>
          <w:sz w:val="30"/>
          <w:szCs w:val="30"/>
        </w:rPr>
        <w:t>,</w:t>
      </w:r>
      <w:r w:rsidR="00805DD8">
        <w:rPr>
          <w:rFonts w:ascii="Angsana New" w:hAnsi="Angsana New"/>
          <w:sz w:val="30"/>
          <w:szCs w:val="30"/>
        </w:rPr>
        <w:t>1</w:t>
      </w:r>
      <w:r w:rsidR="009702D1">
        <w:rPr>
          <w:rFonts w:ascii="Angsana New" w:hAnsi="Angsana New"/>
          <w:sz w:val="30"/>
          <w:szCs w:val="30"/>
        </w:rPr>
        <w:t>02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Pr="00070A7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70A7B">
        <w:rPr>
          <w:rFonts w:ascii="Angsana New" w:hAnsi="Angsana New"/>
          <w:i/>
          <w:iCs/>
          <w:sz w:val="30"/>
          <w:szCs w:val="30"/>
          <w:cs/>
        </w:rPr>
        <w:t>(</w:t>
      </w:r>
      <w:r w:rsidRPr="00070A7B">
        <w:rPr>
          <w:rFonts w:ascii="Angsana New" w:hAnsi="Angsana New"/>
          <w:i/>
          <w:iCs/>
          <w:sz w:val="30"/>
          <w:szCs w:val="30"/>
        </w:rPr>
        <w:t xml:space="preserve">2563: 4,076 </w:t>
      </w:r>
      <w:r w:rsidRPr="00070A7B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070A7B">
        <w:rPr>
          <w:rFonts w:ascii="Angsana New" w:hAnsi="Angsana New"/>
          <w:i/>
          <w:iCs/>
          <w:sz w:val="30"/>
          <w:szCs w:val="30"/>
        </w:rPr>
        <w:t xml:space="preserve">4,075 </w:t>
      </w:r>
      <w:r w:rsidRPr="00070A7B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E50C39C" w14:textId="6B6CF077" w:rsidR="00C11153" w:rsidRDefault="00C1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00B9E6" w14:textId="26D80FD8" w:rsidR="00E64F07" w:rsidRPr="00C1266B" w:rsidRDefault="00726731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B2AE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6</w:t>
      </w:r>
      <w:r w:rsidR="00E64F07" w:rsidRPr="00AB2AEF">
        <w:rPr>
          <w:rFonts w:ascii="Angsana New" w:hAnsi="Angsana New"/>
          <w:b/>
          <w:bCs/>
          <w:sz w:val="30"/>
          <w:szCs w:val="30"/>
        </w:rPr>
        <w:tab/>
      </w:r>
      <w:r w:rsidR="00E91586" w:rsidRPr="00AB2AE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</w:t>
      </w:r>
      <w:r w:rsidR="00E91586" w:rsidRPr="00185A7C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E91586" w:rsidRPr="00AB2AEF">
        <w:rPr>
          <w:rFonts w:ascii="Angsana New" w:hAnsi="Angsana New"/>
          <w:b/>
          <w:bCs/>
          <w:sz w:val="30"/>
          <w:szCs w:val="30"/>
          <w:cs/>
        </w:rPr>
        <w:t>ผลประโยช</w:t>
      </w:r>
      <w:r w:rsidR="00E91586" w:rsidRPr="00E91586">
        <w:rPr>
          <w:rFonts w:ascii="Angsana New" w:hAnsi="Angsana New"/>
          <w:b/>
          <w:bCs/>
          <w:sz w:val="30"/>
          <w:szCs w:val="30"/>
          <w:cs/>
        </w:rPr>
        <w:t>น์พนักงาน</w:t>
      </w:r>
    </w:p>
    <w:p w14:paraId="07E86787" w14:textId="77777777" w:rsidR="00E64F07" w:rsidRPr="005B5ADE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169"/>
        <w:gridCol w:w="270"/>
        <w:gridCol w:w="1171"/>
        <w:gridCol w:w="288"/>
        <w:gridCol w:w="1149"/>
        <w:gridCol w:w="273"/>
        <w:gridCol w:w="1175"/>
      </w:tblGrid>
      <w:tr w:rsidR="004E1E0B" w:rsidRPr="00C1266B" w14:paraId="59AE28D1" w14:textId="77777777" w:rsidTr="00C377C6">
        <w:trPr>
          <w:trHeight w:hRule="exact" w:val="360"/>
          <w:tblHeader/>
        </w:trPr>
        <w:tc>
          <w:tcPr>
            <w:tcW w:w="2044" w:type="pct"/>
          </w:tcPr>
          <w:p w14:paraId="79D857A4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7BA73838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5924B01B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6F84EE12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717" w:rsidRPr="00C1266B" w14:paraId="229C61E2" w14:textId="77777777" w:rsidTr="00C377C6">
        <w:trPr>
          <w:trHeight w:hRule="exact" w:val="360"/>
          <w:tblHeader/>
        </w:trPr>
        <w:tc>
          <w:tcPr>
            <w:tcW w:w="2044" w:type="pct"/>
          </w:tcPr>
          <w:p w14:paraId="0960B292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DAF39F1" w14:textId="09972CE2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377C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64EC784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48DB2F" w14:textId="594BB4C2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377C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010D77D0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CBA22F4" w14:textId="01A4031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377C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BDBD3EB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5DA555" w14:textId="71017A82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377C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80717" w:rsidRPr="00C1266B" w14:paraId="48616BCC" w14:textId="77777777" w:rsidTr="00C377C6">
        <w:trPr>
          <w:trHeight w:hRule="exact" w:val="360"/>
          <w:tblHeader/>
        </w:trPr>
        <w:tc>
          <w:tcPr>
            <w:tcW w:w="2044" w:type="pct"/>
          </w:tcPr>
          <w:p w14:paraId="6463D0D3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7"/>
          </w:tcPr>
          <w:p w14:paraId="644F118E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032" w:rsidRPr="00987186" w14:paraId="61FD6D4C" w14:textId="77777777" w:rsidTr="00C377C6">
        <w:tc>
          <w:tcPr>
            <w:tcW w:w="2044" w:type="pct"/>
          </w:tcPr>
          <w:p w14:paraId="5C714A93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0146BE9A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0ABB37" w14:textId="77777777" w:rsidR="005A5032" w:rsidRPr="00987186" w:rsidRDefault="005A5032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BCF955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CB61ABE" w14:textId="77777777" w:rsidR="005A5032" w:rsidRPr="00987186" w:rsidRDefault="005A5032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12CB98C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D7177D" w14:textId="77777777" w:rsidR="005A5032" w:rsidRPr="00987186" w:rsidRDefault="005A5032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ACD1E7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7C6" w:rsidRPr="00987186" w14:paraId="1B2F4B7D" w14:textId="77777777" w:rsidTr="00C377C6">
        <w:tc>
          <w:tcPr>
            <w:tcW w:w="2044" w:type="pct"/>
          </w:tcPr>
          <w:p w14:paraId="5256E968" w14:textId="77777777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ab/>
              <w:t>สำรองบำเหน็จพนักงาน</w:t>
            </w:r>
          </w:p>
        </w:tc>
        <w:tc>
          <w:tcPr>
            <w:tcW w:w="629" w:type="pct"/>
          </w:tcPr>
          <w:p w14:paraId="6B450ABA" w14:textId="5BC8FD5C" w:rsidR="00C377C6" w:rsidRPr="009815E7" w:rsidRDefault="00FA48B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945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5" w:type="pct"/>
          </w:tcPr>
          <w:p w14:paraId="52B97A81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9D874C" w14:textId="71B99C3E" w:rsidR="00C377C6" w:rsidRPr="009815E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1,047,800</w:t>
            </w:r>
          </w:p>
        </w:tc>
        <w:tc>
          <w:tcPr>
            <w:tcW w:w="155" w:type="pct"/>
          </w:tcPr>
          <w:p w14:paraId="265C3FAF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C03E495" w14:textId="0E8623B9" w:rsidR="00C377C6" w:rsidRPr="009815E7" w:rsidRDefault="00FA48B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47" w:type="pct"/>
          </w:tcPr>
          <w:p w14:paraId="7C64F0F5" w14:textId="77777777" w:rsidR="00C377C6" w:rsidRPr="00987186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7CD61F" w14:textId="5AD2E69B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15E7">
              <w:rPr>
                <w:rFonts w:ascii="Angsana New" w:hAnsi="Angsana New"/>
                <w:sz w:val="30"/>
                <w:szCs w:val="30"/>
              </w:rPr>
              <w:t>,</w:t>
            </w:r>
            <w:r w:rsidRPr="009815E7">
              <w:rPr>
                <w:rFonts w:ascii="Angsana New" w:hAnsi="Angsana New"/>
                <w:sz w:val="30"/>
                <w:szCs w:val="30"/>
                <w:cs/>
              </w:rPr>
              <w:t>034</w:t>
            </w:r>
            <w:r w:rsidRPr="009815E7">
              <w:rPr>
                <w:rFonts w:ascii="Angsana New" w:hAnsi="Angsana New"/>
                <w:sz w:val="30"/>
                <w:szCs w:val="30"/>
              </w:rPr>
              <w:t>,</w:t>
            </w:r>
            <w:r w:rsidRPr="009815E7">
              <w:rPr>
                <w:rFonts w:ascii="Angsana New" w:hAnsi="Angsana New"/>
                <w:sz w:val="30"/>
                <w:szCs w:val="30"/>
                <w:cs/>
              </w:rPr>
              <w:t>084</w:t>
            </w:r>
          </w:p>
        </w:tc>
      </w:tr>
      <w:tr w:rsidR="00C377C6" w:rsidRPr="00987186" w14:paraId="6B584289" w14:textId="77777777" w:rsidTr="00C377C6">
        <w:trPr>
          <w:trHeight w:val="425"/>
        </w:trPr>
        <w:tc>
          <w:tcPr>
            <w:tcW w:w="2044" w:type="pct"/>
          </w:tcPr>
          <w:p w14:paraId="006FC74A" w14:textId="77777777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  <w:r w:rsidRPr="0098718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29" w:type="pct"/>
          </w:tcPr>
          <w:p w14:paraId="5B3D234B" w14:textId="77777777" w:rsidR="00C377C6" w:rsidRPr="009815E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7FE40A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C5C393C" w14:textId="77777777" w:rsidR="00C377C6" w:rsidRPr="009815E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90C9854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33C86C9" w14:textId="77777777" w:rsidR="00C377C6" w:rsidRPr="009815E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0BB6AC" w14:textId="77777777" w:rsidR="00C377C6" w:rsidRPr="00987186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6B9C4E" w14:textId="77777777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7C6" w:rsidRPr="00987186" w14:paraId="2A727C0D" w14:textId="77777777" w:rsidTr="00C377C6">
        <w:tc>
          <w:tcPr>
            <w:tcW w:w="2044" w:type="pct"/>
          </w:tcPr>
          <w:p w14:paraId="33FD78AF" w14:textId="0C34C773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ab/>
              <w:t>รางวัลการทำงานเป็นระยะเวลานาน</w:t>
            </w:r>
          </w:p>
        </w:tc>
        <w:tc>
          <w:tcPr>
            <w:tcW w:w="629" w:type="pct"/>
          </w:tcPr>
          <w:p w14:paraId="1E0B8F3E" w14:textId="48AC9DA5" w:rsidR="00C377C6" w:rsidRPr="009815E7" w:rsidRDefault="00FA48B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45" w:type="pct"/>
          </w:tcPr>
          <w:p w14:paraId="3C8303CF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9A986D" w14:textId="78198FD5" w:rsidR="00C377C6" w:rsidRPr="009815E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90,952</w:t>
            </w:r>
          </w:p>
        </w:tc>
        <w:tc>
          <w:tcPr>
            <w:tcW w:w="155" w:type="pct"/>
          </w:tcPr>
          <w:p w14:paraId="2FD6937F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E53964" w14:textId="4B153777" w:rsidR="00C377C6" w:rsidRPr="009815E7" w:rsidRDefault="00FA48B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47" w:type="pct"/>
          </w:tcPr>
          <w:p w14:paraId="55D78B64" w14:textId="77777777" w:rsidR="00C377C6" w:rsidRPr="00987186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4B7CE4E" w14:textId="73E88B2A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9815E7">
              <w:rPr>
                <w:rFonts w:ascii="Angsana New" w:hAnsi="Angsana New"/>
                <w:sz w:val="30"/>
                <w:szCs w:val="30"/>
              </w:rPr>
              <w:t>,</w:t>
            </w:r>
            <w:r w:rsidRPr="009815E7">
              <w:rPr>
                <w:rFonts w:ascii="Angsana New" w:hAnsi="Angsana New"/>
                <w:sz w:val="30"/>
                <w:szCs w:val="30"/>
                <w:cs/>
              </w:rPr>
              <w:t>889</w:t>
            </w:r>
          </w:p>
        </w:tc>
      </w:tr>
      <w:tr w:rsidR="00C377C6" w:rsidRPr="00987186" w14:paraId="35262394" w14:textId="77777777" w:rsidTr="00C377C6">
        <w:tc>
          <w:tcPr>
            <w:tcW w:w="2044" w:type="pct"/>
          </w:tcPr>
          <w:p w14:paraId="050DBFEA" w14:textId="77777777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B882887" w14:textId="5151A553" w:rsidR="00C377C6" w:rsidRPr="009815E7" w:rsidRDefault="00FA48B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016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45" w:type="pct"/>
          </w:tcPr>
          <w:p w14:paraId="3187CFE9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23FE3B4" w14:textId="7EB06641" w:rsidR="00C377C6" w:rsidRPr="009815E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1,138,752</w:t>
            </w:r>
          </w:p>
        </w:tc>
        <w:tc>
          <w:tcPr>
            <w:tcW w:w="155" w:type="pct"/>
          </w:tcPr>
          <w:p w14:paraId="280F43DD" w14:textId="77777777" w:rsidR="00C377C6" w:rsidRPr="009815E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CAB3619" w14:textId="3F898151" w:rsidR="00C377C6" w:rsidRPr="009815E7" w:rsidRDefault="00FA48B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47" w:type="pct"/>
          </w:tcPr>
          <w:p w14:paraId="7F473B7D" w14:textId="77777777" w:rsidR="00C377C6" w:rsidRPr="00987186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AC22584" w14:textId="349EF55F" w:rsidR="00C377C6" w:rsidRPr="00987186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1,124,973</w:t>
            </w:r>
          </w:p>
        </w:tc>
      </w:tr>
    </w:tbl>
    <w:p w14:paraId="132FAA74" w14:textId="77777777" w:rsidR="004B3A38" w:rsidRPr="00E86CB5" w:rsidRDefault="004B3A38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AD4C5" w14:textId="77777777" w:rsidR="00E64F07" w:rsidRPr="00C1266B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ผลประโยชน์หลังออกจากงาน - สำรองบำเหน็จพนักงาน</w:t>
      </w:r>
    </w:p>
    <w:p w14:paraId="02B15EFD" w14:textId="77777777" w:rsidR="00CB4F8D" w:rsidRPr="00C1266B" w:rsidRDefault="00CB4F8D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5C615" w14:textId="77777777" w:rsidR="0034523B" w:rsidRPr="00C1266B" w:rsidRDefault="00E64F07" w:rsidP="000948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C1266B">
        <w:rPr>
          <w:rFonts w:ascii="Angsana New" w:hAnsi="Angsana New"/>
          <w:sz w:val="30"/>
          <w:szCs w:val="30"/>
        </w:rPr>
        <w:t xml:space="preserve">2541 </w:t>
      </w:r>
      <w:r w:rsidRPr="00C1266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094852">
        <w:rPr>
          <w:rFonts w:ascii="Angsana New" w:hAnsi="Angsana New"/>
          <w:sz w:val="30"/>
          <w:szCs w:val="30"/>
        </w:rPr>
        <w:t xml:space="preserve"> </w:t>
      </w:r>
      <w:r w:rsidR="0034523B" w:rsidRPr="00C1266B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="0034523B" w:rsidRPr="00C1266B">
        <w:rPr>
          <w:rFonts w:ascii="Angsana New" w:hAnsi="Angsana New"/>
          <w:sz w:val="30"/>
          <w:szCs w:val="30"/>
          <w:cs/>
        </w:rPr>
        <w:t>ของช่วงชีวิต และความเสี่ยงจากอัตราดอกเบี้ย</w:t>
      </w:r>
    </w:p>
    <w:p w14:paraId="31DCF9FC" w14:textId="1C49CE8A" w:rsidR="007042EF" w:rsidRDefault="0070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456"/>
        <w:gridCol w:w="270"/>
        <w:gridCol w:w="1162"/>
        <w:gridCol w:w="278"/>
        <w:gridCol w:w="1170"/>
        <w:gridCol w:w="270"/>
        <w:gridCol w:w="1170"/>
        <w:gridCol w:w="270"/>
        <w:gridCol w:w="1170"/>
      </w:tblGrid>
      <w:tr w:rsidR="00A726B1" w:rsidRPr="00826A27" w14:paraId="27DB4F0A" w14:textId="77777777" w:rsidTr="00707534">
        <w:trPr>
          <w:tblHeader/>
        </w:trPr>
        <w:tc>
          <w:tcPr>
            <w:tcW w:w="3456" w:type="dxa"/>
          </w:tcPr>
          <w:p w14:paraId="056F07AD" w14:textId="77777777" w:rsidR="00A726B1" w:rsidRPr="00826A27" w:rsidRDefault="00094852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0F862422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824ED3E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AE228A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6FD8C1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7C6" w:rsidRPr="00826A27" w14:paraId="6FF99550" w14:textId="77777777" w:rsidTr="00707534">
        <w:trPr>
          <w:tblHeader/>
        </w:trPr>
        <w:tc>
          <w:tcPr>
            <w:tcW w:w="3456" w:type="dxa"/>
          </w:tcPr>
          <w:p w14:paraId="2373EDD4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0" w:type="dxa"/>
          </w:tcPr>
          <w:p w14:paraId="3177A486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55EF7F98" w14:textId="3ED12659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8" w:type="dxa"/>
          </w:tcPr>
          <w:p w14:paraId="5FFEDF08" w14:textId="77777777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F1690" w14:textId="6B24195A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D1784A" w14:textId="77777777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090E4" w14:textId="4F47F332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C344C8" w14:textId="77777777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29136" w14:textId="24CCB3DA" w:rsidR="00C377C6" w:rsidRPr="00826A27" w:rsidRDefault="00C377C6" w:rsidP="00C3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77C6" w:rsidRPr="00826A27" w14:paraId="52591C59" w14:textId="77777777" w:rsidTr="00707534">
        <w:trPr>
          <w:tblHeader/>
        </w:trPr>
        <w:tc>
          <w:tcPr>
            <w:tcW w:w="3456" w:type="dxa"/>
          </w:tcPr>
          <w:p w14:paraId="54E20FF4" w14:textId="77777777" w:rsidR="00C377C6" w:rsidRPr="00826A27" w:rsidRDefault="00C377C6" w:rsidP="00C377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E113" w14:textId="77777777" w:rsidR="00C377C6" w:rsidRPr="00826A27" w:rsidRDefault="00C377C6" w:rsidP="00C377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0DE98327" w14:textId="77777777" w:rsidR="00C377C6" w:rsidRPr="00826A27" w:rsidRDefault="00C377C6" w:rsidP="00C377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377C6" w:rsidRPr="00826A27" w14:paraId="6733EB25" w14:textId="77777777" w:rsidTr="00707534">
        <w:tc>
          <w:tcPr>
            <w:tcW w:w="3456" w:type="dxa"/>
          </w:tcPr>
          <w:p w14:paraId="3FA1707A" w14:textId="26C04AAB" w:rsidR="00C377C6" w:rsidRPr="00826A27" w:rsidRDefault="0013653C" w:rsidP="00C377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653C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</w:tcPr>
          <w:p w14:paraId="2F64D29C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49F07FCA" w14:textId="5CA143FD" w:rsidR="00C377C6" w:rsidRPr="00826A27" w:rsidRDefault="00A228A8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A228A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sz w:val="30"/>
                <w:szCs w:val="30"/>
              </w:rPr>
              <w:t>047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8" w:type="dxa"/>
          </w:tcPr>
          <w:p w14:paraId="2A634F69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A3F9E" w14:textId="65A10D7E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1,143,519</w:t>
            </w:r>
          </w:p>
        </w:tc>
        <w:tc>
          <w:tcPr>
            <w:tcW w:w="270" w:type="dxa"/>
          </w:tcPr>
          <w:p w14:paraId="3B976D63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C3267" w14:textId="18E0A285" w:rsidR="00C377C6" w:rsidRPr="00826A27" w:rsidRDefault="00A228A8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28A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color w:val="000000"/>
                <w:sz w:val="30"/>
                <w:szCs w:val="30"/>
              </w:rPr>
              <w:t>034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color w:val="000000"/>
                <w:sz w:val="30"/>
                <w:szCs w:val="30"/>
              </w:rPr>
              <w:t>084</w:t>
            </w:r>
          </w:p>
        </w:tc>
        <w:tc>
          <w:tcPr>
            <w:tcW w:w="270" w:type="dxa"/>
          </w:tcPr>
          <w:p w14:paraId="75365F2C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E1F4F" w14:textId="0AA30D5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1,131,350</w:t>
            </w:r>
          </w:p>
        </w:tc>
      </w:tr>
      <w:tr w:rsidR="00C377C6" w:rsidRPr="00826A27" w14:paraId="1DE38BF5" w14:textId="77777777" w:rsidTr="00707534">
        <w:tc>
          <w:tcPr>
            <w:tcW w:w="3456" w:type="dxa"/>
          </w:tcPr>
          <w:p w14:paraId="4DD0D54A" w14:textId="77777777" w:rsidR="00C377C6" w:rsidRPr="00826A27" w:rsidRDefault="00C377C6" w:rsidP="00C377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35278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31CFB696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9C6F0A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7E3D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3DF6D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F1669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BB4BA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123B5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77C6" w:rsidRPr="00826A27" w14:paraId="0D2770FF" w14:textId="77777777" w:rsidTr="00707534">
        <w:tc>
          <w:tcPr>
            <w:tcW w:w="3456" w:type="dxa"/>
          </w:tcPr>
          <w:p w14:paraId="3D7CE822" w14:textId="19F2ACEB" w:rsidR="00C377C6" w:rsidRPr="00826A27" w:rsidRDefault="00C377C6" w:rsidP="00C377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1365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BE2332E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2FD27787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38404DC9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4E666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78A61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49556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1E5E0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C8FD9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7C6" w:rsidRPr="00826A27" w14:paraId="63EB0A56" w14:textId="77777777" w:rsidTr="00707534">
        <w:tc>
          <w:tcPr>
            <w:tcW w:w="3456" w:type="dxa"/>
          </w:tcPr>
          <w:p w14:paraId="3D268F2C" w14:textId="77777777" w:rsidR="00C377C6" w:rsidRPr="00826A27" w:rsidRDefault="00C377C6" w:rsidP="00C377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70" w:type="dxa"/>
          </w:tcPr>
          <w:p w14:paraId="0B4F6F18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0165929C" w14:textId="150157F0" w:rsidR="00C377C6" w:rsidRPr="004B224D" w:rsidRDefault="004B224D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224D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8" w:type="dxa"/>
          </w:tcPr>
          <w:p w14:paraId="30B62890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EF780" w14:textId="108ABBEF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F70C8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70C8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25A9D104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44AA2" w14:textId="0B3421A5" w:rsidR="00C377C6" w:rsidRPr="00826A27" w:rsidRDefault="004B224D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4B70344B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2FC6F" w14:textId="3310158F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62,694</w:t>
            </w:r>
          </w:p>
        </w:tc>
      </w:tr>
      <w:tr w:rsidR="00C377C6" w:rsidRPr="00826A27" w14:paraId="192E1C2F" w14:textId="77777777" w:rsidTr="00D966D2">
        <w:tc>
          <w:tcPr>
            <w:tcW w:w="3456" w:type="dxa"/>
          </w:tcPr>
          <w:p w14:paraId="6153B545" w14:textId="77777777" w:rsidR="00C377C6" w:rsidRPr="00826A27" w:rsidRDefault="00C377C6" w:rsidP="00C377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35DF01B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D1260F" w14:textId="0601FADB" w:rsidR="00C377C6" w:rsidRPr="00826A27" w:rsidRDefault="004B224D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8" w:type="dxa"/>
          </w:tcPr>
          <w:p w14:paraId="63ADD6A7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0B044" w14:textId="5D42BA16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F70C8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70C8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5E46F43F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150308" w14:textId="156F30A7" w:rsidR="00C377C6" w:rsidRPr="00826A27" w:rsidRDefault="004B224D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38222432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36749" w14:textId="45886F75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7F047B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047B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377C6" w:rsidRPr="00826A27" w14:paraId="0C78AFA9" w14:textId="77777777" w:rsidTr="00D966D2">
        <w:tc>
          <w:tcPr>
            <w:tcW w:w="3456" w:type="dxa"/>
          </w:tcPr>
          <w:p w14:paraId="18FC078D" w14:textId="77777777" w:rsidR="00C377C6" w:rsidRPr="00826A27" w:rsidRDefault="00C377C6" w:rsidP="00C377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A62D9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46EE244" w14:textId="5D9DF458" w:rsidR="00C377C6" w:rsidRPr="00826A27" w:rsidRDefault="004B224D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224D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78" w:type="dxa"/>
          </w:tcPr>
          <w:p w14:paraId="0CEB36D4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A31A9D" w14:textId="1AA27C82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80,030</w:t>
            </w:r>
          </w:p>
        </w:tc>
        <w:tc>
          <w:tcPr>
            <w:tcW w:w="270" w:type="dxa"/>
          </w:tcPr>
          <w:p w14:paraId="2A40CA56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9EFBCB" w14:textId="138CC352" w:rsidR="00C377C6" w:rsidRPr="00826A27" w:rsidRDefault="004B224D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224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782E5736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D4A2DD" w14:textId="1A998474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78,605</w:t>
            </w:r>
          </w:p>
        </w:tc>
      </w:tr>
      <w:tr w:rsidR="00C377C6" w:rsidRPr="00826A27" w14:paraId="723C9B8A" w14:textId="77777777" w:rsidTr="00D966D2">
        <w:tc>
          <w:tcPr>
            <w:tcW w:w="3456" w:type="dxa"/>
          </w:tcPr>
          <w:p w14:paraId="3A274B67" w14:textId="77777777" w:rsidR="00C377C6" w:rsidRPr="00826A27" w:rsidRDefault="00C377C6" w:rsidP="00C377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10847D3F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5C590A9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474B74C4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CB6715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E6F56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4226DC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9A010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DE4CFF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7C6" w:rsidRPr="00826A27" w14:paraId="1ABF8666" w14:textId="77777777" w:rsidTr="00707534">
        <w:tc>
          <w:tcPr>
            <w:tcW w:w="3456" w:type="dxa"/>
          </w:tcPr>
          <w:p w14:paraId="1A27F339" w14:textId="72ECECD4" w:rsidR="00C377C6" w:rsidRPr="00826A27" w:rsidRDefault="00C377C6" w:rsidP="00C377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ขาดทุนจากการประมาณตาม</w:t>
            </w:r>
          </w:p>
        </w:tc>
        <w:tc>
          <w:tcPr>
            <w:tcW w:w="270" w:type="dxa"/>
          </w:tcPr>
          <w:p w14:paraId="09AA8F60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4B1C28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F8412E8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6292B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63D1F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3BAAE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D9F0C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B502C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7C6" w:rsidRPr="00826A27" w14:paraId="5A03C8E8" w14:textId="77777777" w:rsidTr="00707534">
        <w:tc>
          <w:tcPr>
            <w:tcW w:w="3456" w:type="dxa"/>
          </w:tcPr>
          <w:p w14:paraId="4093A570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7B3E7DDE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276FB918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041C828C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4C8EA82" w14:textId="77777777" w:rsidR="00C377C6" w:rsidRPr="00826A27" w:rsidRDefault="00C377C6" w:rsidP="00C377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D9592A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3E753A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40B29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3CCFC9C" w14:textId="77777777" w:rsidR="00C377C6" w:rsidRPr="00826A27" w:rsidRDefault="00C377C6" w:rsidP="00C3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65C" w:rsidRPr="00826A27" w14:paraId="46D12FC3" w14:textId="77777777" w:rsidTr="00707534">
        <w:tc>
          <w:tcPr>
            <w:tcW w:w="3456" w:type="dxa"/>
          </w:tcPr>
          <w:p w14:paraId="5E3F5D1F" w14:textId="77777777" w:rsidR="00E1765C" w:rsidRPr="00826A27" w:rsidRDefault="00E1765C" w:rsidP="00E1765C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3FE45D3B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36D97AA6" w14:textId="5C461EB8" w:rsidR="00E1765C" w:rsidRPr="009815E7" w:rsidRDefault="005F0B5B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F0B5B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50430074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54D4A" w14:textId="2069F5F4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(19,348)</w:t>
            </w:r>
          </w:p>
        </w:tc>
        <w:tc>
          <w:tcPr>
            <w:tcW w:w="270" w:type="dxa"/>
          </w:tcPr>
          <w:p w14:paraId="7022DFFB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780B2" w14:textId="4C9E0793" w:rsidR="00E1765C" w:rsidRPr="009815E7" w:rsidRDefault="005F0B5B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10DE58" w14:textId="77777777" w:rsidR="00E1765C" w:rsidRPr="00EA18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99DA" w14:textId="6C8D5602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(20,023)</w:t>
            </w:r>
          </w:p>
        </w:tc>
      </w:tr>
      <w:tr w:rsidR="00E1765C" w:rsidRPr="00826A27" w14:paraId="3C916D35" w14:textId="77777777" w:rsidTr="00707534">
        <w:tc>
          <w:tcPr>
            <w:tcW w:w="3456" w:type="dxa"/>
          </w:tcPr>
          <w:p w14:paraId="62223783" w14:textId="77777777" w:rsidR="00E1765C" w:rsidRPr="00826A27" w:rsidRDefault="00E1765C" w:rsidP="00E1765C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5B8771A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20BE0A79" w14:textId="25CC9FA4" w:rsidR="00E1765C" w:rsidRPr="009815E7" w:rsidRDefault="005F0B5B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5F0B5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78" w:type="dxa"/>
          </w:tcPr>
          <w:p w14:paraId="35A47842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64D94" w14:textId="44973C45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22,196</w:t>
            </w:r>
          </w:p>
        </w:tc>
        <w:tc>
          <w:tcPr>
            <w:tcW w:w="270" w:type="dxa"/>
          </w:tcPr>
          <w:p w14:paraId="63FAD2D2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76BB00" w14:textId="78EE98EA" w:rsidR="00E1765C" w:rsidRPr="009815E7" w:rsidRDefault="005F0B5B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6DF0C5D7" w14:textId="77777777" w:rsidR="00E1765C" w:rsidRPr="00EA18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2B6F3" w14:textId="256D6217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21,870</w:t>
            </w:r>
          </w:p>
        </w:tc>
      </w:tr>
      <w:tr w:rsidR="00E1765C" w:rsidRPr="00826A27" w14:paraId="11E957ED" w14:textId="77777777" w:rsidTr="00707534">
        <w:tc>
          <w:tcPr>
            <w:tcW w:w="3456" w:type="dxa"/>
          </w:tcPr>
          <w:p w14:paraId="3217576E" w14:textId="77777777" w:rsidR="00E1765C" w:rsidRPr="00826A27" w:rsidRDefault="00E1765C" w:rsidP="00E1765C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4481F43F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83F432" w14:textId="0CFB7538" w:rsidR="00E1765C" w:rsidRPr="009815E7" w:rsidRDefault="005F0B5B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5F0B5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8" w:type="dxa"/>
          </w:tcPr>
          <w:p w14:paraId="093BFDCE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8480EE" w14:textId="2761DD80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(77,297)</w:t>
            </w:r>
          </w:p>
        </w:tc>
        <w:tc>
          <w:tcPr>
            <w:tcW w:w="270" w:type="dxa"/>
          </w:tcPr>
          <w:p w14:paraId="3F531409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4747C" w14:textId="746D314E" w:rsidR="00E1765C" w:rsidRPr="009815E7" w:rsidRDefault="005F0B5B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0465A360" w14:textId="77777777" w:rsidR="00E1765C" w:rsidRPr="00EA18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3943C2" w14:textId="1A05E60F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(76,418)</w:t>
            </w:r>
          </w:p>
        </w:tc>
      </w:tr>
      <w:tr w:rsidR="00E1765C" w:rsidRPr="00826A27" w14:paraId="1B7666C0" w14:textId="77777777" w:rsidTr="00707534">
        <w:tc>
          <w:tcPr>
            <w:tcW w:w="3456" w:type="dxa"/>
          </w:tcPr>
          <w:p w14:paraId="3FDEC889" w14:textId="77777777" w:rsidR="00E1765C" w:rsidRPr="00826A27" w:rsidRDefault="00E1765C" w:rsidP="00E176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BFF467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F0FFBF1" w14:textId="2DA0CD94" w:rsidR="00E1765C" w:rsidRPr="009815E7" w:rsidRDefault="005F0B5B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5F0B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F0B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6341354C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A6A243" w14:textId="452E90D0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(74,449)</w:t>
            </w:r>
          </w:p>
        </w:tc>
        <w:tc>
          <w:tcPr>
            <w:tcW w:w="270" w:type="dxa"/>
          </w:tcPr>
          <w:p w14:paraId="2EABD5A2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2F73E8" w14:textId="215CA146" w:rsidR="00E1765C" w:rsidRPr="009815E7" w:rsidRDefault="005F0B5B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F0B5B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7E4CC4" w14:textId="77777777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53F1F7" w14:textId="0D443B64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(74,571)</w:t>
            </w:r>
          </w:p>
        </w:tc>
      </w:tr>
      <w:tr w:rsidR="00E1765C" w:rsidRPr="00826A27" w14:paraId="5CD2DB7B" w14:textId="77777777" w:rsidTr="00B12053">
        <w:tc>
          <w:tcPr>
            <w:tcW w:w="3456" w:type="dxa"/>
          </w:tcPr>
          <w:p w14:paraId="28509B4F" w14:textId="36555435" w:rsidR="00E1765C" w:rsidRPr="00826A27" w:rsidRDefault="00E1765C" w:rsidP="00E176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3762EB15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68E1661C" w14:textId="35F395A0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A172613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C81F0" w14:textId="5DA249BC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1C8A0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6A864D" w14:textId="05AD1F9C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328D" w14:textId="77777777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351B8" w14:textId="2769173C" w:rsidR="00E1765C" w:rsidRPr="00826A2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65C" w:rsidRPr="00826A27" w14:paraId="197AE8A2" w14:textId="77777777" w:rsidTr="00707534">
        <w:tc>
          <w:tcPr>
            <w:tcW w:w="3456" w:type="dxa"/>
          </w:tcPr>
          <w:p w14:paraId="203ADD25" w14:textId="77777777" w:rsidR="00E1765C" w:rsidRPr="00826A27" w:rsidRDefault="00E1765C" w:rsidP="00E176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0D4297A8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4EC0B8E2" w14:textId="355A1804" w:rsidR="00E1765C" w:rsidRPr="009815E7" w:rsidRDefault="00657270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270">
              <w:rPr>
                <w:rFonts w:ascii="Angsana New" w:hAnsi="Angsana New"/>
                <w:sz w:val="30"/>
                <w:szCs w:val="30"/>
              </w:rPr>
              <w:t>474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5281A06D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445C5" w14:textId="252A1CEB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(101,298</w:t>
            </w:r>
            <w:r w:rsidRPr="009815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257E0B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13FEA" w14:textId="78499B65" w:rsidR="00E1765C" w:rsidRPr="009815E7" w:rsidRDefault="00657270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57270"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DDDEA1" w14:textId="77777777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2B29D" w14:textId="5FC89155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(101,298)</w:t>
            </w:r>
          </w:p>
        </w:tc>
      </w:tr>
      <w:tr w:rsidR="00E1765C" w:rsidRPr="00826A27" w14:paraId="35C37CE8" w14:textId="77777777" w:rsidTr="00707534">
        <w:tc>
          <w:tcPr>
            <w:tcW w:w="3456" w:type="dxa"/>
          </w:tcPr>
          <w:p w14:paraId="1B3B6027" w14:textId="77777777" w:rsidR="00E1765C" w:rsidRPr="00826A27" w:rsidRDefault="00E1765C" w:rsidP="00E176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โอนออกไปยังบริษัทที่เกี่ยวข้องกัน</w:t>
            </w:r>
          </w:p>
        </w:tc>
        <w:tc>
          <w:tcPr>
            <w:tcW w:w="270" w:type="dxa"/>
          </w:tcPr>
          <w:p w14:paraId="4FE46EB7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9784551" w14:textId="580FE928" w:rsidR="00E1765C" w:rsidRPr="009815E7" w:rsidRDefault="00657270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sz w:val="30"/>
                <w:szCs w:val="30"/>
              </w:rPr>
              <w:t>236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6607D7F1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F41623" w14:textId="4506E6B9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10021189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77FEC" w14:textId="1B26049E" w:rsidR="00E1765C" w:rsidRPr="009815E7" w:rsidRDefault="00657270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A361B1" w14:textId="77777777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E79ECA" w14:textId="3A384DBC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E1765C" w:rsidRPr="00826A27" w14:paraId="617F49E7" w14:textId="77777777" w:rsidTr="00707534">
        <w:tc>
          <w:tcPr>
            <w:tcW w:w="3456" w:type="dxa"/>
          </w:tcPr>
          <w:p w14:paraId="279B9BBC" w14:textId="77777777" w:rsidR="00E1765C" w:rsidRPr="00826A27" w:rsidRDefault="00E1765C" w:rsidP="00E176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251C4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EF79735" w14:textId="2E38D1A8" w:rsidR="00E1765C" w:rsidRPr="004452AD" w:rsidRDefault="00657270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(104,710)</w:t>
            </w:r>
          </w:p>
        </w:tc>
        <w:tc>
          <w:tcPr>
            <w:tcW w:w="278" w:type="dxa"/>
          </w:tcPr>
          <w:p w14:paraId="6B709F46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9B2428" w14:textId="629D1D9E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52AD">
              <w:rPr>
                <w:rFonts w:ascii="Angsana New" w:hAnsi="Angsana New"/>
                <w:b/>
                <w:bCs/>
                <w:sz w:val="30"/>
                <w:szCs w:val="30"/>
              </w:rPr>
              <w:t>(101,300)</w:t>
            </w:r>
          </w:p>
        </w:tc>
        <w:tc>
          <w:tcPr>
            <w:tcW w:w="270" w:type="dxa"/>
          </w:tcPr>
          <w:p w14:paraId="0CC709BF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CD977D" w14:textId="245177E3" w:rsidR="00E1765C" w:rsidRPr="004452AD" w:rsidRDefault="00657270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(104,614)</w:t>
            </w:r>
          </w:p>
        </w:tc>
        <w:tc>
          <w:tcPr>
            <w:tcW w:w="270" w:type="dxa"/>
          </w:tcPr>
          <w:p w14:paraId="4C396B9A" w14:textId="77777777" w:rsidR="00E1765C" w:rsidRPr="00707534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E1E0F0" w14:textId="49B135F9" w:rsidR="00E1765C" w:rsidRPr="00707534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AD">
              <w:rPr>
                <w:rFonts w:ascii="Angsana New" w:hAnsi="Angsana New"/>
                <w:b/>
                <w:bCs/>
                <w:sz w:val="30"/>
                <w:szCs w:val="30"/>
              </w:rPr>
              <w:t>(101,300)</w:t>
            </w:r>
          </w:p>
        </w:tc>
      </w:tr>
      <w:tr w:rsidR="00E1765C" w:rsidRPr="00826A27" w14:paraId="5ABFC713" w14:textId="77777777" w:rsidTr="00707534">
        <w:tc>
          <w:tcPr>
            <w:tcW w:w="3456" w:type="dxa"/>
          </w:tcPr>
          <w:p w14:paraId="6B430047" w14:textId="43E57396" w:rsidR="00E1765C" w:rsidRPr="00826A27" w:rsidRDefault="00E1765C" w:rsidP="00E176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</w:t>
            </w:r>
            <w:r w:rsidR="001365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สิ้นปี</w:t>
            </w:r>
          </w:p>
        </w:tc>
        <w:tc>
          <w:tcPr>
            <w:tcW w:w="270" w:type="dxa"/>
          </w:tcPr>
          <w:p w14:paraId="046E8A13" w14:textId="77777777" w:rsidR="00E1765C" w:rsidRPr="00826A27" w:rsidRDefault="00E1765C" w:rsidP="00E1765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FB3AC22" w14:textId="289263FA" w:rsidR="00E1765C" w:rsidRPr="009815E7" w:rsidRDefault="005713B6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8" w:type="dxa"/>
          </w:tcPr>
          <w:p w14:paraId="4ADF54CA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4AB50" w14:textId="72F2FCC7" w:rsidR="00E1765C" w:rsidRPr="009815E7" w:rsidRDefault="00E1765C" w:rsidP="00E176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1,047,800</w:t>
            </w:r>
          </w:p>
        </w:tc>
        <w:tc>
          <w:tcPr>
            <w:tcW w:w="270" w:type="dxa"/>
          </w:tcPr>
          <w:p w14:paraId="37ED056A" w14:textId="77777777" w:rsidR="00E1765C" w:rsidRPr="009815E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F575F9" w14:textId="6C2969D8" w:rsidR="00E1765C" w:rsidRPr="009815E7" w:rsidRDefault="005713B6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55BB895A" w14:textId="77777777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2EDE" w14:textId="2A9A4B3B" w:rsidR="00E1765C" w:rsidRPr="00826A2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1,034,084</w:t>
            </w:r>
          </w:p>
        </w:tc>
      </w:tr>
    </w:tbl>
    <w:p w14:paraId="0A45083C" w14:textId="77777777" w:rsidR="000E3B9B" w:rsidRPr="00A80717" w:rsidRDefault="000E3B9B" w:rsidP="00E1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0" w:type="dxa"/>
        <w:tblInd w:w="540" w:type="dxa"/>
        <w:tblLook w:val="01E0" w:firstRow="1" w:lastRow="1" w:firstColumn="1" w:lastColumn="1" w:noHBand="0" w:noVBand="0"/>
      </w:tblPr>
      <w:tblGrid>
        <w:gridCol w:w="2970"/>
        <w:gridCol w:w="1359"/>
        <w:gridCol w:w="270"/>
        <w:gridCol w:w="1329"/>
        <w:gridCol w:w="6"/>
        <w:gridCol w:w="264"/>
        <w:gridCol w:w="6"/>
        <w:gridCol w:w="1377"/>
        <w:gridCol w:w="270"/>
        <w:gridCol w:w="1359"/>
      </w:tblGrid>
      <w:tr w:rsidR="00E64F07" w:rsidRPr="005B5ADE" w14:paraId="5579313A" w14:textId="77777777" w:rsidTr="00C07EFF">
        <w:tc>
          <w:tcPr>
            <w:tcW w:w="2970" w:type="dxa"/>
          </w:tcPr>
          <w:p w14:paraId="49187CB3" w14:textId="77777777" w:rsidR="00E64F07" w:rsidRPr="005B5ADE" w:rsidRDefault="00404DB4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2958" w:type="dxa"/>
            <w:gridSpan w:val="3"/>
          </w:tcPr>
          <w:p w14:paraId="4B74B079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6A2FCCE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2" w:type="dxa"/>
            <w:gridSpan w:val="4"/>
          </w:tcPr>
          <w:p w14:paraId="45C9456D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65C" w:rsidRPr="00C1266B" w14:paraId="021A26DC" w14:textId="77777777" w:rsidTr="00C07EFF">
        <w:tc>
          <w:tcPr>
            <w:tcW w:w="2970" w:type="dxa"/>
          </w:tcPr>
          <w:p w14:paraId="2562549D" w14:textId="77777777" w:rsidR="00E1765C" w:rsidRPr="005B5ADE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</w:t>
            </w:r>
            <w:r w:rsidRPr="005B5ADE">
              <w:rPr>
                <w:rFonts w:ascii="Angsana New" w:hAnsi="Angsana New"/>
                <w:b/>
                <w:bCs/>
                <w:i/>
                <w:iCs/>
                <w:spacing w:val="-18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359" w:type="dxa"/>
          </w:tcPr>
          <w:p w14:paraId="4854DD02" w14:textId="4D97E291" w:rsidR="00E1765C" w:rsidRPr="005B5ADE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AF649F" w14:textId="77777777" w:rsidR="00E1765C" w:rsidRPr="005B5ADE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5B4323B" w14:textId="45276B19" w:rsidR="00E1765C" w:rsidRPr="005B5ADE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5CF7CEAF" w14:textId="77777777" w:rsidR="00E1765C" w:rsidRPr="005B5ADE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9C0F3D4" w14:textId="2309BB47" w:rsidR="00E1765C" w:rsidRPr="005B5ADE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56E733" w14:textId="77777777" w:rsidR="00E1765C" w:rsidRPr="005B5ADE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2F091E8" w14:textId="22989AEF" w:rsidR="00E1765C" w:rsidRPr="00C1266B" w:rsidRDefault="00E1765C" w:rsidP="00E1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1765C" w:rsidRPr="00C1266B" w14:paraId="0DA66013" w14:textId="77777777" w:rsidTr="00C07EFF">
        <w:tc>
          <w:tcPr>
            <w:tcW w:w="2970" w:type="dxa"/>
          </w:tcPr>
          <w:p w14:paraId="40517487" w14:textId="77777777" w:rsidR="00E1765C" w:rsidRPr="00C1266B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40" w:type="dxa"/>
            <w:gridSpan w:val="9"/>
          </w:tcPr>
          <w:p w14:paraId="0FF03823" w14:textId="77777777" w:rsidR="00E1765C" w:rsidRPr="00C1266B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1765C" w:rsidRPr="00EF68B9" w14:paraId="38EDE16C" w14:textId="77777777" w:rsidTr="00C07EFF">
        <w:tc>
          <w:tcPr>
            <w:tcW w:w="2970" w:type="dxa"/>
          </w:tcPr>
          <w:p w14:paraId="42C065B6" w14:textId="77777777" w:rsidR="00E1765C" w:rsidRPr="00EF68B9" w:rsidRDefault="00E1765C" w:rsidP="00E176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8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9" w:type="dxa"/>
          </w:tcPr>
          <w:p w14:paraId="6A0AC26B" w14:textId="764C1479" w:rsidR="00E1765C" w:rsidRPr="00EF68B9" w:rsidRDefault="00FA6669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1.40</w:t>
            </w:r>
          </w:p>
        </w:tc>
        <w:tc>
          <w:tcPr>
            <w:tcW w:w="270" w:type="dxa"/>
          </w:tcPr>
          <w:p w14:paraId="39D171C4" w14:textId="77777777" w:rsidR="00E1765C" w:rsidRPr="00EF68B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3063F73" w14:textId="63449776" w:rsidR="00E1765C" w:rsidRPr="00EF68B9" w:rsidRDefault="00E1765C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1.30</w:t>
            </w:r>
          </w:p>
        </w:tc>
        <w:tc>
          <w:tcPr>
            <w:tcW w:w="270" w:type="dxa"/>
            <w:gridSpan w:val="2"/>
          </w:tcPr>
          <w:p w14:paraId="11BCF10D" w14:textId="77777777" w:rsidR="00E1765C" w:rsidRPr="00EF68B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18784423" w14:textId="72BFA8C7" w:rsidR="00E1765C" w:rsidRPr="00EF68B9" w:rsidRDefault="00FA6669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1.40</w:t>
            </w:r>
          </w:p>
        </w:tc>
        <w:tc>
          <w:tcPr>
            <w:tcW w:w="270" w:type="dxa"/>
          </w:tcPr>
          <w:p w14:paraId="58DA9FF8" w14:textId="77777777" w:rsidR="00E1765C" w:rsidRPr="00EF68B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14:paraId="5637E235" w14:textId="4CA0360E" w:rsidR="00E1765C" w:rsidRPr="00EF68B9" w:rsidRDefault="00E1765C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1.30</w:t>
            </w:r>
          </w:p>
        </w:tc>
      </w:tr>
      <w:tr w:rsidR="00E1765C" w:rsidRPr="00EF68B9" w14:paraId="2E42317D" w14:textId="77777777" w:rsidTr="00C07EFF">
        <w:tc>
          <w:tcPr>
            <w:tcW w:w="2970" w:type="dxa"/>
          </w:tcPr>
          <w:p w14:paraId="18EDC1BB" w14:textId="77777777" w:rsidR="00E1765C" w:rsidRPr="00EF68B9" w:rsidRDefault="00E1765C" w:rsidP="00E176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8B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9" w:type="dxa"/>
          </w:tcPr>
          <w:p w14:paraId="742DE012" w14:textId="4B06A554" w:rsidR="00E1765C" w:rsidRPr="00EF68B9" w:rsidRDefault="00FA6669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1EFA1B23" w14:textId="77777777" w:rsidR="00E1765C" w:rsidRPr="00EF68B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BEFC648" w14:textId="3FE68D53" w:rsidR="00E1765C" w:rsidRPr="00EF68B9" w:rsidRDefault="00E1765C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  <w:gridSpan w:val="2"/>
          </w:tcPr>
          <w:p w14:paraId="3896BDAE" w14:textId="77777777" w:rsidR="00E1765C" w:rsidRPr="00EF68B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09F78A11" w14:textId="59016447" w:rsidR="00E1765C" w:rsidRPr="00EF68B9" w:rsidRDefault="00FA6669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78785715" w14:textId="77777777" w:rsidR="00E1765C" w:rsidRPr="00EF68B9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14:paraId="3BB1C793" w14:textId="64A29537" w:rsidR="00E1765C" w:rsidRPr="00EF68B9" w:rsidRDefault="00E1765C" w:rsidP="00E1765C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</w:tbl>
    <w:p w14:paraId="3C714F25" w14:textId="77777777" w:rsidR="00905232" w:rsidRPr="00BF0DFE" w:rsidRDefault="0090523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F603E6" w14:textId="77777777" w:rsidR="00C273BA" w:rsidRPr="00BF0DFE" w:rsidRDefault="00C273BA" w:rsidP="00D31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spacing w:after="0" w:line="240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BF0DFE"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4636B59E" w14:textId="77777777" w:rsidR="00E1765C" w:rsidRPr="00BF0DFE" w:rsidRDefault="00E1765C" w:rsidP="00E1765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E24325" w14:textId="73694E0E" w:rsidR="00C273BA" w:rsidRPr="00BF0DFE" w:rsidRDefault="00C273BA" w:rsidP="00E1765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0DF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83FBD" w:rsidRPr="00BF0DFE">
        <w:rPr>
          <w:rFonts w:ascii="Angsana New" w:hAnsi="Angsana New"/>
          <w:sz w:val="30"/>
          <w:szCs w:val="30"/>
        </w:rPr>
        <w:t>30</w:t>
      </w:r>
      <w:r w:rsidR="006718B1" w:rsidRPr="00BF0DF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34446" w:rsidRPr="00BF0DFE">
        <w:rPr>
          <w:rFonts w:ascii="Angsana New" w:hAnsi="Angsana New"/>
          <w:sz w:val="30"/>
          <w:szCs w:val="30"/>
        </w:rPr>
        <w:t>25</w:t>
      </w:r>
      <w:r w:rsidR="006718B1" w:rsidRPr="00BF0DFE">
        <w:rPr>
          <w:rFonts w:ascii="Angsana New" w:hAnsi="Angsana New"/>
          <w:sz w:val="30"/>
          <w:szCs w:val="30"/>
        </w:rPr>
        <w:t>6</w:t>
      </w:r>
      <w:r w:rsidR="00E1765C" w:rsidRPr="00BF0DFE">
        <w:rPr>
          <w:rFonts w:ascii="Angsana New" w:hAnsi="Angsana New"/>
          <w:sz w:val="30"/>
          <w:szCs w:val="30"/>
        </w:rPr>
        <w:t>4</w:t>
      </w:r>
      <w:r w:rsidRPr="00BF0DFE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</w:t>
      </w:r>
      <w:r w:rsidR="006718B1" w:rsidRPr="00BF0DFE">
        <w:rPr>
          <w:rFonts w:ascii="Angsana New" w:hAnsi="Angsana New"/>
          <w:sz w:val="30"/>
          <w:szCs w:val="30"/>
          <w:cs/>
        </w:rPr>
        <w:t>ที่กำหนดไว้เป็น</w:t>
      </w:r>
      <w:r w:rsidR="00567DA3" w:rsidRPr="00BF0DFE">
        <w:rPr>
          <w:rFonts w:ascii="Angsana New" w:hAnsi="Angsana New" w:hint="cs"/>
          <w:sz w:val="30"/>
          <w:szCs w:val="30"/>
          <w:cs/>
        </w:rPr>
        <w:t xml:space="preserve"> </w:t>
      </w:r>
      <w:r w:rsidR="00FA6669">
        <w:rPr>
          <w:rFonts w:ascii="Angsana New" w:hAnsi="Angsana New"/>
          <w:sz w:val="30"/>
          <w:szCs w:val="30"/>
        </w:rPr>
        <w:t>7</w:t>
      </w:r>
      <w:r w:rsidRPr="00BF0DFE">
        <w:rPr>
          <w:rFonts w:ascii="Angsana New" w:hAnsi="Angsana New"/>
          <w:sz w:val="30"/>
          <w:szCs w:val="30"/>
        </w:rPr>
        <w:t xml:space="preserve"> </w:t>
      </w:r>
      <w:r w:rsidRPr="00BF0DFE">
        <w:rPr>
          <w:rFonts w:ascii="Angsana New" w:hAnsi="Angsana New"/>
          <w:sz w:val="30"/>
          <w:szCs w:val="30"/>
          <w:cs/>
        </w:rPr>
        <w:t>ปี</w:t>
      </w:r>
      <w:r w:rsidR="00E83FBD" w:rsidRPr="00BF0DFE">
        <w:rPr>
          <w:rFonts w:ascii="Angsana New" w:hAnsi="Angsana New"/>
          <w:sz w:val="30"/>
          <w:szCs w:val="30"/>
        </w:rPr>
        <w:br/>
      </w:r>
      <w:r w:rsidRPr="00BF0DFE">
        <w:rPr>
          <w:rFonts w:ascii="Angsana New" w:hAnsi="Angsana New"/>
          <w:i/>
          <w:iCs/>
          <w:sz w:val="30"/>
          <w:szCs w:val="30"/>
          <w:cs/>
        </w:rPr>
        <w:t>(</w:t>
      </w:r>
      <w:r w:rsidR="00E83FBD" w:rsidRPr="00BF0DFE">
        <w:rPr>
          <w:rFonts w:ascii="Angsana New" w:hAnsi="Angsana New"/>
          <w:i/>
          <w:iCs/>
          <w:sz w:val="30"/>
          <w:szCs w:val="30"/>
        </w:rPr>
        <w:t>256</w:t>
      </w:r>
      <w:r w:rsidR="00E1765C" w:rsidRPr="00BF0DFE">
        <w:rPr>
          <w:rFonts w:ascii="Angsana New" w:hAnsi="Angsana New"/>
          <w:i/>
          <w:iCs/>
          <w:sz w:val="30"/>
          <w:szCs w:val="30"/>
        </w:rPr>
        <w:t>3</w:t>
      </w:r>
      <w:r w:rsidR="006D64AD" w:rsidRPr="00BF0DFE">
        <w:rPr>
          <w:rFonts w:ascii="Angsana New" w:hAnsi="Angsana New"/>
          <w:i/>
          <w:iCs/>
          <w:sz w:val="30"/>
          <w:szCs w:val="30"/>
        </w:rPr>
        <w:t xml:space="preserve">: </w:t>
      </w:r>
      <w:r w:rsidR="00E1765C" w:rsidRPr="00BF0DFE">
        <w:rPr>
          <w:rFonts w:ascii="Angsana New" w:hAnsi="Angsana New"/>
          <w:i/>
          <w:iCs/>
          <w:sz w:val="30"/>
          <w:szCs w:val="30"/>
        </w:rPr>
        <w:t>9</w:t>
      </w:r>
      <w:r w:rsidRPr="00BF0DFE">
        <w:rPr>
          <w:rFonts w:ascii="Angsana New" w:hAnsi="Angsana New"/>
          <w:i/>
          <w:iCs/>
          <w:sz w:val="30"/>
          <w:szCs w:val="30"/>
        </w:rPr>
        <w:t xml:space="preserve"> </w:t>
      </w:r>
      <w:r w:rsidRPr="00BF0DFE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6536BDDA" w14:textId="77777777" w:rsidR="00C273BA" w:rsidRPr="009F66A1" w:rsidRDefault="00C273B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1E451E" w14:textId="21E047F7" w:rsidR="00F17634" w:rsidRDefault="00F176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63930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7F1BD44" w14:textId="77777777" w:rsidR="00F17634" w:rsidRPr="00E83FBD" w:rsidRDefault="0065692E" w:rsidP="00E83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FB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F17634" w:rsidRPr="00E83FBD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83FBD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F17634" w:rsidRPr="00E83FBD">
        <w:rPr>
          <w:rFonts w:ascii="Angsana New" w:hAnsi="Angsana New"/>
          <w:sz w:val="30"/>
          <w:szCs w:val="30"/>
          <w:cs/>
        </w:rPr>
        <w:t>อื่นๆ คงที่</w:t>
      </w:r>
    </w:p>
    <w:p w14:paraId="254DAB78" w14:textId="77777777" w:rsidR="00F01ED1" w:rsidRPr="00C1266B" w:rsidRDefault="00F01ED1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78"/>
        <w:gridCol w:w="1056"/>
        <w:gridCol w:w="278"/>
        <w:gridCol w:w="1038"/>
        <w:gridCol w:w="278"/>
        <w:gridCol w:w="1134"/>
      </w:tblGrid>
      <w:tr w:rsidR="00BD3541" w:rsidRPr="003A6E2E" w14:paraId="0901CBA3" w14:textId="77777777" w:rsidTr="000528E8">
        <w:tc>
          <w:tcPr>
            <w:tcW w:w="4320" w:type="dxa"/>
          </w:tcPr>
          <w:p w14:paraId="76C887DD" w14:textId="77777777" w:rsidR="00BD3541" w:rsidRPr="002C017E" w:rsidRDefault="00AF6F4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br w:type="page"/>
            </w:r>
            <w:r w:rsidR="000C7715" w:rsidRPr="002C017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02" w:type="dxa"/>
            <w:gridSpan w:val="3"/>
          </w:tcPr>
          <w:p w14:paraId="06111988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590D2DC7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69A20E0C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26E" w:rsidRPr="003A6E2E" w14:paraId="0E0ACB42" w14:textId="77777777" w:rsidTr="000528E8">
        <w:tc>
          <w:tcPr>
            <w:tcW w:w="4320" w:type="dxa"/>
          </w:tcPr>
          <w:p w14:paraId="24EDE78F" w14:textId="77777777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5D92D64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8" w:type="dxa"/>
          </w:tcPr>
          <w:p w14:paraId="07AF4A5F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AC4C758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</w:tcPr>
          <w:p w14:paraId="1A207AF3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B19790B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8" w:type="dxa"/>
          </w:tcPr>
          <w:p w14:paraId="4B4580C0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691300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6426E" w:rsidRPr="003A6E2E" w14:paraId="52AF83FC" w14:textId="77777777" w:rsidTr="000528E8">
        <w:tc>
          <w:tcPr>
            <w:tcW w:w="4320" w:type="dxa"/>
          </w:tcPr>
          <w:p w14:paraId="4F2457CD" w14:textId="77777777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492F7C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26E" w:rsidRPr="003A6E2E" w14:paraId="1F85E2B7" w14:textId="77777777" w:rsidTr="000528E8">
        <w:tc>
          <w:tcPr>
            <w:tcW w:w="4320" w:type="dxa"/>
          </w:tcPr>
          <w:p w14:paraId="32672F84" w14:textId="77777777" w:rsidR="00E6426E" w:rsidRPr="003A6E2E" w:rsidRDefault="00E6426E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130" w:type="dxa"/>
            <w:gridSpan w:val="7"/>
          </w:tcPr>
          <w:p w14:paraId="3B96B40B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26E" w:rsidRPr="003A6E2E" w14:paraId="2DB32BE4" w14:textId="77777777" w:rsidTr="000528E8">
        <w:tc>
          <w:tcPr>
            <w:tcW w:w="4320" w:type="dxa"/>
          </w:tcPr>
          <w:p w14:paraId="6E573C5A" w14:textId="1C0CF821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0528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130" w:type="dxa"/>
            <w:gridSpan w:val="7"/>
          </w:tcPr>
          <w:p w14:paraId="23B3398A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73F9" w:rsidRPr="003A6E2E" w14:paraId="33CE3FC2" w14:textId="77777777" w:rsidTr="000528E8">
        <w:tc>
          <w:tcPr>
            <w:tcW w:w="4320" w:type="dxa"/>
          </w:tcPr>
          <w:p w14:paraId="4DA78B9D" w14:textId="77777777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6E2E">
              <w:rPr>
                <w:rFonts w:ascii="Angsana New" w:hAnsi="Angsana New"/>
                <w:sz w:val="30"/>
                <w:szCs w:val="30"/>
              </w:rPr>
              <w:t>0.5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2FA3F24F" w14:textId="3A841445" w:rsidR="00D973F9" w:rsidRPr="003A6E2E" w:rsidRDefault="001F7088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1F7088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7088">
              <w:rPr>
                <w:rFonts w:ascii="Angsana New" w:hAnsi="Angsana New"/>
                <w:sz w:val="30"/>
                <w:szCs w:val="30"/>
                <w:lang w:val="en-US" w:bidi="th-TH"/>
              </w:rPr>
              <w:t>826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8" w:type="dxa"/>
          </w:tcPr>
          <w:p w14:paraId="3F93863C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99174DB" w14:textId="7B005F84" w:rsidR="00D973F9" w:rsidRPr="003A6E2E" w:rsidRDefault="001F7088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1F7088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088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8" w:type="dxa"/>
          </w:tcPr>
          <w:p w14:paraId="7C3CACDA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3EC02959" w14:textId="4E03D235" w:rsidR="00D973F9" w:rsidRPr="00C5659E" w:rsidRDefault="00C5659E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C5659E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  <w:lang w:bidi="th-TH"/>
              </w:rPr>
              <w:t>987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8" w:type="dxa"/>
          </w:tcPr>
          <w:p w14:paraId="6CFF027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0D6AFE" w14:textId="4898B50C" w:rsidR="00D973F9" w:rsidRPr="003A6E2E" w:rsidRDefault="00C5659E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659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D973F9" w:rsidRPr="003A6E2E" w14:paraId="57BDA4F7" w14:textId="77777777" w:rsidTr="000528E8">
        <w:tc>
          <w:tcPr>
            <w:tcW w:w="4320" w:type="dxa"/>
          </w:tcPr>
          <w:p w14:paraId="0A70B2C6" w14:textId="77777777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</w:tcPr>
          <w:p w14:paraId="2086F95F" w14:textId="77777777" w:rsidR="00D973F9" w:rsidRPr="001F7088" w:rsidRDefault="00D973F9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14:paraId="7519882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F8832ED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7169F5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19EAAB96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AC56611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E98C71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3F9" w:rsidRPr="003A6E2E" w14:paraId="4847047B" w14:textId="77777777" w:rsidTr="000528E8">
        <w:tc>
          <w:tcPr>
            <w:tcW w:w="4320" w:type="dxa"/>
          </w:tcPr>
          <w:p w14:paraId="216E705F" w14:textId="7DB89FB0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24D9C1C8" w14:textId="23174AB2" w:rsidR="00D973F9" w:rsidRPr="003A6E2E" w:rsidRDefault="00D267A4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A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A4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8" w:type="dxa"/>
          </w:tcPr>
          <w:p w14:paraId="50EBE441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4A08036" w14:textId="69315EF7" w:rsidR="00D973F9" w:rsidRPr="003A6E2E" w:rsidRDefault="00910F1B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0F1B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0F1B">
              <w:rPr>
                <w:rFonts w:ascii="Angsana New" w:hAnsi="Angsana New"/>
                <w:sz w:val="30"/>
                <w:szCs w:val="30"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1C634EFE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28DA22AB" w14:textId="72112549" w:rsidR="00D973F9" w:rsidRPr="003A6E2E" w:rsidRDefault="00C5659E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C5659E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8" w:type="dxa"/>
          </w:tcPr>
          <w:p w14:paraId="5370BD08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10BD9D" w14:textId="067AE6E2" w:rsidR="00D973F9" w:rsidRPr="003A6E2E" w:rsidRDefault="00C5659E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5659E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</w:rPr>
              <w:t>688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783B15B" w14:textId="77777777" w:rsidR="00696C75" w:rsidRPr="003A6E2E" w:rsidRDefault="00696C7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78"/>
        <w:gridCol w:w="1056"/>
        <w:gridCol w:w="278"/>
        <w:gridCol w:w="1038"/>
        <w:gridCol w:w="278"/>
        <w:gridCol w:w="1134"/>
      </w:tblGrid>
      <w:tr w:rsidR="00616548" w:rsidRPr="003A6E2E" w14:paraId="3E41BC8E" w14:textId="77777777" w:rsidTr="000528E8">
        <w:tc>
          <w:tcPr>
            <w:tcW w:w="4320" w:type="dxa"/>
          </w:tcPr>
          <w:p w14:paraId="5B49C070" w14:textId="0963525C" w:rsidR="00616548" w:rsidRPr="003A6E2E" w:rsidRDefault="0061654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130" w:type="dxa"/>
            <w:gridSpan w:val="7"/>
          </w:tcPr>
          <w:p w14:paraId="37687AF4" w14:textId="77777777" w:rsidR="00616548" w:rsidRPr="003A6E2E" w:rsidRDefault="00616548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631E" w:rsidRPr="003A6E2E" w14:paraId="060FEC02" w14:textId="77777777" w:rsidTr="000528E8">
        <w:tc>
          <w:tcPr>
            <w:tcW w:w="4320" w:type="dxa"/>
          </w:tcPr>
          <w:p w14:paraId="4237E59F" w14:textId="0D3EDC96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F01E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130" w:type="dxa"/>
            <w:gridSpan w:val="7"/>
          </w:tcPr>
          <w:p w14:paraId="7570DE5F" w14:textId="77777777" w:rsidR="00C8631E" w:rsidRPr="003A6E2E" w:rsidRDefault="00C8631E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8E8" w:rsidRPr="003A6E2E" w14:paraId="57D3E3AF" w14:textId="77777777" w:rsidTr="000528E8">
        <w:tc>
          <w:tcPr>
            <w:tcW w:w="4320" w:type="dxa"/>
          </w:tcPr>
          <w:p w14:paraId="2BDDC831" w14:textId="77777777" w:rsidR="000528E8" w:rsidRPr="003A6E2E" w:rsidRDefault="000528E8" w:rsidP="000528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6E2E">
              <w:rPr>
                <w:rFonts w:ascii="Angsana New" w:hAnsi="Angsana New"/>
                <w:sz w:val="30"/>
                <w:szCs w:val="30"/>
              </w:rPr>
              <w:t>0.5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7655D3DE" w14:textId="0A38C90E" w:rsidR="000528E8" w:rsidRPr="003A6E2E" w:rsidRDefault="000528E8" w:rsidP="000528E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(35,379)</w:t>
            </w:r>
          </w:p>
        </w:tc>
        <w:tc>
          <w:tcPr>
            <w:tcW w:w="278" w:type="dxa"/>
          </w:tcPr>
          <w:p w14:paraId="55ADE435" w14:textId="77777777" w:rsidR="000528E8" w:rsidRPr="003A6E2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B18A923" w14:textId="0E85934E" w:rsidR="000528E8" w:rsidRPr="003A6E2E" w:rsidRDefault="000528E8" w:rsidP="000528E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37,534</w:t>
            </w:r>
          </w:p>
        </w:tc>
        <w:tc>
          <w:tcPr>
            <w:tcW w:w="278" w:type="dxa"/>
          </w:tcPr>
          <w:p w14:paraId="4C1D5C0F" w14:textId="77777777" w:rsidR="000528E8" w:rsidRPr="003A6E2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1D619C12" w14:textId="413B9517" w:rsidR="000528E8" w:rsidRPr="003A6E2E" w:rsidRDefault="000528E8" w:rsidP="000528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(34,583)</w:t>
            </w:r>
          </w:p>
        </w:tc>
        <w:tc>
          <w:tcPr>
            <w:tcW w:w="278" w:type="dxa"/>
          </w:tcPr>
          <w:p w14:paraId="44AD123D" w14:textId="77777777" w:rsidR="000528E8" w:rsidRPr="003A6E2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A194BD" w14:textId="3BE2BF65" w:rsidR="000528E8" w:rsidRPr="003A6E2E" w:rsidRDefault="000528E8" w:rsidP="000528E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36,668</w:t>
            </w:r>
          </w:p>
        </w:tc>
      </w:tr>
      <w:tr w:rsidR="000528E8" w:rsidRPr="003A6E2E" w14:paraId="228AFE65" w14:textId="77777777" w:rsidTr="000528E8">
        <w:tc>
          <w:tcPr>
            <w:tcW w:w="4320" w:type="dxa"/>
          </w:tcPr>
          <w:p w14:paraId="76D2A649" w14:textId="77777777" w:rsidR="000528E8" w:rsidRPr="003A6E2E" w:rsidRDefault="000528E8" w:rsidP="000528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</w:tcPr>
          <w:p w14:paraId="0A422613" w14:textId="77777777" w:rsidR="000528E8" w:rsidRPr="003A6E2E" w:rsidRDefault="000528E8" w:rsidP="000528E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6BB5B94" w14:textId="77777777" w:rsidR="000528E8" w:rsidRPr="003A6E2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CB50AD6" w14:textId="77777777" w:rsidR="000528E8" w:rsidRPr="003A6E2E" w:rsidRDefault="000528E8" w:rsidP="000528E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486DBE49" w14:textId="77777777" w:rsidR="000528E8" w:rsidRPr="003A6E2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3529CAD1" w14:textId="77777777" w:rsidR="000528E8" w:rsidRPr="003A6E2E" w:rsidRDefault="000528E8" w:rsidP="000528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1F5674AB" w14:textId="77777777" w:rsidR="000528E8" w:rsidRPr="003A6E2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C67533" w14:textId="77777777" w:rsidR="000528E8" w:rsidRPr="003A6E2E" w:rsidRDefault="000528E8" w:rsidP="000528E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8E8" w:rsidRPr="00C8631E" w14:paraId="2EFD7365" w14:textId="77777777" w:rsidTr="000528E8">
        <w:tc>
          <w:tcPr>
            <w:tcW w:w="4320" w:type="dxa"/>
          </w:tcPr>
          <w:p w14:paraId="494E2C80" w14:textId="76427F06" w:rsidR="000528E8" w:rsidRPr="00C8631E" w:rsidRDefault="000528E8" w:rsidP="000528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570E1319" w14:textId="09964C62" w:rsidR="000528E8" w:rsidRPr="00C8631E" w:rsidRDefault="000528E8" w:rsidP="000528E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82,613</w:t>
            </w:r>
          </w:p>
        </w:tc>
        <w:tc>
          <w:tcPr>
            <w:tcW w:w="278" w:type="dxa"/>
          </w:tcPr>
          <w:p w14:paraId="51FF95CD" w14:textId="77777777" w:rsidR="000528E8" w:rsidRPr="00C8631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522ACA4" w14:textId="356DD877" w:rsidR="000528E8" w:rsidRPr="00C8631E" w:rsidRDefault="000528E8" w:rsidP="000528E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(68,448)</w:t>
            </w:r>
          </w:p>
        </w:tc>
        <w:tc>
          <w:tcPr>
            <w:tcW w:w="278" w:type="dxa"/>
          </w:tcPr>
          <w:p w14:paraId="2E46013F" w14:textId="77777777" w:rsidR="000528E8" w:rsidRPr="00C8631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4EAA966B" w14:textId="3572DFE5" w:rsidR="000528E8" w:rsidRPr="00C8631E" w:rsidRDefault="000528E8" w:rsidP="000528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81,079</w:t>
            </w:r>
          </w:p>
        </w:tc>
        <w:tc>
          <w:tcPr>
            <w:tcW w:w="278" w:type="dxa"/>
          </w:tcPr>
          <w:p w14:paraId="01595A1F" w14:textId="77777777" w:rsidR="000528E8" w:rsidRPr="00C8631E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3032B" w14:textId="2183A4CC" w:rsidR="000528E8" w:rsidRPr="00C8631E" w:rsidRDefault="000528E8" w:rsidP="000528E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(67,143)</w:t>
            </w:r>
          </w:p>
        </w:tc>
      </w:tr>
    </w:tbl>
    <w:p w14:paraId="61AE22DC" w14:textId="1B3F668C" w:rsidR="0013653C" w:rsidRDefault="0013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C634106" w14:textId="7A2CE35A" w:rsidR="00E64F07" w:rsidRPr="000747B9" w:rsidRDefault="009A0BE5" w:rsidP="00026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47B9">
        <w:rPr>
          <w:rFonts w:ascii="Angsana New" w:hAnsi="Angsana New"/>
          <w:b/>
          <w:bCs/>
          <w:sz w:val="30"/>
          <w:szCs w:val="30"/>
        </w:rPr>
        <w:t>1</w:t>
      </w:r>
      <w:r w:rsidR="00E93358">
        <w:rPr>
          <w:rFonts w:ascii="Angsana New" w:hAnsi="Angsana New"/>
          <w:b/>
          <w:bCs/>
          <w:sz w:val="30"/>
          <w:szCs w:val="30"/>
        </w:rPr>
        <w:t>7</w:t>
      </w:r>
      <w:r w:rsidR="00026E8C" w:rsidRPr="000747B9">
        <w:rPr>
          <w:rFonts w:ascii="Angsana New" w:hAnsi="Angsana New"/>
          <w:b/>
          <w:bCs/>
          <w:sz w:val="30"/>
          <w:szCs w:val="30"/>
        </w:rPr>
        <w:tab/>
      </w:r>
      <w:r w:rsidR="00E64F07" w:rsidRPr="000747B9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6C26F01" w14:textId="77777777" w:rsidR="0095681E" w:rsidRPr="00D915E3" w:rsidRDefault="0095681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C293B86" w14:textId="49E497FA" w:rsidR="00E64F07" w:rsidRPr="00C1266B" w:rsidRDefault="00BC2D13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26E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</w:t>
      </w:r>
      <w:r w:rsidR="00260900" w:rsidRPr="00E6426E">
        <w:rPr>
          <w:rFonts w:ascii="Angsana New" w:hAnsi="Angsana New"/>
          <w:sz w:val="30"/>
          <w:szCs w:val="30"/>
          <w:cs/>
        </w:rPr>
        <w:t>่ายเงินปันผลและมีสิทธิออกเสียงล</w:t>
      </w:r>
      <w:r w:rsidRPr="00E6426E">
        <w:rPr>
          <w:rFonts w:ascii="Angsana New" w:hAnsi="Angsana New"/>
          <w:sz w:val="30"/>
          <w:szCs w:val="30"/>
          <w:cs/>
        </w:rPr>
        <w:t>งคะแนน</w:t>
      </w:r>
      <w:r w:rsidR="00870991">
        <w:rPr>
          <w:rFonts w:ascii="Angsana New" w:hAnsi="Angsana New"/>
          <w:sz w:val="30"/>
          <w:szCs w:val="30"/>
        </w:rPr>
        <w:br/>
      </w:r>
      <w:r w:rsidRPr="00E6426E">
        <w:rPr>
          <w:rFonts w:ascii="Angsana New" w:hAnsi="Angsana New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34DD6C6E" w14:textId="77777777" w:rsidR="004B3A38" w:rsidRPr="000E5F12" w:rsidRDefault="004B3A38" w:rsidP="000E5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C33E451" w14:textId="6E309590" w:rsidR="00B71D08" w:rsidRDefault="00B71D08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F01ED1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499CBF1" w14:textId="15DA0FA4" w:rsidR="00AD7842" w:rsidRDefault="00B71D08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1266B">
        <w:rPr>
          <w:rFonts w:ascii="Angsana New" w:hAnsi="Angsana New"/>
          <w:sz w:val="30"/>
          <w:szCs w:val="30"/>
        </w:rPr>
        <w:t>2535</w:t>
      </w:r>
      <w:r w:rsidRPr="00C1266B">
        <w:rPr>
          <w:rFonts w:ascii="Angsana New" w:hAnsi="Angsana New"/>
          <w:sz w:val="30"/>
          <w:szCs w:val="30"/>
          <w:cs/>
        </w:rPr>
        <w:t xml:space="preserve"> มาตรา </w:t>
      </w:r>
      <w:r w:rsidRPr="00C1266B">
        <w:rPr>
          <w:rFonts w:ascii="Angsana New" w:hAnsi="Angsana New"/>
          <w:sz w:val="30"/>
          <w:szCs w:val="30"/>
        </w:rPr>
        <w:t>51</w:t>
      </w:r>
      <w:r w:rsidRPr="00C1266B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</w:t>
      </w:r>
      <w:r w:rsidRPr="00870991">
        <w:rPr>
          <w:rFonts w:ascii="Angsana New" w:hAnsi="Angsana New"/>
          <w:spacing w:val="-2"/>
          <w:sz w:val="30"/>
          <w:szCs w:val="30"/>
          <w:cs/>
        </w:rPr>
        <w:t>บริษัทต้องนำค่าหุ้นส่วนเกินนี้ตั้งเป็นทุนสำรอง (</w:t>
      </w:r>
      <w:r w:rsidRPr="00870991">
        <w:rPr>
          <w:rFonts w:ascii="Angsana New" w:hAnsi="Angsana New"/>
          <w:spacing w:val="-2"/>
          <w:sz w:val="30"/>
          <w:szCs w:val="30"/>
        </w:rPr>
        <w:t>“</w:t>
      </w:r>
      <w:r w:rsidRPr="00870991">
        <w:rPr>
          <w:rFonts w:ascii="Angsana New" w:hAnsi="Angsana New"/>
          <w:spacing w:val="-2"/>
          <w:sz w:val="30"/>
          <w:szCs w:val="30"/>
          <w:cs/>
        </w:rPr>
        <w:t>ส่วนเกินมูลค่าหุ้น</w:t>
      </w:r>
      <w:r w:rsidRPr="00870991">
        <w:rPr>
          <w:rFonts w:ascii="Angsana New" w:hAnsi="Angsana New"/>
          <w:spacing w:val="-2"/>
          <w:sz w:val="30"/>
          <w:szCs w:val="30"/>
        </w:rPr>
        <w:t>”</w:t>
      </w:r>
      <w:r w:rsidRPr="00870991">
        <w:rPr>
          <w:rFonts w:ascii="Angsana New" w:hAnsi="Angsana New"/>
          <w:spacing w:val="-2"/>
          <w:sz w:val="30"/>
          <w:szCs w:val="30"/>
          <w:cs/>
        </w:rPr>
        <w:t>) ส่วนเกินมูลค่าหุ้นนี้</w:t>
      </w:r>
      <w:r w:rsidRPr="00C1266B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6996BABA" w14:textId="56865B98" w:rsidR="00297E94" w:rsidRDefault="00297E94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595B5" w14:textId="509B49D6" w:rsidR="00E64F07" w:rsidRPr="00C1266B" w:rsidRDefault="004B3A3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3358">
        <w:rPr>
          <w:rFonts w:ascii="Angsana New" w:hAnsi="Angsana New"/>
          <w:b/>
          <w:bCs/>
          <w:sz w:val="30"/>
          <w:szCs w:val="30"/>
        </w:rPr>
        <w:t>8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BDD3783" w14:textId="77777777" w:rsidR="00C74EE3" w:rsidRPr="00B71D08" w:rsidRDefault="00C74EE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649A713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29B4730" w14:textId="77777777" w:rsidR="00E64F07" w:rsidRPr="00C1266B" w:rsidRDefault="00E64F07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1266B">
        <w:rPr>
          <w:rFonts w:ascii="Angsana New" w:hAnsi="Angsana New"/>
          <w:sz w:val="30"/>
          <w:szCs w:val="30"/>
        </w:rPr>
        <w:t>2535</w:t>
      </w:r>
      <w:r w:rsidRPr="00C1266B">
        <w:rPr>
          <w:rFonts w:ascii="Angsana New" w:hAnsi="Angsana New"/>
          <w:sz w:val="30"/>
          <w:szCs w:val="30"/>
          <w:cs/>
        </w:rPr>
        <w:t xml:space="preserve"> มาตรา </w:t>
      </w:r>
      <w:r w:rsidRPr="00C1266B">
        <w:rPr>
          <w:rFonts w:ascii="Angsana New" w:hAnsi="Angsana New"/>
          <w:sz w:val="30"/>
          <w:szCs w:val="30"/>
        </w:rPr>
        <w:t>116</w:t>
      </w:r>
      <w:r w:rsidRPr="00C1266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A475DB"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(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1266B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1266B">
        <w:rPr>
          <w:rFonts w:ascii="Angsana New" w:hAnsi="Angsana New"/>
          <w:sz w:val="30"/>
          <w:szCs w:val="30"/>
        </w:rPr>
        <w:t xml:space="preserve">5 </w:t>
      </w:r>
      <w:r w:rsidRPr="00C1266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1266B">
        <w:rPr>
          <w:rFonts w:ascii="Angsana New" w:hAnsi="Angsana New"/>
          <w:sz w:val="30"/>
          <w:szCs w:val="30"/>
        </w:rPr>
        <w:t xml:space="preserve">10 </w:t>
      </w:r>
      <w:r w:rsidRPr="00C1266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A06DA9F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3FDEBF7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สำรองทั่วไป</w:t>
      </w:r>
    </w:p>
    <w:p w14:paraId="4F523347" w14:textId="77777777" w:rsidR="0028006D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ได้จัดสรรกำไรสุทธิสำหรับปีส่วนหนึ่งเพื่อใช้สำหรับเป็นทุนสำรองเพื่อการขยายการดำเนินงานของกิจการ</w:t>
      </w:r>
    </w:p>
    <w:p w14:paraId="1F860EC0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09B10" w14:textId="77777777" w:rsidR="00BC2D13" w:rsidRPr="00C1266B" w:rsidRDefault="00BC2D1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A1A8D53" w14:textId="77777777" w:rsidR="003B57BF" w:rsidRDefault="003B57BF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57BF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3896DC91" w14:textId="53CB45E2" w:rsidR="000C2502" w:rsidRDefault="003B57B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57BF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3844CBB7" w14:textId="77777777" w:rsidR="003B57BF" w:rsidRPr="00C1266B" w:rsidRDefault="003B57B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32CF23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B57BF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B57BF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3B57BF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3B57BF">
        <w:rPr>
          <w:rFonts w:asciiTheme="majorBidi" w:hAnsiTheme="majorBidi" w:cstheme="majorBidi"/>
          <w:b/>
          <w:bCs/>
          <w:sz w:val="30"/>
          <w:szCs w:val="30"/>
        </w:rPr>
        <w:t>2564</w:t>
      </w:r>
    </w:p>
    <w:p w14:paraId="37411A7A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57BF">
        <w:rPr>
          <w:rFonts w:asciiTheme="majorBidi" w:hAnsiTheme="majorBidi" w:cs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57A18CF7" w14:textId="77777777" w:rsidR="003B57BF" w:rsidRPr="003B57BF" w:rsidRDefault="003B57BF" w:rsidP="003B57BF">
      <w:pPr>
        <w:pStyle w:val="ListParagraph"/>
        <w:numPr>
          <w:ilvl w:val="0"/>
          <w:numId w:val="3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B57BF">
        <w:rPr>
          <w:rFonts w:asciiTheme="majorBidi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3B57BF">
        <w:rPr>
          <w:rFonts w:asciiTheme="majorBidi" w:hAnsiTheme="majorBidi"/>
          <w:sz w:val="30"/>
          <w:szCs w:val="30"/>
          <w:cs/>
        </w:rPr>
        <w:t xml:space="preserve"> </w:t>
      </w:r>
    </w:p>
    <w:p w14:paraId="6BA9C6FB" w14:textId="53623098" w:rsidR="003B57BF" w:rsidRPr="003B57BF" w:rsidRDefault="003B57BF" w:rsidP="003B57BF">
      <w:pPr>
        <w:pStyle w:val="ListParagraph"/>
        <w:numPr>
          <w:ilvl w:val="0"/>
          <w:numId w:val="3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B57BF">
        <w:rPr>
          <w:rFonts w:asciiTheme="majorBidi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3B57BF">
        <w:rPr>
          <w:rFonts w:asciiTheme="majorBidi" w:hAnsiTheme="majorBidi"/>
          <w:sz w:val="30"/>
          <w:szCs w:val="30"/>
          <w:cs/>
        </w:rPr>
        <w:t xml:space="preserve"> </w:t>
      </w:r>
      <w:r w:rsidRPr="003B57BF">
        <w:rPr>
          <w:rFonts w:asciiTheme="majorBidi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14:paraId="6B43708F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21503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B57BF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B57BF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3B57BF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Pr="003B57BF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232CDFB2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57BF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3B57BF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3B57BF">
        <w:rPr>
          <w:rFonts w:asciiTheme="majorBidi" w:hAnsiTheme="majorBidi" w:cstheme="majorBidi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0B8E6DB5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37B83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3B57BF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B57BF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การตีราคาสินทรัพย์ใหม่</w:t>
      </w:r>
    </w:p>
    <w:p w14:paraId="70764AB8" w14:textId="77777777" w:rsidR="003B57BF" w:rsidRPr="003B57BF" w:rsidRDefault="003B57BF" w:rsidP="003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57BF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3B57BF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437B0929" w14:textId="6A4DC3D3" w:rsidR="00A84074" w:rsidRDefault="00A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9813352" w14:textId="335D717F" w:rsidR="00E64F07" w:rsidRPr="00C1266B" w:rsidRDefault="00E9335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7B97" w:rsidRPr="00C1266B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</w:p>
    <w:p w14:paraId="6C9AB7AA" w14:textId="77777777" w:rsidR="00AB68D3" w:rsidRPr="00C1266B" w:rsidRDefault="00AB68D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84DDBC" w14:textId="0C3BDE28" w:rsidR="00AB68D3" w:rsidRPr="00C1266B" w:rsidRDefault="007905B3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7905B3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AB68D3" w:rsidRPr="00C1266B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AB68D3" w:rsidRPr="00C1266B">
        <w:rPr>
          <w:rFonts w:ascii="Angsana New" w:hAnsi="Angsana New"/>
          <w:sz w:val="30"/>
          <w:szCs w:val="30"/>
        </w:rPr>
        <w:t xml:space="preserve">2 </w:t>
      </w:r>
      <w:r w:rsidR="00AB68D3" w:rsidRPr="00C1266B">
        <w:rPr>
          <w:rFonts w:ascii="Angsana New" w:hAnsi="Angsana New"/>
          <w:sz w:val="30"/>
          <w:szCs w:val="30"/>
          <w:cs/>
        </w:rPr>
        <w:t xml:space="preserve"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23B3B35" w14:textId="77777777" w:rsidR="00C15F4A" w:rsidRPr="00C1266B" w:rsidRDefault="00C15F4A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255B25CA" w14:textId="42593E45" w:rsidR="00AB68D3" w:rsidRPr="00C1266B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1266B">
        <w:rPr>
          <w:rFonts w:ascii="Angsana New" w:hAnsi="Angsana New"/>
          <w:sz w:val="30"/>
          <w:szCs w:val="30"/>
        </w:rPr>
        <w:t>1</w:t>
      </w:r>
      <w:r w:rsidR="00F61973" w:rsidRPr="00C1266B">
        <w:rPr>
          <w:rFonts w:ascii="Angsana New" w:hAnsi="Angsana New"/>
          <w:sz w:val="30"/>
          <w:szCs w:val="30"/>
          <w:cs/>
        </w:rPr>
        <w:tab/>
      </w:r>
      <w:r w:rsidRPr="00C1266B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ผลิตและจำหน่ายเครื่องดื่มน้ำอัดลม</w:t>
      </w:r>
      <w:r w:rsidR="00383AD8" w:rsidRPr="00C1266B">
        <w:rPr>
          <w:rFonts w:ascii="Angsana New" w:hAnsi="Angsana New" w:hint="cs"/>
          <w:sz w:val="30"/>
          <w:szCs w:val="30"/>
          <w:cs/>
        </w:rPr>
        <w:t xml:space="preserve"> และเครื่องดื่มเกลือแร่</w:t>
      </w:r>
      <w:r w:rsidR="00262DCC" w:rsidRPr="00C1266B">
        <w:rPr>
          <w:rFonts w:ascii="Angsana New" w:hAnsi="Angsana New"/>
          <w:sz w:val="30"/>
          <w:szCs w:val="30"/>
          <w:cs/>
        </w:rPr>
        <w:br/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   รวมถึงเป็นผู้จัดจำหน่ายโซดา</w:t>
      </w:r>
    </w:p>
    <w:p w14:paraId="34C57F70" w14:textId="74B6BFAB" w:rsidR="00AB68D3" w:rsidRPr="00C1266B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2520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1266B">
        <w:rPr>
          <w:rFonts w:ascii="Angsana New" w:hAnsi="Angsana New"/>
          <w:sz w:val="30"/>
          <w:szCs w:val="30"/>
        </w:rPr>
        <w:t>2</w:t>
      </w:r>
      <w:r w:rsidR="00F61973" w:rsidRPr="00C1266B">
        <w:rPr>
          <w:rFonts w:ascii="Angsana New" w:hAnsi="Angsana New"/>
          <w:sz w:val="30"/>
          <w:szCs w:val="30"/>
          <w:cs/>
        </w:rPr>
        <w:tab/>
      </w:r>
      <w:r w:rsidRPr="00C1266B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ผลิตแล</w:t>
      </w:r>
      <w:r w:rsidR="00383AD8" w:rsidRPr="00C1266B">
        <w:rPr>
          <w:rFonts w:ascii="Angsana New" w:hAnsi="Angsana New"/>
          <w:sz w:val="30"/>
          <w:szCs w:val="30"/>
          <w:cs/>
        </w:rPr>
        <w:t xml:space="preserve">ะจำหน่ายน้ำดื่ม </w:t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เครื่องดื่มบำรุงกำลัง </w:t>
      </w:r>
      <w:r w:rsidRPr="00C1266B">
        <w:rPr>
          <w:rFonts w:ascii="Angsana New" w:hAnsi="Angsana New"/>
          <w:sz w:val="30"/>
          <w:szCs w:val="30"/>
          <w:cs/>
        </w:rPr>
        <w:t>และเครื่องดื่ม</w:t>
      </w:r>
      <w:r w:rsidR="00262DCC" w:rsidRPr="00C1266B">
        <w:rPr>
          <w:rFonts w:ascii="Angsana New" w:hAnsi="Angsana New"/>
          <w:sz w:val="30"/>
          <w:szCs w:val="30"/>
          <w:cs/>
        </w:rPr>
        <w:br/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   </w:t>
      </w:r>
      <w:r w:rsidRPr="00C1266B">
        <w:rPr>
          <w:rFonts w:ascii="Angsana New" w:hAnsi="Angsana New"/>
          <w:sz w:val="30"/>
          <w:szCs w:val="30"/>
          <w:cs/>
        </w:rPr>
        <w:t>ชนิดอื่น รวมถึง</w:t>
      </w:r>
      <w:r w:rsidR="0097207C" w:rsidRPr="00C1266B">
        <w:rPr>
          <w:rFonts w:ascii="Angsana New" w:hAnsi="Angsana New"/>
          <w:sz w:val="30"/>
          <w:szCs w:val="30"/>
          <w:cs/>
        </w:rPr>
        <w:t>เป็น</w:t>
      </w:r>
      <w:r w:rsidRPr="00C1266B">
        <w:rPr>
          <w:rFonts w:ascii="Angsana New" w:hAnsi="Angsana New"/>
          <w:sz w:val="30"/>
          <w:szCs w:val="30"/>
          <w:cs/>
        </w:rPr>
        <w:t>ผู้จัดจำหน่ายชา</w:t>
      </w:r>
    </w:p>
    <w:p w14:paraId="17B6C95A" w14:textId="77777777" w:rsidR="009661F5" w:rsidRPr="00C1266B" w:rsidRDefault="009661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57371E" w14:textId="795262F2" w:rsidR="002A011F" w:rsidRPr="001A27FB" w:rsidRDefault="00C15F4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ไม่มีส่วนงานการดำเนินงานอื่น</w:t>
      </w:r>
      <w:r w:rsidR="00AB68D3" w:rsidRPr="00C1266B">
        <w:rPr>
          <w:rFonts w:ascii="Angsana New" w:hAnsi="Angsana New"/>
          <w:sz w:val="30"/>
          <w:szCs w:val="30"/>
          <w:cs/>
        </w:rPr>
        <w:t>ใดที่</w:t>
      </w:r>
      <w:r w:rsidR="00AB68D3" w:rsidRPr="001A27FB">
        <w:rPr>
          <w:rFonts w:ascii="Angsana New" w:hAnsi="Angsana New"/>
          <w:sz w:val="30"/>
          <w:szCs w:val="30"/>
          <w:cs/>
        </w:rPr>
        <w:t>เข้าเกณฑ์เชิงปริมาณเพื่อกำหนดส่วนงานที่</w:t>
      </w:r>
      <w:r w:rsidR="00AB68D3" w:rsidRPr="006811C9">
        <w:rPr>
          <w:rFonts w:ascii="Angsana New" w:hAnsi="Angsana New"/>
          <w:sz w:val="30"/>
          <w:szCs w:val="30"/>
          <w:cs/>
        </w:rPr>
        <w:t xml:space="preserve">รายงานในปี </w:t>
      </w:r>
      <w:r w:rsidR="00AB68D3" w:rsidRPr="006811C9">
        <w:rPr>
          <w:rFonts w:ascii="Angsana New" w:hAnsi="Angsana New"/>
          <w:sz w:val="30"/>
          <w:szCs w:val="30"/>
        </w:rPr>
        <w:t>25</w:t>
      </w:r>
      <w:r w:rsidR="002138AF" w:rsidRPr="006811C9">
        <w:rPr>
          <w:rFonts w:ascii="Angsana New" w:hAnsi="Angsana New"/>
          <w:sz w:val="30"/>
          <w:szCs w:val="30"/>
        </w:rPr>
        <w:t>6</w:t>
      </w:r>
      <w:r w:rsidR="00EC7C23">
        <w:rPr>
          <w:rFonts w:ascii="Angsana New" w:hAnsi="Angsana New"/>
          <w:sz w:val="30"/>
          <w:szCs w:val="30"/>
        </w:rPr>
        <w:t>4</w:t>
      </w:r>
      <w:r w:rsidR="00AB68D3" w:rsidRPr="006811C9">
        <w:rPr>
          <w:rFonts w:ascii="Angsana New" w:hAnsi="Angsana New"/>
          <w:sz w:val="30"/>
          <w:szCs w:val="30"/>
        </w:rPr>
        <w:t xml:space="preserve"> </w:t>
      </w:r>
      <w:r w:rsidR="00AB68D3" w:rsidRPr="006811C9">
        <w:rPr>
          <w:rFonts w:ascii="Angsana New" w:hAnsi="Angsana New"/>
          <w:sz w:val="30"/>
          <w:szCs w:val="30"/>
          <w:cs/>
        </w:rPr>
        <w:t xml:space="preserve">หรือ </w:t>
      </w:r>
      <w:r w:rsidR="002138AF" w:rsidRPr="006811C9">
        <w:rPr>
          <w:rFonts w:ascii="Angsana New" w:hAnsi="Angsana New"/>
          <w:sz w:val="30"/>
          <w:szCs w:val="30"/>
        </w:rPr>
        <w:t>256</w:t>
      </w:r>
      <w:r w:rsidR="00EC7C23">
        <w:rPr>
          <w:rFonts w:ascii="Angsana New" w:hAnsi="Angsana New"/>
          <w:sz w:val="30"/>
          <w:szCs w:val="30"/>
        </w:rPr>
        <w:t>3</w:t>
      </w:r>
    </w:p>
    <w:p w14:paraId="5EEA674B" w14:textId="77777777" w:rsidR="00AB68D3" w:rsidRPr="001A27FB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898994" w14:textId="77777777" w:rsidR="00AB68D3" w:rsidRPr="00C1266B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A27FB">
        <w:rPr>
          <w:rFonts w:ascii="Angsana New" w:hAnsi="Angsana New"/>
          <w:sz w:val="30"/>
          <w:szCs w:val="30"/>
          <w:cs/>
        </w:rPr>
        <w:t>ผลการดำเนินงาน</w:t>
      </w:r>
      <w:r w:rsidR="00CB7A42" w:rsidRPr="006811C9">
        <w:rPr>
          <w:rFonts w:ascii="Angsana New" w:hAnsi="Angsana New"/>
          <w:sz w:val="30"/>
          <w:szCs w:val="30"/>
          <w:cs/>
        </w:rPr>
        <w:t>ของแต่ละส่วนงาน</w:t>
      </w:r>
      <w:r w:rsidRPr="006811C9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6811C9">
        <w:rPr>
          <w:rFonts w:ascii="Angsana New" w:hAnsi="Angsana New"/>
          <w:sz w:val="30"/>
          <w:szCs w:val="30"/>
        </w:rPr>
        <w:t xml:space="preserve"> </w:t>
      </w:r>
      <w:r w:rsidRPr="006811C9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7A42" w:rsidRPr="006811C9">
        <w:rPr>
          <w:rFonts w:ascii="Angsana New" w:hAnsi="Angsana New" w:hint="cs"/>
          <w:sz w:val="30"/>
          <w:szCs w:val="30"/>
          <w:cs/>
        </w:rPr>
        <w:t xml:space="preserve"> </w:t>
      </w:r>
      <w:r w:rsidR="00CB7A42" w:rsidRPr="006811C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FC14B36" w14:textId="7602EBB4" w:rsidR="00A84074" w:rsidRDefault="00A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4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83"/>
        <w:gridCol w:w="41"/>
        <w:gridCol w:w="229"/>
        <w:gridCol w:w="7"/>
        <w:gridCol w:w="714"/>
        <w:gridCol w:w="270"/>
        <w:gridCol w:w="720"/>
        <w:gridCol w:w="270"/>
        <w:gridCol w:w="720"/>
      </w:tblGrid>
      <w:tr w:rsidR="00CB7A42" w:rsidRPr="00BF2D92" w14:paraId="5C60F7C7" w14:textId="77777777" w:rsidTr="00BF0DFE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6F4A62" w14:textId="77777777" w:rsidR="00CB7A42" w:rsidRPr="0035608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19"/>
            <w:tcBorders>
              <w:top w:val="nil"/>
              <w:left w:val="nil"/>
              <w:bottom w:val="nil"/>
            </w:tcBorders>
          </w:tcPr>
          <w:p w14:paraId="09855D8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7A42" w:rsidRPr="00BF2D92" w14:paraId="27CAAF28" w14:textId="77777777" w:rsidTr="00BF0DFE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0E65F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69571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023F0253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CC0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3" w:type="dxa"/>
            <w:gridSpan w:val="7"/>
            <w:tcBorders>
              <w:top w:val="nil"/>
              <w:left w:val="nil"/>
              <w:bottom w:val="nil"/>
            </w:tcBorders>
          </w:tcPr>
          <w:p w14:paraId="71C7B98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16264FF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6D73077" w14:textId="77777777" w:rsidR="00CB7A42" w:rsidRPr="00BF2D92" w:rsidRDefault="00CB7A42" w:rsidP="001E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gridSpan w:val="3"/>
          </w:tcPr>
          <w:p w14:paraId="186B2EB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2EC8C2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0528E8" w:rsidRPr="00BF2D92" w14:paraId="14938FB0" w14:textId="77777777" w:rsidTr="00BF0DFE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E6155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8BE84" w14:textId="398BD9CE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1901D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2914A" w14:textId="4E074440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C74F7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FDA3C" w14:textId="23CBD631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F39B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69E8" w14:textId="32881B3A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CFCD8FF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</w:tcPr>
          <w:p w14:paraId="3B1DA82C" w14:textId="2E310021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C96B6F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2B7E27" w14:textId="039DC25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  <w:r w:rsidRPr="00BF2D92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F2D9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28E8" w:rsidRPr="00BF2D92" w14:paraId="74EF8DC0" w14:textId="77777777" w:rsidTr="00BF0DFE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7BFC0D9A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671" w:type="dxa"/>
            <w:gridSpan w:val="19"/>
            <w:tcBorders>
              <w:top w:val="nil"/>
              <w:left w:val="nil"/>
            </w:tcBorders>
            <w:vAlign w:val="bottom"/>
          </w:tcPr>
          <w:p w14:paraId="0FA2D5C5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BF2D9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ล้าน</w:t>
            </w:r>
            <w:r w:rsidRPr="00BF2D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0528E8" w:rsidRPr="00BF2D92" w14:paraId="35B2305D" w14:textId="77777777" w:rsidTr="00BF0DFE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DFEE1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7C898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7344E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E59F1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68F0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0F98BA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2F3BC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D36CE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9C6FED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97EB0F0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6B8DB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FEA950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28E8" w:rsidRPr="00BF2D92" w14:paraId="6B47C09D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63282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C6D14" w14:textId="1DC62F88" w:rsidR="000528E8" w:rsidRPr="00BF2D92" w:rsidRDefault="0025235F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19FE2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989D" w14:textId="64BC3547" w:rsidR="000528E8" w:rsidRPr="00BF2D92" w:rsidRDefault="000528E8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E8E02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ACDCD" w14:textId="0872EE9B" w:rsidR="000528E8" w:rsidRPr="00BF2D92" w:rsidRDefault="0025235F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FA9B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BCA93" w14:textId="0929E146" w:rsidR="000528E8" w:rsidRPr="00B940AF" w:rsidRDefault="000528E8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70" w:type="dxa"/>
            <w:shd w:val="clear" w:color="auto" w:fill="auto"/>
          </w:tcPr>
          <w:p w14:paraId="27774112" w14:textId="77777777" w:rsidR="000528E8" w:rsidRPr="00B940AF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50816F3" w14:textId="728117E3" w:rsidR="000528E8" w:rsidRPr="00B940AF" w:rsidRDefault="0025235F" w:rsidP="000528E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51FB9" w14:textId="77777777" w:rsidR="000528E8" w:rsidRPr="00B940AF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C7EE5EE" w14:textId="763F4702" w:rsidR="000528E8" w:rsidRPr="00B940AF" w:rsidRDefault="000528E8" w:rsidP="000528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0AF">
              <w:rPr>
                <w:rFonts w:ascii="Angsana New" w:hAnsi="Angsana New"/>
                <w:color w:val="000000"/>
                <w:sz w:val="30"/>
                <w:szCs w:val="30"/>
              </w:rPr>
              <w:t>10,865</w:t>
            </w:r>
          </w:p>
        </w:tc>
      </w:tr>
      <w:tr w:rsidR="000528E8" w:rsidRPr="00BF2D92" w14:paraId="33A58DF4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291E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734E5" w14:textId="460C2F27" w:rsidR="000528E8" w:rsidRPr="00BF2D92" w:rsidRDefault="0025235F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1C97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6C02B" w14:textId="071C07C4" w:rsidR="000528E8" w:rsidRPr="003B6A6B" w:rsidRDefault="000528E8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2070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45B68" w14:textId="7D2CEDE7" w:rsidR="000528E8" w:rsidRPr="00BF2D92" w:rsidRDefault="0025235F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35BC7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C793" w14:textId="61475D1B" w:rsidR="000528E8" w:rsidRPr="00B940AF" w:rsidRDefault="000528E8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70" w:type="dxa"/>
            <w:shd w:val="clear" w:color="auto" w:fill="auto"/>
          </w:tcPr>
          <w:p w14:paraId="0879038F" w14:textId="77777777" w:rsidR="000528E8" w:rsidRPr="00B940AF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3E6C" w14:textId="13C89417" w:rsidR="000528E8" w:rsidRPr="00B940AF" w:rsidRDefault="0025235F" w:rsidP="000528E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974EC" w14:textId="77777777" w:rsidR="000528E8" w:rsidRPr="00B940AF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6AB6" w14:textId="6E644E48" w:rsidR="000528E8" w:rsidRPr="00B940AF" w:rsidRDefault="000528E8" w:rsidP="000528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940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10,865</w:t>
            </w:r>
          </w:p>
        </w:tc>
      </w:tr>
      <w:tr w:rsidR="000528E8" w:rsidRPr="003B6A6B" w14:paraId="398E415D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38834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CD266E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2765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C3AF0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DDC94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42056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65C6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2314C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5A1EAE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457CC88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E56A5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35EDE99" w14:textId="77777777" w:rsidR="000528E8" w:rsidRPr="003B6A6B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8E8" w:rsidRPr="00BF2D92" w14:paraId="2C0181D7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6E65F4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349FAF6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D877B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5B36AE7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8E501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161CF9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24C7C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</w:tcPr>
          <w:p w14:paraId="761CE438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6C3ADE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C1B40AC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CE126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3A64067" w14:textId="77777777" w:rsidR="000528E8" w:rsidRPr="00BF2D92" w:rsidRDefault="000528E8" w:rsidP="0005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25235F" w:rsidRPr="00BF2D92" w14:paraId="679AD865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DEE773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2621886" w14:textId="40253A59" w:rsidR="0025235F" w:rsidRPr="00487C69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375D0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4DBA20E" w14:textId="37C0A874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7C69"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49F5E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C2C067" w14:textId="130CD96C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BEE6F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</w:tcPr>
          <w:p w14:paraId="30D6E8F3" w14:textId="66E95D1C" w:rsidR="0025235F" w:rsidRPr="00AE73C4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70" w:type="dxa"/>
            <w:shd w:val="clear" w:color="auto" w:fill="auto"/>
          </w:tcPr>
          <w:p w14:paraId="3FB376D6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2E2D14C" w14:textId="73396329" w:rsidR="0025235F" w:rsidRPr="00AE73C4" w:rsidRDefault="0025235F" w:rsidP="0025235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43D7B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6376E9A" w14:textId="62946EE6" w:rsidR="0025235F" w:rsidRPr="00AE73C4" w:rsidRDefault="0025235F" w:rsidP="002523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10,865</w:t>
            </w:r>
          </w:p>
        </w:tc>
      </w:tr>
      <w:tr w:rsidR="0025235F" w:rsidRPr="00BF2D92" w14:paraId="495A8E1B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C7B59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4EB4F" w14:textId="10E5F320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417B5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E44B5" w14:textId="49396884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EB84E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17F66" w14:textId="60ACD203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13796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E2C90" w14:textId="7775A5DF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07D8F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3DAA59" w14:textId="6101B08D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CD22E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FD7EAE0" w14:textId="0FDED62F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5235F" w:rsidRPr="00BF2D92" w14:paraId="13F37F33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0A9007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43DCC" w14:textId="1CFDFF94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B279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28CFF" w14:textId="448470E7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7DF97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96C3E" w14:textId="6DE9F698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A2578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C471B" w14:textId="1F9080E7" w:rsidR="0025235F" w:rsidRPr="00AE73C4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70" w:type="dxa"/>
            <w:shd w:val="clear" w:color="auto" w:fill="auto"/>
          </w:tcPr>
          <w:p w14:paraId="3860CC4C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A5241" w14:textId="363C0086" w:rsidR="0025235F" w:rsidRPr="00AE73C4" w:rsidRDefault="0025235F" w:rsidP="0025235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26EDC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F9D1" w14:textId="058CA6D8" w:rsidR="0025235F" w:rsidRPr="00AE73C4" w:rsidRDefault="0025235F" w:rsidP="002523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10,865</w:t>
            </w:r>
          </w:p>
        </w:tc>
      </w:tr>
      <w:tr w:rsidR="0025235F" w:rsidRPr="00BF2D92" w14:paraId="56BCD36D" w14:textId="77777777" w:rsidTr="00BF0DFE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638ACF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D12BC0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824A9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36546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10E44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0D0664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B134E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E05D2B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631F8C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EBE3167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79F37E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E7EEFA8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5235F" w:rsidRPr="00BF2D92" w14:paraId="7CB365F4" w14:textId="77777777" w:rsidTr="00BF0DF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DCCF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EAD5E" w14:textId="378FA0A8" w:rsidR="0025235F" w:rsidRPr="00BF2D92" w:rsidRDefault="00363D69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DC384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28D06" w14:textId="29DACDDB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8F293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ED19D" w14:textId="70985D8F" w:rsidR="0025235F" w:rsidRPr="00BF2D92" w:rsidRDefault="00363D69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035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20F42" w14:textId="7AF8C252" w:rsidR="0025235F" w:rsidRPr="00AE73C4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270" w:type="dxa"/>
            <w:shd w:val="clear" w:color="auto" w:fill="auto"/>
          </w:tcPr>
          <w:p w14:paraId="0F50450D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575B0AF" w14:textId="09993A15" w:rsidR="0025235F" w:rsidRPr="00AE73C4" w:rsidRDefault="00363D69" w:rsidP="0025235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7DC73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BA10E6E" w14:textId="371E1812" w:rsidR="0025235F" w:rsidRPr="00AE73C4" w:rsidRDefault="0025235F" w:rsidP="002523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3,266</w:t>
            </w:r>
          </w:p>
        </w:tc>
      </w:tr>
      <w:tr w:rsidR="0025235F" w:rsidRPr="00BF2D92" w14:paraId="32680501" w14:textId="77777777" w:rsidTr="00BF0DF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333C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465D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D0EC9" w14:textId="77777777" w:rsidR="0025235F" w:rsidRPr="00BF2D92" w:rsidRDefault="0025235F" w:rsidP="002523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D2D48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EB16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D9337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59838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D8446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58226F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DCE38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D28A3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1CDD71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235F" w:rsidRPr="00BF2D92" w14:paraId="43E036B1" w14:textId="77777777" w:rsidTr="00BF0DFE">
        <w:tc>
          <w:tcPr>
            <w:tcW w:w="37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4BFBE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CC7B1" w14:textId="37015550" w:rsidR="0025235F" w:rsidRPr="00BF2D92" w:rsidRDefault="00363D69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5D22D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CF25F" w14:textId="1ABAB46B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B012C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8ECF1" w14:textId="2E4F95E5" w:rsidR="0025235F" w:rsidRPr="00BF2D92" w:rsidRDefault="00363D69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6D256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FF96" w14:textId="27F36B50" w:rsidR="0025235F" w:rsidRPr="00AE73C4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71AD0F3B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2E404C" w14:textId="07481A63" w:rsidR="0025235F" w:rsidRPr="00AE73C4" w:rsidRDefault="00363D69" w:rsidP="0025235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572CF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F248D1" w14:textId="225E2BE2" w:rsidR="0025235F" w:rsidRPr="00AE73C4" w:rsidRDefault="0025235F" w:rsidP="002523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</w:tr>
      <w:tr w:rsidR="0025235F" w:rsidRPr="00E8777E" w14:paraId="70CAFA83" w14:textId="77777777" w:rsidTr="00BF0DFE">
        <w:tc>
          <w:tcPr>
            <w:tcW w:w="37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F0A0F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F51882F" w14:textId="63FEFA25" w:rsidR="0025235F" w:rsidRPr="00BF2D92" w:rsidRDefault="00363D69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26FC2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AE6228A" w14:textId="5C09D8AB" w:rsidR="0025235F" w:rsidRPr="00BF2D92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1,064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809C2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B3A9B" w14:textId="57D729F2" w:rsidR="0025235F" w:rsidRPr="00BF2D92" w:rsidRDefault="00363D69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3210" w14:textId="77777777" w:rsidR="0025235F" w:rsidRPr="00BF2D92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</w:tcPr>
          <w:p w14:paraId="2FB15CEA" w14:textId="0AD81EF3" w:rsidR="0025235F" w:rsidRPr="00AE73C4" w:rsidRDefault="0025235F" w:rsidP="0025235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1,440</w:t>
            </w:r>
          </w:p>
        </w:tc>
        <w:tc>
          <w:tcPr>
            <w:tcW w:w="270" w:type="dxa"/>
            <w:shd w:val="clear" w:color="auto" w:fill="auto"/>
          </w:tcPr>
          <w:p w14:paraId="42465353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EF77A96" w14:textId="6103D0CC" w:rsidR="0025235F" w:rsidRPr="00AE73C4" w:rsidRDefault="00363D69" w:rsidP="0025235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68165" w14:textId="77777777" w:rsidR="0025235F" w:rsidRPr="00AE73C4" w:rsidRDefault="0025235F" w:rsidP="0025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B3EBC4F" w14:textId="7B8D2C12" w:rsidR="0025235F" w:rsidRPr="00AE73C4" w:rsidRDefault="0025235F" w:rsidP="002523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2,504</w:t>
            </w:r>
          </w:p>
        </w:tc>
      </w:tr>
    </w:tbl>
    <w:p w14:paraId="4184B75A" w14:textId="71CE0734" w:rsidR="00EC7C23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07F738F3" w14:textId="77777777" w:rsidR="00EC7C23" w:rsidRDefault="00EC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1825A193" w14:textId="5AAEBEA8" w:rsidR="00EC7C23" w:rsidRPr="00F978B8" w:rsidRDefault="00EC7C23" w:rsidP="00F978B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978B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7AED431D" w14:textId="77777777" w:rsidR="00EC7C23" w:rsidRPr="006811C9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350"/>
        <w:gridCol w:w="269"/>
        <w:gridCol w:w="1351"/>
      </w:tblGrid>
      <w:tr w:rsidR="006550C2" w:rsidRPr="001A27FB" w14:paraId="0E0D6AB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337B44A" w14:textId="77777777" w:rsidR="006550C2" w:rsidRPr="001A27FB" w:rsidRDefault="006550C2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C5A7D" w14:textId="13236A7E" w:rsidR="006550C2" w:rsidRPr="001A27FB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4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F864EB" w14:textId="77777777" w:rsidR="006550C2" w:rsidRPr="001A27FB" w:rsidRDefault="006550C2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480C8" w14:textId="683F1E1A" w:rsidR="006550C2" w:rsidRPr="001A27FB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41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1CA0" w:rsidRPr="001A27FB" w14:paraId="7D66155A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3C31A30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07003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7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41E" w:rsidRPr="001A27FB" w14:paraId="55414A74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5CCDD8" w14:textId="77777777" w:rsidR="002A141E" w:rsidRPr="001A27FB" w:rsidRDefault="002A141E" w:rsidP="00EE380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93DC" w14:textId="5A88B4F5" w:rsidR="002A141E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2,974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4833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7DF" w14:textId="2559F025" w:rsidR="002A141E" w:rsidRPr="00CC43A3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3,266</w:t>
            </w:r>
          </w:p>
        </w:tc>
      </w:tr>
      <w:tr w:rsidR="002A141E" w:rsidRPr="001A27FB" w14:paraId="2680E991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F8B8C39" w14:textId="77777777" w:rsidR="00EE380C" w:rsidRDefault="002A141E" w:rsidP="00EE380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4FE868E9" w14:textId="786A6991" w:rsidR="002A141E" w:rsidRPr="00EE380C" w:rsidRDefault="00EE380C" w:rsidP="00EE380C">
            <w:pPr>
              <w:tabs>
                <w:tab w:val="clear" w:pos="454"/>
                <w:tab w:val="clear" w:pos="680"/>
                <w:tab w:val="left" w:pos="610"/>
                <w:tab w:val="left" w:pos="790"/>
              </w:tabs>
              <w:ind w:left="6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</w:t>
            </w:r>
            <w:r w:rsidR="002A141E"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ในการจัดจำหน่ายและ</w:t>
            </w:r>
            <w:r w:rsidR="002A141E" w:rsidRPr="001A27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2A141E"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8C43" w14:textId="72AB476A" w:rsidR="002A141E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CAA31A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2891" w14:textId="72FC9A92" w:rsidR="002A141E" w:rsidRPr="00CC43A3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(188)</w:t>
            </w:r>
          </w:p>
        </w:tc>
      </w:tr>
      <w:tr w:rsidR="002A141E" w:rsidRPr="001A27FB" w14:paraId="69EA92D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8D1D91" w14:textId="77777777" w:rsidR="002A141E" w:rsidRPr="001A27FB" w:rsidRDefault="002A141E" w:rsidP="00EE380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41EDD" w14:textId="5556EFC1" w:rsidR="002A141E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(2,267)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10E04C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99F8D" w14:textId="4E6E5772" w:rsidR="002A141E" w:rsidRPr="00CC43A3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(2,504)</w:t>
            </w:r>
          </w:p>
        </w:tc>
      </w:tr>
      <w:tr w:rsidR="002A141E" w:rsidRPr="001A27FB" w14:paraId="5FA4DCCD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70FA81A" w14:textId="77777777" w:rsidR="002A141E" w:rsidRPr="001A27FB" w:rsidRDefault="002A141E" w:rsidP="00EE380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EC86" w14:textId="32EE2D9C" w:rsidR="002A141E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6EACEB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C7DD9" w14:textId="59E35612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2A141E" w:rsidRPr="001A27FB" w14:paraId="0F18D2DC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2B77EAF" w14:textId="1B626C36" w:rsidR="002A141E" w:rsidRPr="001A27FB" w:rsidRDefault="00EC7C23" w:rsidP="00EE380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sz w:val="30"/>
                <w:szCs w:val="30"/>
                <w:cs/>
              </w:rPr>
            </w:pPr>
            <w:r w:rsidRPr="00EC7C23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3F416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37DB24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EC42D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41E" w:rsidRPr="001A27FB" w14:paraId="3171801E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5DF399" w14:textId="2FD77614" w:rsidR="002A141E" w:rsidRPr="001A27FB" w:rsidRDefault="002A141E" w:rsidP="00A81FD4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left" w:pos="360"/>
                <w:tab w:val="left" w:pos="610"/>
              </w:tabs>
              <w:ind w:left="610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1ED5" w14:textId="5FFBCEDF" w:rsidR="002A141E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469A96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A531BA" w14:textId="5251FF3D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2A141E" w:rsidRPr="001A27FB" w14:paraId="44FA8C12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A4CC6AD" w14:textId="77777777" w:rsidR="002A141E" w:rsidRPr="001A27FB" w:rsidRDefault="002A141E" w:rsidP="00EE380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left" w:pos="360"/>
                <w:tab w:val="left" w:pos="610"/>
              </w:tabs>
              <w:ind w:left="610" w:firstLine="0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B80" w14:textId="0BB47049" w:rsidR="002A141E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E7929F" w14:textId="77777777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F09E6C" w14:textId="21EF5F50" w:rsidR="002A141E" w:rsidRPr="001A27F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(732)</w:t>
            </w:r>
          </w:p>
        </w:tc>
      </w:tr>
      <w:tr w:rsidR="00EC7C23" w:rsidRPr="001A27FB" w14:paraId="64BFBC3D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DAA7A51" w14:textId="1E73EE07" w:rsidR="00EC7C23" w:rsidRPr="001A27FB" w:rsidRDefault="00EC7C23" w:rsidP="00EE380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left" w:pos="360"/>
                <w:tab w:val="left" w:pos="610"/>
              </w:tabs>
              <w:ind w:left="610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EC7C2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6299" w14:textId="0055B4E5" w:rsidR="00EC7C23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A5403" w14:textId="77777777" w:rsidR="00EC7C23" w:rsidRPr="001A27FB" w:rsidRDefault="00EC7C23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C5B50E" w14:textId="33D8D1BB" w:rsidR="00EC7C23" w:rsidRDefault="00EC7C23" w:rsidP="00EC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78B8" w:rsidRPr="001A27FB" w14:paraId="47EB20E2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2C0E99" w14:textId="040C8ABC" w:rsidR="00F978B8" w:rsidRPr="00EC7C23" w:rsidRDefault="00F978B8" w:rsidP="00EE380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left" w:pos="360"/>
                <w:tab w:val="left" w:pos="610"/>
              </w:tabs>
              <w:ind w:left="610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CC7C" w14:textId="3646E346" w:rsidR="00F978B8" w:rsidRPr="001A27FB" w:rsidRDefault="00363D69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09A723" w14:textId="77777777" w:rsidR="00F978B8" w:rsidRPr="001A27FB" w:rsidRDefault="00F978B8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5DA761" w14:textId="05F6AD4F" w:rsidR="00F978B8" w:rsidRDefault="00F978B8" w:rsidP="00F9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EC7C23" w:rsidRPr="00C1266B" w14:paraId="30524760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C4CCF3" w14:textId="78F6ACB7" w:rsidR="00EC7C23" w:rsidRPr="001A27FB" w:rsidRDefault="00EC7C23" w:rsidP="00EE380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7013" w14:textId="619221C0" w:rsidR="00EC7C23" w:rsidRPr="001A27FB" w:rsidRDefault="00363D69" w:rsidP="00EC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37506" w14:textId="77777777" w:rsidR="00EC7C23" w:rsidRPr="001A27FB" w:rsidRDefault="00EC7C23" w:rsidP="00EC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4525" w14:textId="059B2514" w:rsidR="00EC7C23" w:rsidRPr="001A27FB" w:rsidRDefault="00EC7C23" w:rsidP="00EC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62ACDD26" w14:textId="77777777" w:rsidR="00EC7C23" w:rsidRPr="00C33C21" w:rsidRDefault="00EC7C23" w:rsidP="00C33C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F890AC9" w14:textId="5FF361A8" w:rsidR="00C45DED" w:rsidRPr="00F978B8" w:rsidRDefault="00A24EBC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78B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0EDAC14" w14:textId="0CA31E23" w:rsidR="00A24EBC" w:rsidRDefault="00A24EBC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1266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ไม่มีรายได้จากต่างประเทศหรือสินทรัพย์ในต่างประเทศที่มีสาระสำคัญ</w:t>
      </w:r>
    </w:p>
    <w:p w14:paraId="68C7E228" w14:textId="77777777" w:rsidR="00F978B8" w:rsidRPr="00C1266B" w:rsidRDefault="00F978B8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16C57" w14:textId="01E92C38" w:rsidR="00F978B8" w:rsidRPr="00F978B8" w:rsidRDefault="00F978B8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78B8">
        <w:rPr>
          <w:rFonts w:asciiTheme="majorBidi" w:hAnsiTheme="majorBidi"/>
          <w:i/>
          <w:iCs/>
          <w:sz w:val="30"/>
          <w:szCs w:val="30"/>
          <w:cs/>
        </w:rPr>
        <w:t>ลูกค้ารายใหญ่</w:t>
      </w:r>
    </w:p>
    <w:p w14:paraId="64970BA9" w14:textId="1C7FDCD7" w:rsidR="008A1D46" w:rsidRPr="00F978B8" w:rsidRDefault="008A1D46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รายได้จากลูกค้ารายหนึ่งจากส่วนงานที่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6C2D"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9D3FA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63D6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2,687.47</w:t>
      </w:r>
      <w:r w:rsidR="002A141E"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843FF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F7994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C90719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</w:t>
      </w:r>
      <w:r w:rsidR="0064702E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9A0BE5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3,</w:t>
      </w:r>
      <w:r w:rsidR="002A141E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180.20</w:t>
      </w:r>
      <w:r w:rsidR="00B86731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7ECC7B30" w14:textId="777F1BDD" w:rsidR="00F978B8" w:rsidRDefault="00F9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D6C33F" w14:textId="50DAFFC9" w:rsidR="00E64F07" w:rsidRPr="00C1266B" w:rsidRDefault="00726731" w:rsidP="001F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56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93358">
        <w:rPr>
          <w:rFonts w:ascii="Angsana New" w:hAnsi="Angsana New"/>
          <w:b/>
          <w:bCs/>
          <w:sz w:val="30"/>
          <w:szCs w:val="30"/>
        </w:rPr>
        <w:t>0</w:t>
      </w:r>
      <w:r w:rsidR="00E64F07" w:rsidRPr="00EF656E">
        <w:rPr>
          <w:rFonts w:ascii="Angsana New" w:hAnsi="Angsana New"/>
          <w:b/>
          <w:bCs/>
          <w:sz w:val="30"/>
          <w:szCs w:val="30"/>
        </w:rPr>
        <w:tab/>
      </w:r>
      <w:r w:rsidR="00E64F07" w:rsidRPr="00EF656E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420D37FB" w14:textId="77777777" w:rsidR="002A011F" w:rsidRPr="00714A94" w:rsidRDefault="002A011F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20"/>
        <w:gridCol w:w="1172"/>
        <w:gridCol w:w="240"/>
        <w:gridCol w:w="1202"/>
        <w:gridCol w:w="253"/>
        <w:gridCol w:w="1184"/>
        <w:gridCol w:w="238"/>
        <w:gridCol w:w="1202"/>
      </w:tblGrid>
      <w:tr w:rsidR="009E1CA0" w:rsidRPr="00C1266B" w14:paraId="53376148" w14:textId="77777777" w:rsidTr="002A141E">
        <w:trPr>
          <w:tblHeader/>
        </w:trPr>
        <w:tc>
          <w:tcPr>
            <w:tcW w:w="1550" w:type="pct"/>
          </w:tcPr>
          <w:p w14:paraId="102967D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1F813371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3A9F4075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0A788A25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D58656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54A" w:rsidRPr="00C1266B" w14:paraId="171CCB93" w14:textId="77777777" w:rsidTr="002A141E">
        <w:trPr>
          <w:tblHeader/>
        </w:trPr>
        <w:tc>
          <w:tcPr>
            <w:tcW w:w="1550" w:type="pct"/>
          </w:tcPr>
          <w:p w14:paraId="0E9BF5D4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" w:type="pct"/>
          </w:tcPr>
          <w:p w14:paraId="1032845C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7D0C75B1" w14:textId="718E5523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4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20BF0F3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F27789C" w14:textId="4F9A3FB4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41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284AECD0" w14:textId="77777777" w:rsidR="00B86731" w:rsidRPr="00C1266B" w:rsidRDefault="00B86731" w:rsidP="00B8673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D6BB004" w14:textId="42AED06B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4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74C7C19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1C417B1D" w14:textId="577113E5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41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86731" w:rsidRPr="00C1266B" w14:paraId="70C11DC4" w14:textId="77777777" w:rsidTr="002A141E">
        <w:trPr>
          <w:tblHeader/>
        </w:trPr>
        <w:tc>
          <w:tcPr>
            <w:tcW w:w="1550" w:type="pct"/>
          </w:tcPr>
          <w:p w14:paraId="46BA772E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7A7B0310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5C31777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41E" w:rsidRPr="00C1266B" w14:paraId="00264526" w14:textId="77777777" w:rsidTr="002A141E">
        <w:tc>
          <w:tcPr>
            <w:tcW w:w="1550" w:type="pct"/>
          </w:tcPr>
          <w:p w14:paraId="3B9FECFA" w14:textId="77777777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95" w:type="pct"/>
          </w:tcPr>
          <w:p w14:paraId="01530792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95609DC" w14:textId="0DB16868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95CDB">
              <w:rPr>
                <w:rFonts w:ascii="Angsana New" w:hAnsi="Angsana New"/>
                <w:sz w:val="30"/>
                <w:szCs w:val="30"/>
              </w:rPr>
              <w:t>269,483</w:t>
            </w:r>
          </w:p>
        </w:tc>
        <w:tc>
          <w:tcPr>
            <w:tcW w:w="129" w:type="pct"/>
          </w:tcPr>
          <w:p w14:paraId="24C52201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9B64094" w14:textId="4BCE084B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1,301,758</w:t>
            </w:r>
          </w:p>
        </w:tc>
        <w:tc>
          <w:tcPr>
            <w:tcW w:w="136" w:type="pct"/>
          </w:tcPr>
          <w:p w14:paraId="1FD83ACB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5544D18" w14:textId="40681D50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1,239,209</w:t>
            </w:r>
          </w:p>
        </w:tc>
        <w:tc>
          <w:tcPr>
            <w:tcW w:w="128" w:type="pct"/>
          </w:tcPr>
          <w:p w14:paraId="4E1E7945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21F26F5" w14:textId="3726FB04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1,275,144</w:t>
            </w:r>
          </w:p>
        </w:tc>
      </w:tr>
      <w:tr w:rsidR="002A141E" w:rsidRPr="00C1266B" w14:paraId="31CE2F60" w14:textId="77777777" w:rsidTr="002A141E">
        <w:tc>
          <w:tcPr>
            <w:tcW w:w="1550" w:type="pct"/>
          </w:tcPr>
          <w:p w14:paraId="57376280" w14:textId="77777777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ค่าล่วงเวลาและค่าเบี้ยเลี้ยง</w:t>
            </w:r>
          </w:p>
        </w:tc>
        <w:tc>
          <w:tcPr>
            <w:tcW w:w="495" w:type="pct"/>
          </w:tcPr>
          <w:p w14:paraId="02CAB2F9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540A1F2" w14:textId="65EF551E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95CDB">
              <w:rPr>
                <w:rFonts w:ascii="Angsana New" w:hAnsi="Angsana New"/>
                <w:sz w:val="30"/>
                <w:szCs w:val="30"/>
              </w:rPr>
              <w:t>9,785</w:t>
            </w:r>
          </w:p>
        </w:tc>
        <w:tc>
          <w:tcPr>
            <w:tcW w:w="129" w:type="pct"/>
          </w:tcPr>
          <w:p w14:paraId="0B919032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A557905" w14:textId="1D31D453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102,541</w:t>
            </w:r>
          </w:p>
        </w:tc>
        <w:tc>
          <w:tcPr>
            <w:tcW w:w="136" w:type="pct"/>
          </w:tcPr>
          <w:p w14:paraId="6C10B11F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67D936" w14:textId="763BBE32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83,125</w:t>
            </w:r>
          </w:p>
        </w:tc>
        <w:tc>
          <w:tcPr>
            <w:tcW w:w="128" w:type="pct"/>
          </w:tcPr>
          <w:p w14:paraId="4604DCA3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39121E5" w14:textId="4786CDF6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97,331</w:t>
            </w:r>
          </w:p>
        </w:tc>
      </w:tr>
      <w:tr w:rsidR="002A141E" w:rsidRPr="00C1266B" w14:paraId="1F2A2E92" w14:textId="77777777" w:rsidTr="002A141E">
        <w:tc>
          <w:tcPr>
            <w:tcW w:w="1550" w:type="pct"/>
          </w:tcPr>
          <w:p w14:paraId="4DFC3FE7" w14:textId="77777777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495" w:type="pct"/>
          </w:tcPr>
          <w:p w14:paraId="612C6C70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048F7A2" w14:textId="6132060F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 w:rsidR="00B95CDB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9" w:type="pct"/>
          </w:tcPr>
          <w:p w14:paraId="0A50A765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332813E" w14:textId="11EDC836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144,255</w:t>
            </w:r>
          </w:p>
        </w:tc>
        <w:tc>
          <w:tcPr>
            <w:tcW w:w="136" w:type="pct"/>
          </w:tcPr>
          <w:p w14:paraId="53950E8A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85BABB0" w14:textId="7800F3B7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116,212</w:t>
            </w:r>
          </w:p>
        </w:tc>
        <w:tc>
          <w:tcPr>
            <w:tcW w:w="128" w:type="pct"/>
          </w:tcPr>
          <w:p w14:paraId="0FD63377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7811C5F" w14:textId="7F86A706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142,155</w:t>
            </w:r>
          </w:p>
        </w:tc>
      </w:tr>
      <w:tr w:rsidR="002A141E" w:rsidRPr="00C1266B" w14:paraId="58D66909" w14:textId="77777777" w:rsidTr="002A141E">
        <w:tc>
          <w:tcPr>
            <w:tcW w:w="1550" w:type="pct"/>
          </w:tcPr>
          <w:p w14:paraId="30496A83" w14:textId="1A264A70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ต้นทุนบำเหน็จบำนาญ-โครงการ</w:t>
            </w:r>
          </w:p>
        </w:tc>
        <w:tc>
          <w:tcPr>
            <w:tcW w:w="495" w:type="pct"/>
          </w:tcPr>
          <w:p w14:paraId="0B87E468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75221D3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4E896C3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9EC7B1A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503B5A21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FD7AFC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63C49B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307A247C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41E" w:rsidRPr="00C1266B" w14:paraId="0D891FED" w14:textId="77777777" w:rsidTr="002A141E">
        <w:tc>
          <w:tcPr>
            <w:tcW w:w="1550" w:type="pct"/>
          </w:tcPr>
          <w:p w14:paraId="34885CC1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ab/>
              <w:t>สมทบเงินที่กำหนดไว้</w:t>
            </w:r>
          </w:p>
        </w:tc>
        <w:tc>
          <w:tcPr>
            <w:tcW w:w="495" w:type="pct"/>
          </w:tcPr>
          <w:p w14:paraId="6E5B33D3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BE00C14" w14:textId="2BA52749" w:rsidR="002A141E" w:rsidRPr="00CB1435" w:rsidRDefault="00B95CDB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80,152</w:t>
            </w:r>
          </w:p>
        </w:tc>
        <w:tc>
          <w:tcPr>
            <w:tcW w:w="129" w:type="pct"/>
          </w:tcPr>
          <w:p w14:paraId="1D3C40CC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B8E8A4F" w14:textId="63788A9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83,159</w:t>
            </w:r>
          </w:p>
        </w:tc>
        <w:tc>
          <w:tcPr>
            <w:tcW w:w="136" w:type="pct"/>
          </w:tcPr>
          <w:p w14:paraId="165CB505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993CC1" w14:textId="6074EA24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77,201</w:t>
            </w:r>
          </w:p>
        </w:tc>
        <w:tc>
          <w:tcPr>
            <w:tcW w:w="128" w:type="pct"/>
          </w:tcPr>
          <w:p w14:paraId="7ABCC44D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36C3B87B" w14:textId="22EB675E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81,356</w:t>
            </w:r>
          </w:p>
        </w:tc>
      </w:tr>
      <w:tr w:rsidR="002A141E" w:rsidRPr="00C1266B" w14:paraId="77025BF3" w14:textId="77777777" w:rsidTr="002A141E">
        <w:tc>
          <w:tcPr>
            <w:tcW w:w="1550" w:type="pct"/>
          </w:tcPr>
          <w:p w14:paraId="609A8762" w14:textId="77777777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ต้นทุนบำเหน็จบำนาญ-โครงการ</w:t>
            </w:r>
          </w:p>
        </w:tc>
        <w:tc>
          <w:tcPr>
            <w:tcW w:w="495" w:type="pct"/>
          </w:tcPr>
          <w:p w14:paraId="2348B4F6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7530C99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170B26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71361CE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D9C1419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BBCB17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A6AFA2F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50CCC32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41E" w:rsidRPr="00C1266B" w14:paraId="1695CBD0" w14:textId="77777777" w:rsidTr="002A141E">
        <w:tc>
          <w:tcPr>
            <w:tcW w:w="1550" w:type="pct"/>
          </w:tcPr>
          <w:p w14:paraId="308E658D" w14:textId="77777777" w:rsidR="002A141E" w:rsidRPr="00C1266B" w:rsidRDefault="002A141E" w:rsidP="002A141E">
            <w:pPr>
              <w:rPr>
                <w:rFonts w:ascii="Angsana New" w:hAnsi="Angsana New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ผลประโยชน์ที่กำหนดไว้</w:t>
            </w:r>
          </w:p>
        </w:tc>
        <w:tc>
          <w:tcPr>
            <w:tcW w:w="495" w:type="pct"/>
          </w:tcPr>
          <w:p w14:paraId="61DA97D4" w14:textId="462B1475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E93358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1" w:type="pct"/>
          </w:tcPr>
          <w:p w14:paraId="19FF9668" w14:textId="47740379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</w:t>
            </w:r>
            <w:r w:rsidR="00663360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29" w:type="pct"/>
          </w:tcPr>
          <w:p w14:paraId="7D39C6F4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C92812B" w14:textId="4D0E37E6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80,030</w:t>
            </w:r>
          </w:p>
        </w:tc>
        <w:tc>
          <w:tcPr>
            <w:tcW w:w="136" w:type="pct"/>
          </w:tcPr>
          <w:p w14:paraId="0B721249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2342ED2" w14:textId="6E5E4690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66,355</w:t>
            </w:r>
          </w:p>
        </w:tc>
        <w:tc>
          <w:tcPr>
            <w:tcW w:w="128" w:type="pct"/>
          </w:tcPr>
          <w:p w14:paraId="16F4FFE4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00979E3" w14:textId="7EB6D739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8A5A35">
              <w:rPr>
                <w:rFonts w:ascii="Angsana New" w:hAnsi="Angsana New"/>
                <w:sz w:val="30"/>
                <w:szCs w:val="30"/>
              </w:rPr>
              <w:t>78,605</w:t>
            </w:r>
          </w:p>
        </w:tc>
      </w:tr>
      <w:tr w:rsidR="002A141E" w:rsidRPr="00C1266B" w14:paraId="317DF54F" w14:textId="77777777" w:rsidTr="002A141E">
        <w:tc>
          <w:tcPr>
            <w:tcW w:w="1550" w:type="pct"/>
          </w:tcPr>
          <w:p w14:paraId="0BB8B5F2" w14:textId="0F671966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5" w:type="pct"/>
          </w:tcPr>
          <w:p w14:paraId="4828AE0D" w14:textId="77777777" w:rsidR="002A141E" w:rsidRPr="00CE09FD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BA9F7D8" w14:textId="76BB0CB8" w:rsidR="002A141E" w:rsidRPr="001F454A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B95CDB">
              <w:rPr>
                <w:rFonts w:ascii="Angsana New" w:hAnsi="Angsana New"/>
                <w:sz w:val="30"/>
                <w:szCs w:val="30"/>
              </w:rPr>
              <w:t>4,365</w:t>
            </w:r>
          </w:p>
        </w:tc>
        <w:tc>
          <w:tcPr>
            <w:tcW w:w="129" w:type="pct"/>
          </w:tcPr>
          <w:p w14:paraId="2296127B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24FB992" w14:textId="09A08A29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8A5A35">
              <w:rPr>
                <w:rFonts w:ascii="Angsana New" w:hAnsi="Angsana New"/>
                <w:sz w:val="30"/>
                <w:szCs w:val="30"/>
              </w:rPr>
              <w:t>290,822</w:t>
            </w:r>
          </w:p>
        </w:tc>
        <w:tc>
          <w:tcPr>
            <w:tcW w:w="136" w:type="pct"/>
          </w:tcPr>
          <w:p w14:paraId="778EFB6A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3500892" w14:textId="586D44CB" w:rsidR="002A141E" w:rsidRPr="00CB1435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223,683</w:t>
            </w:r>
          </w:p>
        </w:tc>
        <w:tc>
          <w:tcPr>
            <w:tcW w:w="128" w:type="pct"/>
          </w:tcPr>
          <w:p w14:paraId="706594A4" w14:textId="77777777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4043BFC" w14:textId="055BC954" w:rsidR="002A141E" w:rsidRPr="00CB1435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8A5A35">
              <w:rPr>
                <w:rFonts w:ascii="Angsana New" w:hAnsi="Angsana New"/>
                <w:sz w:val="30"/>
                <w:szCs w:val="30"/>
              </w:rPr>
              <w:t>289,042</w:t>
            </w:r>
          </w:p>
        </w:tc>
      </w:tr>
      <w:tr w:rsidR="002A141E" w:rsidRPr="00C1266B" w14:paraId="4519428D" w14:textId="77777777" w:rsidTr="002A141E">
        <w:tc>
          <w:tcPr>
            <w:tcW w:w="1550" w:type="pct"/>
          </w:tcPr>
          <w:p w14:paraId="4838AB78" w14:textId="77777777" w:rsidR="002A141E" w:rsidRPr="00C1266B" w:rsidRDefault="002A141E" w:rsidP="002A14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4116F748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9195315" w14:textId="44D4BFD5" w:rsidR="002A141E" w:rsidRPr="00C1266B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95CDB">
              <w:rPr>
                <w:rFonts w:ascii="Angsana New" w:hAnsi="Angsana New"/>
                <w:b/>
                <w:bCs/>
                <w:sz w:val="30"/>
                <w:szCs w:val="30"/>
              </w:rPr>
              <w:t>852,372</w:t>
            </w:r>
          </w:p>
        </w:tc>
        <w:tc>
          <w:tcPr>
            <w:tcW w:w="129" w:type="pct"/>
          </w:tcPr>
          <w:p w14:paraId="4B9522DF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367A179" w14:textId="46FAAB4E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2,002,565</w:t>
            </w:r>
          </w:p>
        </w:tc>
        <w:tc>
          <w:tcPr>
            <w:tcW w:w="136" w:type="pct"/>
          </w:tcPr>
          <w:p w14:paraId="29AA7E58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CBDB237" w14:textId="1BC81F2E" w:rsidR="002A141E" w:rsidRPr="00C1266B" w:rsidRDefault="004D311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1,805,785</w:t>
            </w:r>
          </w:p>
        </w:tc>
        <w:tc>
          <w:tcPr>
            <w:tcW w:w="128" w:type="pct"/>
          </w:tcPr>
          <w:p w14:paraId="646A9CF4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9142696" w14:textId="25D33F3F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1,963,633</w:t>
            </w:r>
          </w:p>
        </w:tc>
      </w:tr>
    </w:tbl>
    <w:p w14:paraId="751AF0F0" w14:textId="77777777" w:rsidR="00CA24EC" w:rsidRPr="00714A94" w:rsidRDefault="00CA24E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259A1F99" w14:textId="77777777" w:rsidR="00E64F07" w:rsidRPr="00C1266B" w:rsidRDefault="00C14E4F" w:rsidP="00BC34B5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35F629A2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3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ของเงินเดือนทุกเดือน และกลุ่มบริษัทจ่ายสมทบในอัตราร้อยละ </w:t>
      </w:r>
      <w:r w:rsidRPr="00C1266B">
        <w:rPr>
          <w:rFonts w:ascii="Angsana New" w:hAnsi="Angsana New"/>
          <w:spacing w:val="-4"/>
          <w:sz w:val="30"/>
          <w:szCs w:val="30"/>
        </w:rPr>
        <w:t>5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ถึง อัตราร้อยละ </w:t>
      </w:r>
      <w:r w:rsidRPr="00C1266B">
        <w:rPr>
          <w:rFonts w:ascii="Angsana New" w:hAnsi="Angsana New"/>
          <w:spacing w:val="-4"/>
          <w:sz w:val="30"/>
          <w:szCs w:val="30"/>
        </w:rPr>
        <w:t>12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90D85AF" w14:textId="56762760" w:rsidR="00802D15" w:rsidRDefault="00802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CE53DC" w14:textId="46B6ED20" w:rsidR="00E64F07" w:rsidRPr="00C1266B" w:rsidRDefault="005E45C9" w:rsidP="00BC34B5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lang w:val="en-US"/>
        </w:rPr>
      </w:pPr>
      <w:r w:rsidRPr="00C1266B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E93358">
        <w:rPr>
          <w:rFonts w:ascii="Angsana New" w:hAnsi="Angsana New" w:cs="Angsana New"/>
          <w:b/>
          <w:bCs/>
          <w:lang w:val="en-US"/>
        </w:rPr>
        <w:t>1</w:t>
      </w:r>
      <w:r w:rsidR="00E64F07" w:rsidRPr="00C1266B">
        <w:rPr>
          <w:rFonts w:ascii="Angsana New" w:hAnsi="Angsana New" w:cs="Angsana New"/>
          <w:b/>
          <w:bCs/>
          <w:cs/>
        </w:rPr>
        <w:tab/>
      </w:r>
      <w:r w:rsidR="00E64F07" w:rsidRPr="006B138A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473C4C3" w14:textId="77777777" w:rsidR="00E64F07" w:rsidRPr="00714A94" w:rsidRDefault="00E64F07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70"/>
        <w:gridCol w:w="1170"/>
        <w:gridCol w:w="250"/>
        <w:gridCol w:w="1190"/>
        <w:gridCol w:w="250"/>
        <w:gridCol w:w="1190"/>
      </w:tblGrid>
      <w:tr w:rsidR="00E64F07" w:rsidRPr="00C1266B" w14:paraId="7C52D818" w14:textId="77777777" w:rsidTr="00107258">
        <w:tc>
          <w:tcPr>
            <w:tcW w:w="2880" w:type="dxa"/>
          </w:tcPr>
          <w:p w14:paraId="58503C4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24C4DD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A102B1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65F100D0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3"/>
          </w:tcPr>
          <w:p w14:paraId="69B9147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41E" w:rsidRPr="00C1266B" w14:paraId="5897B49A" w14:textId="77777777" w:rsidTr="00107258">
        <w:tc>
          <w:tcPr>
            <w:tcW w:w="2880" w:type="dxa"/>
          </w:tcPr>
          <w:p w14:paraId="1138F9C5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D2C784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E3D01B3" w14:textId="77063191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576F557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EBEC1" w14:textId="313E2DD6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4DD8DC23" w14:textId="77777777" w:rsidR="002A141E" w:rsidRPr="00C1266B" w:rsidRDefault="002A141E" w:rsidP="002A141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3820562" w14:textId="44EBAD25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7E152BD5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F832B" w14:textId="586E9A03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141E" w:rsidRPr="00C1266B" w14:paraId="51AECD35" w14:textId="77777777" w:rsidTr="00107258">
        <w:tc>
          <w:tcPr>
            <w:tcW w:w="2880" w:type="dxa"/>
          </w:tcPr>
          <w:p w14:paraId="4EF869B0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B5470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6E31BD1" w14:textId="77777777" w:rsidR="002A141E" w:rsidRPr="00C1266B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41E" w:rsidRPr="00C1266B" w14:paraId="44DF3A84" w14:textId="77777777" w:rsidTr="00107258">
        <w:tc>
          <w:tcPr>
            <w:tcW w:w="2880" w:type="dxa"/>
          </w:tcPr>
          <w:p w14:paraId="37743424" w14:textId="159AE081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55229134"/>
            <w:r w:rsidRPr="00834D2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0010E04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36720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80EE5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0277A" w14:textId="77777777" w:rsidR="002A141E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9F76DAE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4377783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F0CB7C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6BB274B" w14:textId="77777777" w:rsidR="002A141E" w:rsidRPr="00834D2C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2"/>
      <w:tr w:rsidR="007552AB" w:rsidRPr="00C1266B" w14:paraId="18F52DF8" w14:textId="77777777" w:rsidTr="00107258">
        <w:tc>
          <w:tcPr>
            <w:tcW w:w="2880" w:type="dxa"/>
          </w:tcPr>
          <w:p w14:paraId="5BDCCDA4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10" w:type="dxa"/>
          </w:tcPr>
          <w:p w14:paraId="40C9FC85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96265" w14:textId="528CA729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1,676,763</w:t>
            </w:r>
          </w:p>
        </w:tc>
        <w:tc>
          <w:tcPr>
            <w:tcW w:w="270" w:type="dxa"/>
            <w:shd w:val="clear" w:color="auto" w:fill="auto"/>
          </w:tcPr>
          <w:p w14:paraId="57707BA1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43BF82" w14:textId="4C018E92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1,812,293</w:t>
            </w:r>
          </w:p>
        </w:tc>
        <w:tc>
          <w:tcPr>
            <w:tcW w:w="250" w:type="dxa"/>
            <w:shd w:val="clear" w:color="auto" w:fill="auto"/>
          </w:tcPr>
          <w:p w14:paraId="6F16A6E8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30DF376" w14:textId="2147234C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2,008,528</w:t>
            </w:r>
          </w:p>
        </w:tc>
        <w:tc>
          <w:tcPr>
            <w:tcW w:w="250" w:type="dxa"/>
          </w:tcPr>
          <w:p w14:paraId="5941E655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02E3D5E" w14:textId="2B36CE35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101,860</w:t>
            </w:r>
          </w:p>
        </w:tc>
      </w:tr>
      <w:tr w:rsidR="007552AB" w:rsidRPr="00C1266B" w14:paraId="51440B53" w14:textId="77777777" w:rsidTr="00107258">
        <w:tc>
          <w:tcPr>
            <w:tcW w:w="2880" w:type="dxa"/>
          </w:tcPr>
          <w:p w14:paraId="10F14F60" w14:textId="77777777" w:rsidR="007552AB" w:rsidRPr="00834D2C" w:rsidRDefault="007552AB" w:rsidP="007552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147EC5E8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B1951" w14:textId="046BF83D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3,940,505</w:t>
            </w:r>
          </w:p>
        </w:tc>
        <w:tc>
          <w:tcPr>
            <w:tcW w:w="270" w:type="dxa"/>
            <w:shd w:val="clear" w:color="auto" w:fill="auto"/>
          </w:tcPr>
          <w:p w14:paraId="33870F92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D1107" w14:textId="657C0221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662</w:t>
            </w:r>
            <w:r w:rsidRPr="00834D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50" w:type="dxa"/>
            <w:shd w:val="clear" w:color="auto" w:fill="auto"/>
          </w:tcPr>
          <w:p w14:paraId="76333433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5666FA1" w14:textId="4121F12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3,687,238</w:t>
            </w:r>
          </w:p>
        </w:tc>
        <w:tc>
          <w:tcPr>
            <w:tcW w:w="250" w:type="dxa"/>
          </w:tcPr>
          <w:p w14:paraId="65D54AED" w14:textId="77777777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2A86553" w14:textId="1A7CAE52" w:rsidR="007552AB" w:rsidRPr="00834D2C" w:rsidRDefault="007552AB" w:rsidP="0075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425,223</w:t>
            </w:r>
          </w:p>
        </w:tc>
      </w:tr>
      <w:tr w:rsidR="000F1440" w:rsidRPr="00C1266B" w14:paraId="2977A2AA" w14:textId="77777777" w:rsidTr="00107258">
        <w:tc>
          <w:tcPr>
            <w:tcW w:w="2880" w:type="dxa"/>
          </w:tcPr>
          <w:p w14:paraId="3A7357C1" w14:textId="77777777" w:rsidR="000F1440" w:rsidRPr="00C1266B" w:rsidRDefault="000F1440" w:rsidP="000F14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>โยชน์</w:t>
            </w:r>
            <w:r w:rsidRPr="0098718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10" w:type="dxa"/>
          </w:tcPr>
          <w:p w14:paraId="75FA5077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DDEC4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7D0A8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C9380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1936081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DEA07E3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4CD5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B95826" w14:textId="77777777" w:rsidR="000F1440" w:rsidRPr="00C1266B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103" w:rsidRPr="00C1266B" w14:paraId="1DAF85FB" w14:textId="77777777" w:rsidTr="00107258">
        <w:tc>
          <w:tcPr>
            <w:tcW w:w="2880" w:type="dxa"/>
          </w:tcPr>
          <w:p w14:paraId="6DA82D12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67D5F928" w14:textId="7A2E9F03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6C469D9" w14:textId="52367C81" w:rsidR="00527103" w:rsidRPr="00117E01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1,852,372</w:t>
            </w:r>
          </w:p>
        </w:tc>
        <w:tc>
          <w:tcPr>
            <w:tcW w:w="270" w:type="dxa"/>
            <w:shd w:val="clear" w:color="auto" w:fill="auto"/>
          </w:tcPr>
          <w:p w14:paraId="081D560B" w14:textId="77777777" w:rsidR="00527103" w:rsidRPr="00117E01" w:rsidRDefault="00527103" w:rsidP="00527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7A9DEA" w14:textId="5262BC3C" w:rsidR="00527103" w:rsidRPr="00117E01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2,002,565</w:t>
            </w:r>
          </w:p>
        </w:tc>
        <w:tc>
          <w:tcPr>
            <w:tcW w:w="250" w:type="dxa"/>
            <w:shd w:val="clear" w:color="auto" w:fill="auto"/>
          </w:tcPr>
          <w:p w14:paraId="43090382" w14:textId="77777777" w:rsidR="00527103" w:rsidRPr="00117E01" w:rsidRDefault="00527103" w:rsidP="00527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BD86279" w14:textId="32105297" w:rsidR="00527103" w:rsidRPr="00117E01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1,805,785</w:t>
            </w:r>
          </w:p>
        </w:tc>
        <w:tc>
          <w:tcPr>
            <w:tcW w:w="250" w:type="dxa"/>
          </w:tcPr>
          <w:p w14:paraId="4746AA67" w14:textId="77777777" w:rsidR="00527103" w:rsidRPr="00117E01" w:rsidRDefault="00527103" w:rsidP="00527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D040137" w14:textId="54F0B3E8" w:rsidR="00527103" w:rsidRPr="00117E01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1,963,633</w:t>
            </w:r>
          </w:p>
        </w:tc>
      </w:tr>
      <w:tr w:rsidR="00527103" w:rsidRPr="00C1266B" w14:paraId="373B8339" w14:textId="77777777" w:rsidTr="00107258">
        <w:tc>
          <w:tcPr>
            <w:tcW w:w="2880" w:type="dxa"/>
          </w:tcPr>
          <w:p w14:paraId="71B3B058" w14:textId="77777777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58108B9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8524A" w14:textId="5EDDB2D2" w:rsidR="00527103" w:rsidRPr="00F75BA2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580,957</w:t>
            </w:r>
          </w:p>
        </w:tc>
        <w:tc>
          <w:tcPr>
            <w:tcW w:w="270" w:type="dxa"/>
            <w:shd w:val="clear" w:color="auto" w:fill="auto"/>
          </w:tcPr>
          <w:p w14:paraId="15B99363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800C7" w14:textId="07B4BCE0" w:rsidR="00527103" w:rsidRPr="00F75BA2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554,600</w:t>
            </w:r>
          </w:p>
        </w:tc>
        <w:tc>
          <w:tcPr>
            <w:tcW w:w="250" w:type="dxa"/>
            <w:shd w:val="clear" w:color="auto" w:fill="auto"/>
          </w:tcPr>
          <w:p w14:paraId="4A229487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BA8EEC3" w14:textId="404862F6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551,506</w:t>
            </w:r>
          </w:p>
        </w:tc>
        <w:tc>
          <w:tcPr>
            <w:tcW w:w="250" w:type="dxa"/>
          </w:tcPr>
          <w:p w14:paraId="0ADC8204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8747865" w14:textId="7FDB5D95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535,038</w:t>
            </w:r>
          </w:p>
        </w:tc>
      </w:tr>
      <w:tr w:rsidR="00527103" w:rsidRPr="00C1266B" w14:paraId="44391474" w14:textId="77777777" w:rsidTr="00107258">
        <w:tc>
          <w:tcPr>
            <w:tcW w:w="2880" w:type="dxa"/>
          </w:tcPr>
          <w:p w14:paraId="0125F4F5" w14:textId="77777777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14:paraId="283306EA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9D036B" w14:textId="05032D77" w:rsidR="00527103" w:rsidRPr="00F75BA2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293,012</w:t>
            </w:r>
          </w:p>
        </w:tc>
        <w:tc>
          <w:tcPr>
            <w:tcW w:w="270" w:type="dxa"/>
            <w:shd w:val="clear" w:color="auto" w:fill="auto"/>
          </w:tcPr>
          <w:p w14:paraId="4A98FEFE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B33A2" w14:textId="17915AD6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315,957</w:t>
            </w:r>
          </w:p>
        </w:tc>
        <w:tc>
          <w:tcPr>
            <w:tcW w:w="250" w:type="dxa"/>
            <w:shd w:val="clear" w:color="auto" w:fill="auto"/>
          </w:tcPr>
          <w:p w14:paraId="1378B422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A32D82" w14:textId="66AAD6D6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291,720</w:t>
            </w:r>
          </w:p>
        </w:tc>
        <w:tc>
          <w:tcPr>
            <w:tcW w:w="250" w:type="dxa"/>
          </w:tcPr>
          <w:p w14:paraId="47158DB2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0E9CBB8" w14:textId="7190BD80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315,957</w:t>
            </w:r>
          </w:p>
        </w:tc>
      </w:tr>
      <w:tr w:rsidR="00527103" w:rsidRPr="00C1266B" w14:paraId="21CBB909" w14:textId="77777777" w:rsidTr="00107258">
        <w:tc>
          <w:tcPr>
            <w:tcW w:w="2880" w:type="dxa"/>
          </w:tcPr>
          <w:p w14:paraId="5CD29256" w14:textId="77777777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544D22C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FAF2A" w14:textId="59182390" w:rsidR="00527103" w:rsidRPr="00F75BA2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402,836</w:t>
            </w:r>
          </w:p>
        </w:tc>
        <w:tc>
          <w:tcPr>
            <w:tcW w:w="270" w:type="dxa"/>
            <w:shd w:val="clear" w:color="auto" w:fill="auto"/>
          </w:tcPr>
          <w:p w14:paraId="022F952F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AE504" w14:textId="198C89F6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450,133</w:t>
            </w:r>
          </w:p>
        </w:tc>
        <w:tc>
          <w:tcPr>
            <w:tcW w:w="250" w:type="dxa"/>
            <w:shd w:val="clear" w:color="auto" w:fill="auto"/>
          </w:tcPr>
          <w:p w14:paraId="63B0CC74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0A0749B" w14:textId="0C5100FA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400,743</w:t>
            </w:r>
          </w:p>
        </w:tc>
        <w:tc>
          <w:tcPr>
            <w:tcW w:w="250" w:type="dxa"/>
          </w:tcPr>
          <w:p w14:paraId="76A61873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D04F22E" w14:textId="42CEE91C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447,072</w:t>
            </w:r>
          </w:p>
        </w:tc>
      </w:tr>
      <w:tr w:rsidR="00527103" w:rsidRPr="00C1266B" w14:paraId="6EEC4384" w14:textId="77777777" w:rsidTr="00107258">
        <w:tc>
          <w:tcPr>
            <w:tcW w:w="2880" w:type="dxa"/>
          </w:tcPr>
          <w:p w14:paraId="1F865E72" w14:textId="77777777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810" w:type="dxa"/>
          </w:tcPr>
          <w:p w14:paraId="00E1FC88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19AF6" w14:textId="757F5D2A" w:rsidR="00527103" w:rsidRPr="00F75BA2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179,273</w:t>
            </w:r>
          </w:p>
        </w:tc>
        <w:tc>
          <w:tcPr>
            <w:tcW w:w="270" w:type="dxa"/>
            <w:shd w:val="clear" w:color="auto" w:fill="auto"/>
          </w:tcPr>
          <w:p w14:paraId="6AC2B9FD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61692" w14:textId="622FECED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193,556</w:t>
            </w:r>
          </w:p>
        </w:tc>
        <w:tc>
          <w:tcPr>
            <w:tcW w:w="250" w:type="dxa"/>
            <w:shd w:val="clear" w:color="auto" w:fill="auto"/>
          </w:tcPr>
          <w:p w14:paraId="267CBBF4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A433C1C" w14:textId="6623C2EB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179,019</w:t>
            </w:r>
          </w:p>
        </w:tc>
        <w:tc>
          <w:tcPr>
            <w:tcW w:w="250" w:type="dxa"/>
          </w:tcPr>
          <w:p w14:paraId="2065C80E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BB8784E" w14:textId="06132B2C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193,428</w:t>
            </w:r>
          </w:p>
        </w:tc>
      </w:tr>
      <w:tr w:rsidR="00527103" w:rsidRPr="00C1266B" w14:paraId="7C674073" w14:textId="77777777" w:rsidTr="00290BA1">
        <w:tc>
          <w:tcPr>
            <w:tcW w:w="2880" w:type="dxa"/>
          </w:tcPr>
          <w:p w14:paraId="78E71077" w14:textId="06F8EE00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sz w:val="30"/>
                <w:szCs w:val="30"/>
                <w:cs/>
              </w:rPr>
            </w:pPr>
            <w:r w:rsidRPr="006F6D1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6F6D1B">
              <w:rPr>
                <w:rFonts w:ascii="Angsana New" w:hAnsi="Angsana New"/>
                <w:sz w:val="30"/>
                <w:szCs w:val="30"/>
              </w:rPr>
              <w:br/>
            </w:r>
            <w:r w:rsidRPr="006F6D1B">
              <w:rPr>
                <w:rFonts w:ascii="Angsana New" w:hAnsi="Angsana New"/>
                <w:i/>
                <w:iCs/>
                <w:sz w:val="30"/>
                <w:szCs w:val="30"/>
              </w:rPr>
              <w:t>(2563:</w:t>
            </w:r>
            <w:r w:rsidRPr="006F6D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ค่าเช่า)</w:t>
            </w:r>
          </w:p>
        </w:tc>
        <w:tc>
          <w:tcPr>
            <w:tcW w:w="810" w:type="dxa"/>
          </w:tcPr>
          <w:p w14:paraId="536FACA0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9A7299" w14:textId="77777777" w:rsidR="00527103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  <w:p w14:paraId="7E3E58A7" w14:textId="5C115FF0" w:rsidR="00527103" w:rsidRPr="009B7098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32,598</w:t>
            </w:r>
          </w:p>
        </w:tc>
        <w:tc>
          <w:tcPr>
            <w:tcW w:w="270" w:type="dxa"/>
            <w:shd w:val="clear" w:color="auto" w:fill="auto"/>
          </w:tcPr>
          <w:p w14:paraId="38DBF967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FBAC46" w14:textId="3BA86198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9B7098">
              <w:rPr>
                <w:rFonts w:ascii="Angsana New" w:hAnsi="Angsana New"/>
                <w:sz w:val="30"/>
                <w:szCs w:val="30"/>
              </w:rPr>
              <w:t>146,418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70CDAAF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BD8C935" w14:textId="77777777" w:rsidR="00527103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  <w:p w14:paraId="432E62EF" w14:textId="0DB109FC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30,671</w:t>
            </w:r>
          </w:p>
        </w:tc>
        <w:tc>
          <w:tcPr>
            <w:tcW w:w="250" w:type="dxa"/>
            <w:vAlign w:val="bottom"/>
          </w:tcPr>
          <w:p w14:paraId="6596524C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2E027E4" w14:textId="4C3D0300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143,797</w:t>
            </w:r>
          </w:p>
        </w:tc>
      </w:tr>
      <w:tr w:rsidR="00527103" w:rsidRPr="00C1266B" w14:paraId="33C0891C" w14:textId="77777777" w:rsidTr="00290BA1">
        <w:tc>
          <w:tcPr>
            <w:tcW w:w="2880" w:type="dxa"/>
          </w:tcPr>
          <w:p w14:paraId="202067D4" w14:textId="77777777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8A4D19">
              <w:rPr>
                <w:rFonts w:ascii="Angsana New" w:hAnsi="Angsana New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</w:tcPr>
          <w:p w14:paraId="163BE0CC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2BAF1B" w14:textId="6083B3D5" w:rsidR="00527103" w:rsidRPr="007552A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95,400</w:t>
            </w:r>
          </w:p>
        </w:tc>
        <w:tc>
          <w:tcPr>
            <w:tcW w:w="270" w:type="dxa"/>
            <w:shd w:val="clear" w:color="auto" w:fill="auto"/>
          </w:tcPr>
          <w:p w14:paraId="30E94CBE" w14:textId="77777777" w:rsidR="00527103" w:rsidRPr="00C1266B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31D5C4" w14:textId="46503BC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101,493</w:t>
            </w:r>
          </w:p>
        </w:tc>
        <w:tc>
          <w:tcPr>
            <w:tcW w:w="250" w:type="dxa"/>
            <w:shd w:val="clear" w:color="auto" w:fill="auto"/>
          </w:tcPr>
          <w:p w14:paraId="6FE27147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D20B005" w14:textId="7D7A67DB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95,062</w:t>
            </w:r>
          </w:p>
        </w:tc>
        <w:tc>
          <w:tcPr>
            <w:tcW w:w="250" w:type="dxa"/>
          </w:tcPr>
          <w:p w14:paraId="4A0DA587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14:paraId="08941399" w14:textId="7AE45D02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101,139</w:t>
            </w:r>
          </w:p>
        </w:tc>
      </w:tr>
      <w:tr w:rsidR="00527103" w:rsidRPr="00422285" w14:paraId="449CA127" w14:textId="77777777" w:rsidTr="00D54292">
        <w:tc>
          <w:tcPr>
            <w:tcW w:w="2880" w:type="dxa"/>
          </w:tcPr>
          <w:p w14:paraId="7C58B74F" w14:textId="77777777" w:rsidR="00527103" w:rsidRPr="00C1266B" w:rsidRDefault="00527103" w:rsidP="005271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27D3E1E" w14:textId="77777777" w:rsidR="00527103" w:rsidRPr="00422285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C4FECE" w14:textId="2CB36858" w:rsidR="00527103" w:rsidRPr="00422285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 xml:space="preserve"> 677,61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70130F" w14:textId="77777777" w:rsidR="00527103" w:rsidRPr="00422285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7E157" w14:textId="43D30298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783,403</w:t>
            </w:r>
          </w:p>
        </w:tc>
        <w:tc>
          <w:tcPr>
            <w:tcW w:w="250" w:type="dxa"/>
            <w:shd w:val="clear" w:color="auto" w:fill="auto"/>
          </w:tcPr>
          <w:p w14:paraId="78ACBDF7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16009422" w14:textId="03CFB875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635,451</w:t>
            </w:r>
          </w:p>
        </w:tc>
        <w:tc>
          <w:tcPr>
            <w:tcW w:w="250" w:type="dxa"/>
          </w:tcPr>
          <w:p w14:paraId="2F3FA94E" w14:textId="77777777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384EDDB8" w14:textId="5F6312BB" w:rsidR="00527103" w:rsidRPr="00D408D7" w:rsidRDefault="00527103" w:rsidP="0052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735,865</w:t>
            </w:r>
          </w:p>
        </w:tc>
      </w:tr>
      <w:tr w:rsidR="000F1440" w:rsidRPr="00422285" w14:paraId="4551A8EE" w14:textId="77777777" w:rsidTr="00107258">
        <w:tc>
          <w:tcPr>
            <w:tcW w:w="2880" w:type="dxa"/>
          </w:tcPr>
          <w:p w14:paraId="47DF2FAE" w14:textId="245ECD1D" w:rsidR="000F1440" w:rsidRPr="00C1266B" w:rsidRDefault="000F1440" w:rsidP="000F14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จัดจำหน่ายและค่าใช้จ่าย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5835103C" w14:textId="77777777" w:rsidR="000F1440" w:rsidRPr="00422285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A877" w14:textId="6864B07A" w:rsidR="000F1440" w:rsidRPr="00422285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9,731,33</w:t>
            </w:r>
            <w:r w:rsidR="00637A8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E978878" w14:textId="77777777" w:rsidR="000F1440" w:rsidRPr="00422285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0FA6" w14:textId="47B12442" w:rsidR="000F1440" w:rsidRPr="00D408D7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285">
              <w:rPr>
                <w:rFonts w:ascii="Angsana New" w:hAnsi="Angsana New"/>
                <w:b/>
                <w:bCs/>
                <w:sz w:val="30"/>
                <w:szCs w:val="30"/>
              </w:rPr>
              <w:t>11,023,037</w:t>
            </w:r>
          </w:p>
        </w:tc>
        <w:tc>
          <w:tcPr>
            <w:tcW w:w="250" w:type="dxa"/>
            <w:vAlign w:val="bottom"/>
          </w:tcPr>
          <w:p w14:paraId="4E744C03" w14:textId="77777777" w:rsidR="000F1440" w:rsidRPr="00D408D7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00D4" w14:textId="52ABBBEC" w:rsidR="000F1440" w:rsidRPr="00D408D7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9,685,723</w:t>
            </w:r>
          </w:p>
        </w:tc>
        <w:tc>
          <w:tcPr>
            <w:tcW w:w="250" w:type="dxa"/>
            <w:vAlign w:val="bottom"/>
          </w:tcPr>
          <w:p w14:paraId="154DBAE1" w14:textId="77777777" w:rsidR="000F1440" w:rsidRPr="00D408D7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18DC" w14:textId="00C64764" w:rsidR="000F1440" w:rsidRPr="00D408D7" w:rsidRDefault="000F1440" w:rsidP="000F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8D7">
              <w:rPr>
                <w:rFonts w:ascii="Angsana New" w:hAnsi="Angsana New"/>
                <w:b/>
                <w:bCs/>
                <w:sz w:val="30"/>
                <w:szCs w:val="30"/>
              </w:rPr>
              <w:t>10,963,01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290220F7" w14:textId="537E29FA" w:rsidR="00185A7C" w:rsidRDefault="00185A7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A1D4CD0" w14:textId="77777777" w:rsidR="00185A7C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287E07" w14:textId="77678CD4" w:rsidR="00E64F07" w:rsidRPr="00987186" w:rsidRDefault="005E45C9" w:rsidP="00EA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93358">
        <w:rPr>
          <w:rFonts w:ascii="Angsana New" w:hAnsi="Angsana New"/>
          <w:b/>
          <w:bCs/>
          <w:sz w:val="30"/>
          <w:szCs w:val="30"/>
        </w:rPr>
        <w:t>2</w:t>
      </w:r>
      <w:r w:rsidR="00E64F07" w:rsidRPr="00987186">
        <w:rPr>
          <w:rFonts w:ascii="Angsana New" w:hAnsi="Angsana New"/>
          <w:b/>
          <w:bCs/>
          <w:sz w:val="30"/>
          <w:szCs w:val="30"/>
        </w:rPr>
        <w:tab/>
      </w:r>
      <w:r w:rsidR="00233F7D" w:rsidRPr="0098718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D77CA5A" w14:textId="77777777" w:rsidR="00233F7D" w:rsidRPr="00987186" w:rsidRDefault="00233F7D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540"/>
        <w:gridCol w:w="1184"/>
        <w:gridCol w:w="242"/>
        <w:gridCol w:w="1175"/>
        <w:gridCol w:w="255"/>
        <w:gridCol w:w="1194"/>
        <w:gridCol w:w="236"/>
        <w:gridCol w:w="1204"/>
      </w:tblGrid>
      <w:tr w:rsidR="00233F7D" w:rsidRPr="00987186" w14:paraId="74230E61" w14:textId="77777777" w:rsidTr="00107258">
        <w:tc>
          <w:tcPr>
            <w:tcW w:w="3690" w:type="dxa"/>
            <w:gridSpan w:val="2"/>
          </w:tcPr>
          <w:p w14:paraId="579AC98B" w14:textId="77777777" w:rsidR="00233F7D" w:rsidRPr="00987186" w:rsidRDefault="00233F7D" w:rsidP="00233F7D">
            <w:pPr>
              <w:spacing w:line="240" w:lineRule="auto"/>
              <w:ind w:right="-5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01" w:type="dxa"/>
            <w:gridSpan w:val="3"/>
          </w:tcPr>
          <w:p w14:paraId="6832B415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C337A9E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DF3FC4D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41E" w:rsidRPr="00987186" w14:paraId="1FFFD411" w14:textId="77777777" w:rsidTr="00107258">
        <w:tc>
          <w:tcPr>
            <w:tcW w:w="3150" w:type="dxa"/>
          </w:tcPr>
          <w:p w14:paraId="7FEB9B77" w14:textId="77777777" w:rsidR="002A141E" w:rsidRPr="00987186" w:rsidRDefault="002A141E" w:rsidP="002A141E">
            <w:pPr>
              <w:pStyle w:val="BodyText"/>
              <w:tabs>
                <w:tab w:val="clear" w:pos="227"/>
              </w:tabs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CB82ABB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04BFD36" w14:textId="66DC097C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4E3DB9B6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10A64B1" w14:textId="0E3307AC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14:paraId="76C5B184" w14:textId="77777777" w:rsidR="002A141E" w:rsidRPr="00987186" w:rsidRDefault="002A141E" w:rsidP="002A141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37FF47" w14:textId="3A4318B2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449170B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05C914" w14:textId="024A94A1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141E" w:rsidRPr="00987186" w14:paraId="1344C44C" w14:textId="77777777" w:rsidTr="00107258">
        <w:tc>
          <w:tcPr>
            <w:tcW w:w="3150" w:type="dxa"/>
          </w:tcPr>
          <w:p w14:paraId="347754D0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0FD71B9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600AEF4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1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41E" w:rsidRPr="00987186" w14:paraId="04AE6197" w14:textId="77777777" w:rsidTr="00107258">
        <w:tc>
          <w:tcPr>
            <w:tcW w:w="3150" w:type="dxa"/>
          </w:tcPr>
          <w:p w14:paraId="502B629D" w14:textId="77777777" w:rsidR="002A141E" w:rsidRPr="00987186" w:rsidRDefault="002A141E" w:rsidP="002A141E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0" w:type="dxa"/>
          </w:tcPr>
          <w:p w14:paraId="2B72F40F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9A0D0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06B42B3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EA9FAD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FC70BC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B7DC1AE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BDA78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791885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41E" w:rsidRPr="00987186" w14:paraId="1E8A676F" w14:textId="77777777" w:rsidTr="00107258">
        <w:tc>
          <w:tcPr>
            <w:tcW w:w="3150" w:type="dxa"/>
          </w:tcPr>
          <w:p w14:paraId="30E284F8" w14:textId="77777777" w:rsidR="002A141E" w:rsidRPr="00987186" w:rsidRDefault="002A141E" w:rsidP="002A141E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40" w:type="dxa"/>
          </w:tcPr>
          <w:p w14:paraId="7D13F0E3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0D29A8" w14:textId="6E75C0E5" w:rsidR="002A141E" w:rsidRPr="00987186" w:rsidRDefault="004E785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2" w:type="dxa"/>
          </w:tcPr>
          <w:p w14:paraId="7103C8CD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93B5836" w14:textId="6A239C0C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5" w:type="dxa"/>
          </w:tcPr>
          <w:p w14:paraId="34B3D8AC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8C1C24" w14:textId="2E2BF4FC" w:rsidR="002A141E" w:rsidRPr="00987186" w:rsidRDefault="004E785E" w:rsidP="00C6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4" w:right="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20933C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BD058A" w14:textId="2082F6B2" w:rsidR="002A141E" w:rsidRPr="00987186" w:rsidRDefault="002A141E" w:rsidP="002A141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A141E" w:rsidRPr="00987186" w14:paraId="09468470" w14:textId="77777777" w:rsidTr="00107258">
        <w:tc>
          <w:tcPr>
            <w:tcW w:w="3150" w:type="dxa"/>
          </w:tcPr>
          <w:p w14:paraId="3EAEE12B" w14:textId="77777777" w:rsidR="002A141E" w:rsidRPr="00987186" w:rsidRDefault="002A141E" w:rsidP="002A141E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6011246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26F79A" w14:textId="623F9BD5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F57F33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41DA079" w14:textId="1511ADA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A1FD5F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82274B" w14:textId="1F442A26" w:rsidR="002A141E" w:rsidRPr="00842450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A0C71" w14:textId="77777777" w:rsidR="002A141E" w:rsidRPr="00842450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2BF443" w14:textId="4D99C5C0" w:rsidR="002A141E" w:rsidRPr="00987186" w:rsidRDefault="002A141E" w:rsidP="002A141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A141E" w:rsidRPr="00987186" w14:paraId="7E2D1A51" w14:textId="77777777" w:rsidTr="00107258">
        <w:tc>
          <w:tcPr>
            <w:tcW w:w="3150" w:type="dxa"/>
          </w:tcPr>
          <w:p w14:paraId="715364D9" w14:textId="77777777" w:rsidR="002A141E" w:rsidRPr="00987186" w:rsidRDefault="002A141E" w:rsidP="002A141E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750C076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F42A6F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50CCDAD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73B2829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807D38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509C65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C9A5F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0AF385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41E" w:rsidRPr="00987186" w14:paraId="59AAAE43" w14:textId="77777777" w:rsidTr="00107258">
        <w:tc>
          <w:tcPr>
            <w:tcW w:w="3150" w:type="dxa"/>
          </w:tcPr>
          <w:p w14:paraId="23578FF0" w14:textId="77777777" w:rsidR="002A141E" w:rsidRPr="00987186" w:rsidRDefault="002A141E" w:rsidP="002A141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0" w:type="dxa"/>
          </w:tcPr>
          <w:p w14:paraId="71399D10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4B5577" w14:textId="6C204A43" w:rsidR="002A141E" w:rsidRPr="00987186" w:rsidRDefault="00864B40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88,815</w:t>
            </w:r>
          </w:p>
        </w:tc>
        <w:tc>
          <w:tcPr>
            <w:tcW w:w="242" w:type="dxa"/>
          </w:tcPr>
          <w:p w14:paraId="471A8A60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03B5E0A" w14:textId="23A1985E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(10,433)</w:t>
            </w:r>
          </w:p>
        </w:tc>
        <w:tc>
          <w:tcPr>
            <w:tcW w:w="255" w:type="dxa"/>
          </w:tcPr>
          <w:p w14:paraId="60938551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66E4C8B" w14:textId="17872384" w:rsidR="002A141E" w:rsidRPr="00987186" w:rsidRDefault="00F70AB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87,518</w:t>
            </w:r>
          </w:p>
        </w:tc>
        <w:tc>
          <w:tcPr>
            <w:tcW w:w="236" w:type="dxa"/>
          </w:tcPr>
          <w:p w14:paraId="207B3B5A" w14:textId="77777777" w:rsidR="002A141E" w:rsidRPr="00987186" w:rsidRDefault="002A141E" w:rsidP="002A141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A0B0C8" w14:textId="15780A0F" w:rsidR="002A141E" w:rsidRPr="00987186" w:rsidRDefault="002A141E" w:rsidP="002A141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(10,030)</w:t>
            </w:r>
          </w:p>
        </w:tc>
      </w:tr>
      <w:tr w:rsidR="002A141E" w:rsidRPr="00C1266B" w14:paraId="1B0FEC85" w14:textId="77777777" w:rsidTr="00107258">
        <w:tc>
          <w:tcPr>
            <w:tcW w:w="3150" w:type="dxa"/>
          </w:tcPr>
          <w:p w14:paraId="03EC36BB" w14:textId="77777777" w:rsidR="002A141E" w:rsidRPr="00987186" w:rsidRDefault="002A141E" w:rsidP="002A141E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17FC571D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6A6A955" w14:textId="339EC3D6" w:rsidR="002A141E" w:rsidRPr="00987186" w:rsidRDefault="004E785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64B4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4B40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02BB0BC2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BEB7D7" w14:textId="2203ECCB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(10,373)</w:t>
            </w:r>
          </w:p>
        </w:tc>
        <w:tc>
          <w:tcPr>
            <w:tcW w:w="255" w:type="dxa"/>
          </w:tcPr>
          <w:p w14:paraId="1B9F8CF3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2EF0897" w14:textId="388B7A26" w:rsidR="002A141E" w:rsidRPr="00987186" w:rsidRDefault="00F70AB6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87,518</w:t>
            </w:r>
          </w:p>
        </w:tc>
        <w:tc>
          <w:tcPr>
            <w:tcW w:w="236" w:type="dxa"/>
          </w:tcPr>
          <w:p w14:paraId="3729592E" w14:textId="77777777" w:rsidR="002A141E" w:rsidRPr="00987186" w:rsidRDefault="002A141E" w:rsidP="002A141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84F08C3" w14:textId="1779E1CA" w:rsidR="002A141E" w:rsidRPr="007A1A7A" w:rsidRDefault="002A141E" w:rsidP="002A141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(9,970)</w:t>
            </w:r>
          </w:p>
        </w:tc>
      </w:tr>
    </w:tbl>
    <w:p w14:paraId="4CF16F53" w14:textId="77777777" w:rsidR="00233F7D" w:rsidRPr="00185A7C" w:rsidRDefault="00233F7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2"/>
        <w:gridCol w:w="902"/>
        <w:gridCol w:w="178"/>
        <w:gridCol w:w="902"/>
        <w:gridCol w:w="180"/>
        <w:gridCol w:w="900"/>
        <w:gridCol w:w="184"/>
        <w:gridCol w:w="896"/>
        <w:gridCol w:w="180"/>
        <w:gridCol w:w="900"/>
        <w:gridCol w:w="180"/>
        <w:gridCol w:w="938"/>
      </w:tblGrid>
      <w:tr w:rsidR="00FA7CD6" w:rsidRPr="005E62D8" w14:paraId="3E3CF803" w14:textId="77777777" w:rsidTr="000A6196">
        <w:trPr>
          <w:cantSplit/>
          <w:trHeight w:val="68"/>
        </w:trPr>
        <w:tc>
          <w:tcPr>
            <w:tcW w:w="2902" w:type="dxa"/>
          </w:tcPr>
          <w:p w14:paraId="6548A827" w14:textId="77777777" w:rsidR="00FA7CD6" w:rsidRPr="005E62D8" w:rsidRDefault="00FA7CD6" w:rsidP="0001088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2F67DAAD" w14:textId="77777777" w:rsidR="00FA7CD6" w:rsidRPr="005E62D8" w:rsidRDefault="00FA7CD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429E4" w:rsidRPr="005E62D8" w14:paraId="6E7715C8" w14:textId="77777777" w:rsidTr="000A6196">
        <w:trPr>
          <w:cantSplit/>
          <w:trHeight w:val="68"/>
        </w:trPr>
        <w:tc>
          <w:tcPr>
            <w:tcW w:w="2902" w:type="dxa"/>
          </w:tcPr>
          <w:p w14:paraId="44036AC6" w14:textId="77777777" w:rsidR="002429E4" w:rsidRPr="005E62D8" w:rsidRDefault="002429E4" w:rsidP="00010884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224060B" w14:textId="07ACA193" w:rsidR="002429E4" w:rsidRPr="005E62D8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256</w:t>
            </w:r>
            <w:r w:rsidR="007C55D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" w:type="dxa"/>
          </w:tcPr>
          <w:p w14:paraId="4B08C536" w14:textId="77777777" w:rsidR="002429E4" w:rsidRPr="005E62D8" w:rsidRDefault="002429E4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829411" w14:textId="37035914" w:rsidR="002429E4" w:rsidRPr="005E62D8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256</w:t>
            </w:r>
            <w:r w:rsidR="007C55D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62F26" w:rsidRPr="005E62D8" w14:paraId="5F72E454" w14:textId="77777777" w:rsidTr="000A6196">
        <w:trPr>
          <w:cantSplit/>
          <w:trHeight w:val="58"/>
        </w:trPr>
        <w:tc>
          <w:tcPr>
            <w:tcW w:w="2902" w:type="dxa"/>
            <w:vAlign w:val="bottom"/>
          </w:tcPr>
          <w:p w14:paraId="698B900A" w14:textId="77777777" w:rsidR="00062F26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96EE" w14:textId="7524DE38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21255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D98CD" w14:textId="0A1F205F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BE464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E4782" w14:textId="731E9F87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54A1F9D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52BCCBE0" w14:textId="03AEF031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E642B8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9A475D" w14:textId="5A7308A2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B08F4E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  <w:hideMark/>
          </w:tcPr>
          <w:p w14:paraId="580C0043" w14:textId="086ECEBE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62F26" w:rsidRPr="005E62D8" w14:paraId="363240E8" w14:textId="77777777" w:rsidTr="000A6196">
        <w:trPr>
          <w:cantSplit/>
          <w:trHeight w:val="68"/>
        </w:trPr>
        <w:tc>
          <w:tcPr>
            <w:tcW w:w="2902" w:type="dxa"/>
          </w:tcPr>
          <w:p w14:paraId="55AE4A20" w14:textId="77777777" w:rsidR="00062F26" w:rsidRPr="005E62D8" w:rsidRDefault="00062F26" w:rsidP="000108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1A5E7EC6" w14:textId="77777777" w:rsidR="00062F26" w:rsidRPr="005E62D8" w:rsidRDefault="00062F2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5E62D8" w14:paraId="705B8167" w14:textId="77777777" w:rsidTr="000A6196">
        <w:trPr>
          <w:cantSplit/>
          <w:trHeight w:val="68"/>
        </w:trPr>
        <w:tc>
          <w:tcPr>
            <w:tcW w:w="9242" w:type="dxa"/>
            <w:gridSpan w:val="12"/>
          </w:tcPr>
          <w:p w14:paraId="40F0C8FE" w14:textId="77777777" w:rsidR="00233F7D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CF576E" w:rsidRPr="005E62D8" w14:paraId="0B720B0F" w14:textId="77777777" w:rsidTr="000A6196">
        <w:trPr>
          <w:cantSplit/>
          <w:trHeight w:val="68"/>
        </w:trPr>
        <w:tc>
          <w:tcPr>
            <w:tcW w:w="2902" w:type="dxa"/>
          </w:tcPr>
          <w:p w14:paraId="6E082523" w14:textId="77777777" w:rsidR="00CF576E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75CB43E8" w14:textId="77777777" w:rsidR="00CF576E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87F97DA" w14:textId="6B070F78" w:rsidR="00CF576E" w:rsidRPr="005E62D8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2" w:type="dxa"/>
            <w:vAlign w:val="bottom"/>
          </w:tcPr>
          <w:p w14:paraId="31F16F3F" w14:textId="4AB65A82" w:rsidR="00CF576E" w:rsidRPr="005E62D8" w:rsidRDefault="00CF576E" w:rsidP="00CF576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799</w:t>
            </w:r>
          </w:p>
        </w:tc>
        <w:tc>
          <w:tcPr>
            <w:tcW w:w="178" w:type="dxa"/>
            <w:vAlign w:val="bottom"/>
          </w:tcPr>
          <w:p w14:paraId="164590B1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05CC90C0" w14:textId="2480784D" w:rsidR="00CF576E" w:rsidRPr="005E62D8" w:rsidRDefault="00CF576E" w:rsidP="00CF576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(160)</w:t>
            </w:r>
          </w:p>
        </w:tc>
        <w:tc>
          <w:tcPr>
            <w:tcW w:w="180" w:type="dxa"/>
            <w:vAlign w:val="bottom"/>
          </w:tcPr>
          <w:p w14:paraId="13D9BCF1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3321CF4" w14:textId="6F93EE79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639</w:t>
            </w:r>
          </w:p>
        </w:tc>
        <w:tc>
          <w:tcPr>
            <w:tcW w:w="184" w:type="dxa"/>
            <w:vAlign w:val="bottom"/>
          </w:tcPr>
          <w:p w14:paraId="548D8758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548E187A" w14:textId="7EC108FC" w:rsidR="00CF576E" w:rsidRPr="005E62D8" w:rsidRDefault="00CF576E" w:rsidP="00CF576E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4DF488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BAAFB0B" w14:textId="4E82AEF8" w:rsidR="00CF576E" w:rsidRPr="005E62D8" w:rsidRDefault="00CF576E" w:rsidP="00CF576E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96DB593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DBCDC7" w14:textId="067F5104" w:rsidR="00CF576E" w:rsidRPr="005E62D8" w:rsidRDefault="00CF576E" w:rsidP="00CF576E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CF576E" w:rsidRPr="005E62D8" w14:paraId="1BD9071F" w14:textId="77777777" w:rsidTr="000A6196">
        <w:trPr>
          <w:cantSplit/>
          <w:trHeight w:val="68"/>
        </w:trPr>
        <w:tc>
          <w:tcPr>
            <w:tcW w:w="2902" w:type="dxa"/>
          </w:tcPr>
          <w:p w14:paraId="7C8DC0D1" w14:textId="2779F01B" w:rsidR="00CF576E" w:rsidRPr="005E62D8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สินทรัพย์ทางการเงินเผื่อขาย</w:t>
            </w:r>
          </w:p>
        </w:tc>
        <w:tc>
          <w:tcPr>
            <w:tcW w:w="902" w:type="dxa"/>
            <w:vAlign w:val="bottom"/>
          </w:tcPr>
          <w:p w14:paraId="652B1D7A" w14:textId="5B3CADE1" w:rsidR="00CF576E" w:rsidRPr="005E62D8" w:rsidRDefault="00CF576E" w:rsidP="00CF576E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16CA2E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7F572006" w14:textId="14996176" w:rsidR="00CF576E" w:rsidRPr="005E62D8" w:rsidRDefault="00CF576E" w:rsidP="00CF576E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C7473CD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A8B4F6C" w14:textId="6615DFC1" w:rsidR="00CF576E" w:rsidRPr="005E62D8" w:rsidRDefault="00CF576E" w:rsidP="00CF576E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D72B4CE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748F231E" w14:textId="0E26CD84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1,851</w:t>
            </w:r>
          </w:p>
        </w:tc>
        <w:tc>
          <w:tcPr>
            <w:tcW w:w="180" w:type="dxa"/>
            <w:vAlign w:val="bottom"/>
          </w:tcPr>
          <w:p w14:paraId="32431F66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4185C4D" w14:textId="009F47BC" w:rsidR="00CF576E" w:rsidRPr="005E62D8" w:rsidRDefault="00CF576E" w:rsidP="00CF576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(370)</w:t>
            </w:r>
          </w:p>
        </w:tc>
        <w:tc>
          <w:tcPr>
            <w:tcW w:w="180" w:type="dxa"/>
            <w:vAlign w:val="bottom"/>
          </w:tcPr>
          <w:p w14:paraId="4599E46B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BDCACAC" w14:textId="18A57EF2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1,481</w:t>
            </w:r>
          </w:p>
        </w:tc>
      </w:tr>
      <w:tr w:rsidR="00CF576E" w:rsidRPr="005E62D8" w14:paraId="0F05CFCE" w14:textId="77777777" w:rsidTr="000A6196">
        <w:trPr>
          <w:cantSplit/>
          <w:trHeight w:val="68"/>
        </w:trPr>
        <w:tc>
          <w:tcPr>
            <w:tcW w:w="3804" w:type="dxa"/>
            <w:gridSpan w:val="2"/>
          </w:tcPr>
          <w:p w14:paraId="6FF2F26C" w14:textId="77777777" w:rsidR="00CF576E" w:rsidRPr="005E62D8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 (ขาดทุน) จากการประมาณการ</w:t>
            </w:r>
          </w:p>
        </w:tc>
        <w:tc>
          <w:tcPr>
            <w:tcW w:w="178" w:type="dxa"/>
            <w:vAlign w:val="bottom"/>
          </w:tcPr>
          <w:p w14:paraId="564B01FC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1697F7FE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F117DC6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D12FF1B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4" w:type="dxa"/>
            <w:vAlign w:val="bottom"/>
          </w:tcPr>
          <w:p w14:paraId="1CD1710C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9EAA2B7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7119A7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2F1E6F8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36A6FD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5CB10B27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CF576E" w:rsidRPr="005E62D8" w14:paraId="61C42EDE" w14:textId="77777777" w:rsidTr="000A6196">
        <w:trPr>
          <w:cantSplit/>
          <w:trHeight w:val="68"/>
        </w:trPr>
        <w:tc>
          <w:tcPr>
            <w:tcW w:w="2902" w:type="dxa"/>
          </w:tcPr>
          <w:p w14:paraId="418A9D4D" w14:textId="2A609F55" w:rsidR="00CF576E" w:rsidRPr="00EA43AF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43AF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2" w:type="dxa"/>
          </w:tcPr>
          <w:p w14:paraId="6D01D63E" w14:textId="54CE0968" w:rsidR="00CF576E" w:rsidRPr="005E62D8" w:rsidRDefault="00CF576E" w:rsidP="00CF576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65,058</w:t>
            </w:r>
          </w:p>
        </w:tc>
        <w:tc>
          <w:tcPr>
            <w:tcW w:w="178" w:type="dxa"/>
            <w:vAlign w:val="bottom"/>
          </w:tcPr>
          <w:p w14:paraId="7A850281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5BBE03FA" w14:textId="63A1FED4" w:rsidR="00CF576E" w:rsidRPr="005E62D8" w:rsidRDefault="00CF576E" w:rsidP="00CF576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(13,119)</w:t>
            </w:r>
          </w:p>
        </w:tc>
        <w:tc>
          <w:tcPr>
            <w:tcW w:w="180" w:type="dxa"/>
            <w:vAlign w:val="bottom"/>
          </w:tcPr>
          <w:p w14:paraId="23AB6411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12A9647" w14:textId="4E674D13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51,939</w:t>
            </w:r>
          </w:p>
        </w:tc>
        <w:tc>
          <w:tcPr>
            <w:tcW w:w="184" w:type="dxa"/>
            <w:vAlign w:val="bottom"/>
          </w:tcPr>
          <w:p w14:paraId="59D3DAD0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</w:tcPr>
          <w:p w14:paraId="2F7E402C" w14:textId="634D35AF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74,448</w:t>
            </w:r>
          </w:p>
        </w:tc>
        <w:tc>
          <w:tcPr>
            <w:tcW w:w="180" w:type="dxa"/>
            <w:vAlign w:val="bottom"/>
          </w:tcPr>
          <w:p w14:paraId="1970986D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F94492B" w14:textId="49AF035C" w:rsidR="00CF576E" w:rsidRPr="005E62D8" w:rsidRDefault="00CF576E" w:rsidP="00CF576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14</w:t>
            </w: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884</w:t>
            </w: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46C7B99B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72857FB" w14:textId="32D32251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59,564</w:t>
            </w:r>
          </w:p>
        </w:tc>
      </w:tr>
      <w:tr w:rsidR="00CF576E" w:rsidRPr="005E62D8" w14:paraId="2E20AD69" w14:textId="77777777" w:rsidTr="000A6196">
        <w:trPr>
          <w:cantSplit/>
          <w:trHeight w:val="58"/>
        </w:trPr>
        <w:tc>
          <w:tcPr>
            <w:tcW w:w="2902" w:type="dxa"/>
          </w:tcPr>
          <w:p w14:paraId="5633B936" w14:textId="77777777" w:rsidR="00CF576E" w:rsidRPr="005E62D8" w:rsidRDefault="00CF576E" w:rsidP="00CF576E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53F2F" w14:textId="42D9E050" w:rsidR="00CF576E" w:rsidRPr="005E62D8" w:rsidRDefault="00CF576E" w:rsidP="00CF576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65,857</w:t>
            </w:r>
          </w:p>
        </w:tc>
        <w:tc>
          <w:tcPr>
            <w:tcW w:w="178" w:type="dxa"/>
            <w:vAlign w:val="bottom"/>
          </w:tcPr>
          <w:p w14:paraId="7665BD7F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9FA8" w14:textId="079A46D7" w:rsidR="00CF576E" w:rsidRPr="005E62D8" w:rsidRDefault="00CF576E" w:rsidP="00CF576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(13,279)</w:t>
            </w:r>
          </w:p>
        </w:tc>
        <w:tc>
          <w:tcPr>
            <w:tcW w:w="180" w:type="dxa"/>
            <w:vAlign w:val="bottom"/>
          </w:tcPr>
          <w:p w14:paraId="49B0C6DF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46DC" w14:textId="6BA4BAF5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52,578</w:t>
            </w:r>
          </w:p>
        </w:tc>
        <w:tc>
          <w:tcPr>
            <w:tcW w:w="184" w:type="dxa"/>
            <w:vAlign w:val="bottom"/>
          </w:tcPr>
          <w:p w14:paraId="740D2456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7DCD9" w14:textId="5E3F96E7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76,299</w:t>
            </w:r>
          </w:p>
        </w:tc>
        <w:tc>
          <w:tcPr>
            <w:tcW w:w="180" w:type="dxa"/>
            <w:vAlign w:val="bottom"/>
          </w:tcPr>
          <w:p w14:paraId="75202FFE" w14:textId="77777777" w:rsidR="00CF576E" w:rsidRPr="005E62D8" w:rsidRDefault="00CF576E" w:rsidP="00CF576E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E2832" w14:textId="642FB4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15,254</w:t>
            </w: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5BB8E8FE" w14:textId="77777777" w:rsidR="00CF576E" w:rsidRPr="005E62D8" w:rsidRDefault="00CF576E" w:rsidP="00CF576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F4897" w14:textId="3148028C" w:rsidR="00CF576E" w:rsidRPr="005E62D8" w:rsidRDefault="00CF576E" w:rsidP="00CF57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61,045</w:t>
            </w:r>
          </w:p>
        </w:tc>
      </w:tr>
    </w:tbl>
    <w:p w14:paraId="5044E1CA" w14:textId="2999D171" w:rsidR="00185A7C" w:rsidRDefault="00185A7C">
      <w:pPr>
        <w:rPr>
          <w:rFonts w:ascii="Angsana New" w:hAnsi="Angsana New"/>
          <w:sz w:val="30"/>
          <w:szCs w:val="30"/>
        </w:rPr>
      </w:pPr>
    </w:p>
    <w:p w14:paraId="0D04B226" w14:textId="77777777" w:rsidR="00185A7C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E0FDDA" w14:textId="77777777" w:rsidR="00C33038" w:rsidRPr="00C1266B" w:rsidRDefault="00C33038" w:rsidP="00C33038">
      <w:pPr>
        <w:spacing w:line="240" w:lineRule="auto"/>
        <w:rPr>
          <w:sz w:val="2"/>
          <w:szCs w:val="2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4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30F2F" w:rsidRPr="00C1266B" w14:paraId="3246A16D" w14:textId="77777777" w:rsidTr="000A6196">
        <w:trPr>
          <w:cantSplit/>
          <w:trHeight w:val="68"/>
        </w:trPr>
        <w:tc>
          <w:tcPr>
            <w:tcW w:w="2904" w:type="dxa"/>
          </w:tcPr>
          <w:p w14:paraId="06776AF7" w14:textId="77777777" w:rsidR="00530F2F" w:rsidRPr="00C1266B" w:rsidRDefault="00DD0F0F" w:rsidP="00C010F2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sz w:val="28"/>
                <w:szCs w:val="28"/>
              </w:rPr>
              <w:br w:type="page"/>
            </w:r>
            <w:r w:rsidR="00D110C9" w:rsidRPr="00C1266B">
              <w:br w:type="page"/>
            </w:r>
            <w:r w:rsidR="00D110C9" w:rsidRPr="00C1266B">
              <w:br w:type="page"/>
            </w:r>
            <w:r w:rsidR="002429E4" w:rsidRPr="00C1266B">
              <w:br w:type="page"/>
            </w:r>
            <w:r w:rsidR="00530F2F" w:rsidRPr="00C1266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11"/>
            <w:hideMark/>
          </w:tcPr>
          <w:p w14:paraId="2E4F463F" w14:textId="77777777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B723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เ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ฉพาะกิจการ</w:t>
            </w:r>
          </w:p>
        </w:tc>
      </w:tr>
      <w:tr w:rsidR="002429E4" w:rsidRPr="00C1266B" w14:paraId="2CAE604B" w14:textId="77777777" w:rsidTr="000A6196">
        <w:trPr>
          <w:cantSplit/>
          <w:trHeight w:val="68"/>
        </w:trPr>
        <w:tc>
          <w:tcPr>
            <w:tcW w:w="2904" w:type="dxa"/>
          </w:tcPr>
          <w:p w14:paraId="5AAB9176" w14:textId="77777777" w:rsidR="002429E4" w:rsidRPr="00C1266B" w:rsidRDefault="002429E4" w:rsidP="00C010F2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2F844EC" w14:textId="09AF0282" w:rsidR="002429E4" w:rsidRPr="00C1266B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978B82D" w14:textId="77777777" w:rsidR="002429E4" w:rsidRPr="00C1266B" w:rsidRDefault="002429E4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3E50CB" w14:textId="071F4F21" w:rsidR="002429E4" w:rsidRPr="00C1266B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30F2F" w:rsidRPr="00C1266B" w14:paraId="57599EE9" w14:textId="77777777" w:rsidTr="000A6196">
        <w:trPr>
          <w:cantSplit/>
          <w:trHeight w:val="58"/>
        </w:trPr>
        <w:tc>
          <w:tcPr>
            <w:tcW w:w="2904" w:type="dxa"/>
            <w:vAlign w:val="bottom"/>
          </w:tcPr>
          <w:p w14:paraId="38B0DECF" w14:textId="77777777" w:rsidR="00530F2F" w:rsidRPr="00987186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DC693" w14:textId="66DD1CB4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BD69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729894" w14:textId="47AF9578" w:rsidR="00530F2F" w:rsidRPr="00C1266B" w:rsidRDefault="002B0A79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4278E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A25AB" w14:textId="6722633E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</w:t>
            </w:r>
            <w:r w:rsid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ก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94008A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530C688" w14:textId="7AA21642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3D3CCE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75265CF" w14:textId="1BC66947" w:rsidR="00530F2F" w:rsidRPr="00C1266B" w:rsidRDefault="002B0A79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1867CD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A36E770" w14:textId="0B81CF4E" w:rsidR="00530F2F" w:rsidRPr="00C1266B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</w:tr>
      <w:tr w:rsidR="00530F2F" w:rsidRPr="00C1266B" w14:paraId="78EC2647" w14:textId="77777777" w:rsidTr="000A6196">
        <w:trPr>
          <w:cantSplit/>
          <w:trHeight w:val="68"/>
        </w:trPr>
        <w:tc>
          <w:tcPr>
            <w:tcW w:w="2904" w:type="dxa"/>
          </w:tcPr>
          <w:p w14:paraId="243227B7" w14:textId="77777777" w:rsidR="00530F2F" w:rsidRPr="00987186" w:rsidRDefault="00530F2F" w:rsidP="00C010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14:paraId="332A4D81" w14:textId="77777777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C1266B" w14:paraId="14A1C15B" w14:textId="77777777" w:rsidTr="000A6196">
        <w:trPr>
          <w:cantSplit/>
          <w:trHeight w:val="68"/>
        </w:trPr>
        <w:tc>
          <w:tcPr>
            <w:tcW w:w="9204" w:type="dxa"/>
            <w:gridSpan w:val="12"/>
          </w:tcPr>
          <w:p w14:paraId="16855886" w14:textId="77777777" w:rsidR="00233F7D" w:rsidRPr="00987186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556899" w:rsidRPr="00C1266B" w14:paraId="1DAA7461" w14:textId="77777777" w:rsidTr="000A6196">
        <w:trPr>
          <w:cantSplit/>
          <w:trHeight w:val="68"/>
        </w:trPr>
        <w:tc>
          <w:tcPr>
            <w:tcW w:w="2904" w:type="dxa"/>
          </w:tcPr>
          <w:p w14:paraId="3D21EF3B" w14:textId="77777777" w:rsidR="00556899" w:rsidRDefault="00556899" w:rsidP="00556899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59E37D3A" w14:textId="77777777" w:rsidR="00556899" w:rsidRDefault="00556899" w:rsidP="00556899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C426315" w14:textId="07480F43" w:rsidR="00556899" w:rsidRDefault="00556899" w:rsidP="00556899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59E00228" w14:textId="14527B72" w:rsidR="00556899" w:rsidRPr="005E62D8" w:rsidRDefault="00556899" w:rsidP="00556899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799</w:t>
            </w:r>
          </w:p>
        </w:tc>
        <w:tc>
          <w:tcPr>
            <w:tcW w:w="180" w:type="dxa"/>
            <w:vAlign w:val="bottom"/>
          </w:tcPr>
          <w:p w14:paraId="01BF9718" w14:textId="77777777" w:rsidR="00556899" w:rsidRPr="00DE494A" w:rsidRDefault="00556899" w:rsidP="00556899">
            <w:pPr>
              <w:tabs>
                <w:tab w:val="clear" w:pos="227"/>
              </w:tabs>
              <w:spacing w:line="240" w:lineRule="auto"/>
              <w:ind w:left="-252" w:firstLine="24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E14300A" w14:textId="3B56902B" w:rsidR="00556899" w:rsidRPr="0057083C" w:rsidRDefault="00556899" w:rsidP="005568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(160)</w:t>
            </w:r>
          </w:p>
        </w:tc>
        <w:tc>
          <w:tcPr>
            <w:tcW w:w="180" w:type="dxa"/>
            <w:vAlign w:val="bottom"/>
          </w:tcPr>
          <w:p w14:paraId="5783AB94" w14:textId="77777777" w:rsidR="00556899" w:rsidRPr="00C1266B" w:rsidRDefault="00556899" w:rsidP="0055689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15A233B" w14:textId="02E58D9A" w:rsidR="00556899" w:rsidRPr="00C1266B" w:rsidRDefault="00556899" w:rsidP="005568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639</w:t>
            </w:r>
          </w:p>
        </w:tc>
        <w:tc>
          <w:tcPr>
            <w:tcW w:w="180" w:type="dxa"/>
            <w:vAlign w:val="bottom"/>
          </w:tcPr>
          <w:p w14:paraId="2A067FCD" w14:textId="77777777" w:rsidR="00556899" w:rsidRPr="00C1266B" w:rsidRDefault="00556899" w:rsidP="00556899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61AE91" w14:textId="3B760777" w:rsidR="00556899" w:rsidRPr="005E62D8" w:rsidRDefault="00556899" w:rsidP="00556899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72DB5F" w14:textId="77777777" w:rsidR="00556899" w:rsidRPr="0057083C" w:rsidRDefault="00556899" w:rsidP="005568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D56BE86" w14:textId="3A0934C1" w:rsidR="00556899" w:rsidRDefault="00556899" w:rsidP="00556899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3D813FD" w14:textId="77777777" w:rsidR="00556899" w:rsidRPr="00C1266B" w:rsidRDefault="00556899" w:rsidP="005568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383ADAB" w14:textId="0E399666" w:rsidR="00556899" w:rsidRDefault="00556899" w:rsidP="00556899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556899" w:rsidRPr="00C1266B" w14:paraId="2660AE72" w14:textId="77777777" w:rsidTr="000A6196">
        <w:trPr>
          <w:cantSplit/>
          <w:trHeight w:val="68"/>
        </w:trPr>
        <w:tc>
          <w:tcPr>
            <w:tcW w:w="2904" w:type="dxa"/>
          </w:tcPr>
          <w:p w14:paraId="11323FA1" w14:textId="6EA20DE8" w:rsidR="00556899" w:rsidRPr="00987186" w:rsidRDefault="00556899" w:rsidP="00556899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สินทรัพย์ทางการเงินเผื่อขาย</w:t>
            </w:r>
          </w:p>
        </w:tc>
        <w:tc>
          <w:tcPr>
            <w:tcW w:w="900" w:type="dxa"/>
            <w:vAlign w:val="bottom"/>
          </w:tcPr>
          <w:p w14:paraId="4FBFBD42" w14:textId="51CB7F26" w:rsidR="00556899" w:rsidRPr="005E62D8" w:rsidRDefault="00556899" w:rsidP="00556899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CC688B" w14:textId="77777777" w:rsidR="00556899" w:rsidRPr="00DE494A" w:rsidRDefault="00556899" w:rsidP="00556899">
            <w:pPr>
              <w:tabs>
                <w:tab w:val="clear" w:pos="227"/>
              </w:tabs>
              <w:spacing w:line="240" w:lineRule="auto"/>
              <w:ind w:left="-252" w:firstLine="24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1D34EA1" w14:textId="6B329D66" w:rsidR="00556899" w:rsidRPr="0057083C" w:rsidRDefault="00556899" w:rsidP="00556899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27C1775" w14:textId="77777777" w:rsidR="00556899" w:rsidRPr="00C1266B" w:rsidRDefault="00556899" w:rsidP="0055689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D9CBA5A" w14:textId="525545AC" w:rsidR="00556899" w:rsidRPr="00C1266B" w:rsidRDefault="00556899" w:rsidP="00556899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A5C6D1" w14:textId="77777777" w:rsidR="00556899" w:rsidRPr="00C1266B" w:rsidRDefault="00556899" w:rsidP="00556899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2C91BA4" w14:textId="48696774" w:rsidR="00556899" w:rsidRPr="0057083C" w:rsidRDefault="00556899" w:rsidP="005568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1,851</w:t>
            </w:r>
          </w:p>
        </w:tc>
        <w:tc>
          <w:tcPr>
            <w:tcW w:w="180" w:type="dxa"/>
            <w:vAlign w:val="bottom"/>
          </w:tcPr>
          <w:p w14:paraId="783622A4" w14:textId="77777777" w:rsidR="00556899" w:rsidRPr="0057083C" w:rsidRDefault="00556899" w:rsidP="005568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FDBD308" w14:textId="75F665C7" w:rsidR="00556899" w:rsidRPr="0057083C" w:rsidRDefault="00556899" w:rsidP="005568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(370)</w:t>
            </w:r>
          </w:p>
        </w:tc>
        <w:tc>
          <w:tcPr>
            <w:tcW w:w="180" w:type="dxa"/>
            <w:vAlign w:val="bottom"/>
          </w:tcPr>
          <w:p w14:paraId="3F3BC893" w14:textId="77777777" w:rsidR="00556899" w:rsidRPr="00C1266B" w:rsidRDefault="00556899" w:rsidP="005568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38A941A" w14:textId="336DF883" w:rsidR="00556899" w:rsidRPr="00C1266B" w:rsidRDefault="00556899" w:rsidP="005568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1,481</w:t>
            </w:r>
          </w:p>
        </w:tc>
      </w:tr>
      <w:tr w:rsidR="008B1A8C" w:rsidRPr="00C1266B" w14:paraId="60D2706A" w14:textId="77777777" w:rsidTr="000A6196">
        <w:trPr>
          <w:cantSplit/>
          <w:trHeight w:val="68"/>
        </w:trPr>
        <w:tc>
          <w:tcPr>
            <w:tcW w:w="2904" w:type="dxa"/>
          </w:tcPr>
          <w:p w14:paraId="55E279C5" w14:textId="4CD06F0E" w:rsidR="008B1A8C" w:rsidRDefault="008B1A8C" w:rsidP="008B1A8C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87186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</w:t>
            </w:r>
            <w:r w:rsidRPr="0098718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(ขาดทุน) </w:t>
            </w:r>
            <w:r w:rsidRPr="00987186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จากการ</w:t>
            </w:r>
            <w:r w:rsidRPr="0098718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ประมาณการ</w:t>
            </w:r>
          </w:p>
        </w:tc>
        <w:tc>
          <w:tcPr>
            <w:tcW w:w="900" w:type="dxa"/>
          </w:tcPr>
          <w:p w14:paraId="6C666603" w14:textId="77777777" w:rsidR="008B1A8C" w:rsidRPr="00DE494A" w:rsidRDefault="008B1A8C" w:rsidP="008B1A8C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646D10" w14:textId="77777777" w:rsidR="008B1A8C" w:rsidRPr="0057083C" w:rsidRDefault="008B1A8C" w:rsidP="008B1A8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B8CEE9" w14:textId="77777777" w:rsidR="008B1A8C" w:rsidRPr="0057083C" w:rsidRDefault="008B1A8C" w:rsidP="008B1A8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EE6A127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0C12D35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DF03481" w14:textId="77777777" w:rsidR="008B1A8C" w:rsidRPr="00C1266B" w:rsidRDefault="008B1A8C" w:rsidP="008B1A8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31B0212" w14:textId="77777777" w:rsidR="008B1A8C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E2B31C5" w14:textId="77777777" w:rsidR="008B1A8C" w:rsidRPr="0057083C" w:rsidRDefault="008B1A8C" w:rsidP="008B1A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214C7A" w14:textId="77777777" w:rsidR="008B1A8C" w:rsidRDefault="008B1A8C" w:rsidP="008B1A8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A7FAC1A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EFA3BBB" w14:textId="77777777" w:rsidR="008B1A8C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8B1A8C" w:rsidRPr="00C1266B" w14:paraId="4340D4D7" w14:textId="77777777" w:rsidTr="000A6196">
        <w:trPr>
          <w:cantSplit/>
          <w:trHeight w:val="68"/>
        </w:trPr>
        <w:tc>
          <w:tcPr>
            <w:tcW w:w="2904" w:type="dxa"/>
          </w:tcPr>
          <w:p w14:paraId="3463AAF1" w14:textId="621F1B67" w:rsidR="008B1A8C" w:rsidRPr="00DE494A" w:rsidRDefault="008B1A8C" w:rsidP="008B1A8C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DE494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ตามหลักคณิตศาสตร์</w:t>
            </w:r>
            <w:r w:rsidRPr="00DE494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900" w:type="dxa"/>
          </w:tcPr>
          <w:p w14:paraId="2D6FF751" w14:textId="02D36329" w:rsidR="008B1A8C" w:rsidRPr="00DE494A" w:rsidRDefault="003E0966" w:rsidP="008B1A8C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65,</w:t>
            </w:r>
            <w:r w:rsidR="00C80212">
              <w:rPr>
                <w:rFonts w:ascii="Angsana New" w:hAnsi="Angsana New"/>
                <w:sz w:val="30"/>
                <w:szCs w:val="30"/>
                <w:lang w:eastAsia="en-GB"/>
              </w:rPr>
              <w:t>409</w:t>
            </w:r>
          </w:p>
        </w:tc>
        <w:tc>
          <w:tcPr>
            <w:tcW w:w="180" w:type="dxa"/>
            <w:vAlign w:val="bottom"/>
          </w:tcPr>
          <w:p w14:paraId="3B6FAC80" w14:textId="77777777" w:rsidR="008B1A8C" w:rsidRPr="0057083C" w:rsidRDefault="008B1A8C" w:rsidP="008B1A8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398EAE" w14:textId="4EA714B2" w:rsidR="008B1A8C" w:rsidRPr="0057083C" w:rsidRDefault="003E0966" w:rsidP="008B1A8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(13,</w:t>
            </w:r>
            <w:r w:rsidR="00C80212">
              <w:rPr>
                <w:rFonts w:ascii="Angsana New" w:hAnsi="Angsana New"/>
                <w:sz w:val="30"/>
                <w:szCs w:val="30"/>
                <w:lang w:val="en-US" w:eastAsia="en-GB"/>
              </w:rPr>
              <w:t>082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9237D6F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18FC518" w14:textId="166732F6" w:rsidR="008B1A8C" w:rsidRPr="00C1266B" w:rsidRDefault="003E0966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</w:t>
            </w:r>
            <w:r w:rsidR="00C80212">
              <w:rPr>
                <w:rFonts w:ascii="Angsana New" w:hAnsi="Angsana New"/>
                <w:sz w:val="30"/>
                <w:szCs w:val="30"/>
                <w:lang w:eastAsia="en-GB" w:bidi="th-TH"/>
              </w:rPr>
              <w:t>2,327</w:t>
            </w:r>
          </w:p>
        </w:tc>
        <w:tc>
          <w:tcPr>
            <w:tcW w:w="180" w:type="dxa"/>
            <w:vAlign w:val="bottom"/>
          </w:tcPr>
          <w:p w14:paraId="13890549" w14:textId="77777777" w:rsidR="008B1A8C" w:rsidRPr="00C1266B" w:rsidRDefault="008B1A8C" w:rsidP="008B1A8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0A9C73A6" w14:textId="116875B2" w:rsidR="008B1A8C" w:rsidRPr="0057083C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74,571</w:t>
            </w:r>
          </w:p>
        </w:tc>
        <w:tc>
          <w:tcPr>
            <w:tcW w:w="180" w:type="dxa"/>
            <w:vAlign w:val="bottom"/>
          </w:tcPr>
          <w:p w14:paraId="2F0D6EA3" w14:textId="77777777" w:rsidR="008B1A8C" w:rsidRPr="0057083C" w:rsidRDefault="008B1A8C" w:rsidP="008B1A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15A3A0F" w14:textId="6383C514" w:rsidR="008B1A8C" w:rsidRPr="0057083C" w:rsidRDefault="008B1A8C" w:rsidP="008B1A8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(14,914)</w:t>
            </w:r>
          </w:p>
        </w:tc>
        <w:tc>
          <w:tcPr>
            <w:tcW w:w="180" w:type="dxa"/>
            <w:vAlign w:val="bottom"/>
          </w:tcPr>
          <w:p w14:paraId="6D7218EE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33473D" w14:textId="3222C622" w:rsidR="008B1A8C" w:rsidRPr="00C1266B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59,657</w:t>
            </w:r>
          </w:p>
        </w:tc>
      </w:tr>
      <w:tr w:rsidR="008B1A8C" w:rsidRPr="00C1266B" w14:paraId="5A64A508" w14:textId="77777777" w:rsidTr="000A6196">
        <w:trPr>
          <w:cantSplit/>
          <w:trHeight w:val="58"/>
        </w:trPr>
        <w:tc>
          <w:tcPr>
            <w:tcW w:w="2904" w:type="dxa"/>
          </w:tcPr>
          <w:p w14:paraId="419B15F1" w14:textId="77777777" w:rsidR="008B1A8C" w:rsidRPr="00987186" w:rsidRDefault="008B1A8C" w:rsidP="008B1A8C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58DF9" w14:textId="58BDCE9E" w:rsidR="008B1A8C" w:rsidRPr="0057083C" w:rsidRDefault="003E0966" w:rsidP="008B1A8C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C8021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8021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89201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B4477F9" w14:textId="77777777" w:rsidR="008B1A8C" w:rsidRPr="0057083C" w:rsidRDefault="008B1A8C" w:rsidP="008B1A8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88AA" w14:textId="7A2D2603" w:rsidR="008B1A8C" w:rsidRPr="0057083C" w:rsidRDefault="003E0966" w:rsidP="008B1A8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(13,2</w:t>
            </w:r>
            <w:r w:rsidR="00C8021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0176A952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A4DCF" w14:textId="6041BB41" w:rsidR="008B1A8C" w:rsidRPr="003E0966" w:rsidRDefault="003E0966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52,</w:t>
            </w:r>
            <w:r w:rsidR="00C80212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96</w:t>
            </w:r>
            <w:r w:rsidR="00892012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D97DFAE" w14:textId="77777777" w:rsidR="008B1A8C" w:rsidRPr="00C1266B" w:rsidRDefault="008B1A8C" w:rsidP="008B1A8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D0794" w14:textId="4A7FB90A" w:rsidR="008B1A8C" w:rsidRPr="0057083C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76,422</w:t>
            </w:r>
          </w:p>
        </w:tc>
        <w:tc>
          <w:tcPr>
            <w:tcW w:w="180" w:type="dxa"/>
            <w:vAlign w:val="bottom"/>
          </w:tcPr>
          <w:p w14:paraId="5FC88BDC" w14:textId="77777777" w:rsidR="008B1A8C" w:rsidRPr="0057083C" w:rsidRDefault="008B1A8C" w:rsidP="008B1A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619F" w14:textId="628DBC70" w:rsidR="008B1A8C" w:rsidRPr="0057083C" w:rsidRDefault="008B1A8C" w:rsidP="008B1A8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(15,284)</w:t>
            </w:r>
          </w:p>
        </w:tc>
        <w:tc>
          <w:tcPr>
            <w:tcW w:w="180" w:type="dxa"/>
            <w:vAlign w:val="bottom"/>
          </w:tcPr>
          <w:p w14:paraId="426FDD6A" w14:textId="77777777" w:rsidR="008B1A8C" w:rsidRPr="00C1266B" w:rsidRDefault="008B1A8C" w:rsidP="008B1A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DFE61" w14:textId="243380A6" w:rsidR="008B1A8C" w:rsidRPr="00C1266B" w:rsidRDefault="008B1A8C" w:rsidP="008B1A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61,138</w:t>
            </w:r>
          </w:p>
        </w:tc>
      </w:tr>
    </w:tbl>
    <w:p w14:paraId="110C5954" w14:textId="59FC614F" w:rsidR="00BF0DFE" w:rsidRPr="00185A7C" w:rsidRDefault="00BF0DFE">
      <w:pPr>
        <w:rPr>
          <w:sz w:val="30"/>
          <w:szCs w:val="30"/>
        </w:rPr>
      </w:pPr>
    </w:p>
    <w:tbl>
      <w:tblPr>
        <w:tblW w:w="468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21"/>
        <w:gridCol w:w="1141"/>
        <w:gridCol w:w="236"/>
        <w:gridCol w:w="1177"/>
        <w:gridCol w:w="236"/>
        <w:gridCol w:w="1174"/>
        <w:gridCol w:w="238"/>
        <w:gridCol w:w="1179"/>
      </w:tblGrid>
      <w:tr w:rsidR="00FA7CD6" w:rsidRPr="00C1266B" w14:paraId="131BF61A" w14:textId="77777777" w:rsidTr="000A6196">
        <w:trPr>
          <w:trHeight w:val="68"/>
        </w:trPr>
        <w:tc>
          <w:tcPr>
            <w:tcW w:w="2011" w:type="pct"/>
          </w:tcPr>
          <w:p w14:paraId="66C2BB7B" w14:textId="415C67F1" w:rsidR="00FA7CD6" w:rsidRPr="00C1266B" w:rsidRDefault="00B54021" w:rsidP="00EA43A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  <w:r w:rsidR="00867F7C" w:rsidRPr="009871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89" w:type="pct"/>
            <w:gridSpan w:val="7"/>
            <w:tcBorders>
              <w:bottom w:val="nil"/>
            </w:tcBorders>
          </w:tcPr>
          <w:p w14:paraId="579F3E0A" w14:textId="77777777" w:rsidR="00FA7CD6" w:rsidRPr="00C1266B" w:rsidRDefault="00FA7CD6" w:rsidP="00EA43AF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3D67" w:rsidRPr="00C1266B" w14:paraId="0C27A1C6" w14:textId="77777777" w:rsidTr="000A6196">
        <w:trPr>
          <w:trHeight w:val="68"/>
        </w:trPr>
        <w:tc>
          <w:tcPr>
            <w:tcW w:w="2011" w:type="pct"/>
          </w:tcPr>
          <w:p w14:paraId="32BD0F93" w14:textId="77777777" w:rsidR="00FC3D67" w:rsidRPr="00C1266B" w:rsidRDefault="00FC3D67" w:rsidP="00EA43AF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3"/>
            <w:tcBorders>
              <w:bottom w:val="nil"/>
            </w:tcBorders>
          </w:tcPr>
          <w:p w14:paraId="1A0B42DC" w14:textId="0E04DA77" w:rsidR="00FC3D67" w:rsidRPr="00C1266B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  <w:tcBorders>
              <w:bottom w:val="nil"/>
            </w:tcBorders>
          </w:tcPr>
          <w:p w14:paraId="3D10BE33" w14:textId="77777777" w:rsidR="00FC3D67" w:rsidRPr="00C1266B" w:rsidRDefault="00FC3D67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  <w:tcBorders>
              <w:bottom w:val="nil"/>
            </w:tcBorders>
          </w:tcPr>
          <w:p w14:paraId="465D80EB" w14:textId="3DD0F9A7" w:rsidR="00FC3D67" w:rsidRPr="00C1266B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30F2F" w:rsidRPr="00C1266B" w14:paraId="7AAACD8A" w14:textId="77777777" w:rsidTr="000A6196">
        <w:trPr>
          <w:trHeight w:val="68"/>
        </w:trPr>
        <w:tc>
          <w:tcPr>
            <w:tcW w:w="2011" w:type="pct"/>
          </w:tcPr>
          <w:p w14:paraId="6775D9B5" w14:textId="77777777" w:rsidR="00530F2F" w:rsidRPr="00C1266B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nil"/>
              <w:bottom w:val="nil"/>
            </w:tcBorders>
          </w:tcPr>
          <w:p w14:paraId="2F2DD81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CC87E78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02A88256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9CCE53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</w:tcPr>
          <w:p w14:paraId="3BA3F8A8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C871FD9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06DD8102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2F" w:rsidRPr="00C1266B" w14:paraId="07BCF4A2" w14:textId="77777777" w:rsidTr="000A6196">
        <w:trPr>
          <w:trHeight w:val="68"/>
        </w:trPr>
        <w:tc>
          <w:tcPr>
            <w:tcW w:w="2011" w:type="pct"/>
          </w:tcPr>
          <w:p w14:paraId="059C2098" w14:textId="77777777" w:rsidR="00530F2F" w:rsidRPr="00C1266B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nil"/>
            </w:tcBorders>
          </w:tcPr>
          <w:p w14:paraId="519B2BA1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  <w:tcBorders>
              <w:top w:val="nil"/>
            </w:tcBorders>
          </w:tcPr>
          <w:p w14:paraId="48E5931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2A4967E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D249EE7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</w:tcPr>
          <w:p w14:paraId="60F0D969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2D174A7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0874E68A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1A8C" w:rsidRPr="00C1266B" w14:paraId="42E15792" w14:textId="77777777" w:rsidTr="000A6196">
        <w:trPr>
          <w:trHeight w:val="68"/>
        </w:trPr>
        <w:tc>
          <w:tcPr>
            <w:tcW w:w="2011" w:type="pct"/>
          </w:tcPr>
          <w:p w14:paraId="77019CAD" w14:textId="51731FD4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4" w:type="pct"/>
          </w:tcPr>
          <w:p w14:paraId="13E49109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29CC73C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</w:tcPr>
          <w:p w14:paraId="13940EC8" w14:textId="7ABF2E84" w:rsidR="008B1A8C" w:rsidRPr="00C1266B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,060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3207DB29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</w:tcPr>
          <w:p w14:paraId="726F78D3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97B3B0D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bottom w:val="double" w:sz="4" w:space="0" w:color="auto"/>
            </w:tcBorders>
          </w:tcPr>
          <w:p w14:paraId="47953A10" w14:textId="27D0B242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158,759</w:t>
            </w:r>
          </w:p>
        </w:tc>
      </w:tr>
      <w:tr w:rsidR="008B1A8C" w:rsidRPr="00C1266B" w14:paraId="1DDF74C7" w14:textId="77777777" w:rsidTr="000A6196">
        <w:trPr>
          <w:trHeight w:val="38"/>
        </w:trPr>
        <w:tc>
          <w:tcPr>
            <w:tcW w:w="2011" w:type="pct"/>
          </w:tcPr>
          <w:p w14:paraId="59E95B1F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4" w:type="pct"/>
          </w:tcPr>
          <w:p w14:paraId="6859A15B" w14:textId="059F237D" w:rsidR="008B1A8C" w:rsidRPr="00C1266B" w:rsidRDefault="00206C57" w:rsidP="008B1A8C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</w:tcPr>
          <w:p w14:paraId="51900BE1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E249F31" w14:textId="65645051" w:rsidR="008B1A8C" w:rsidRPr="00C1266B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34,412</w:t>
            </w:r>
          </w:p>
        </w:tc>
        <w:tc>
          <w:tcPr>
            <w:tcW w:w="131" w:type="pct"/>
            <w:tcBorders>
              <w:top w:val="nil"/>
            </w:tcBorders>
          </w:tcPr>
          <w:p w14:paraId="7DFBD637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</w:tcBorders>
          </w:tcPr>
          <w:p w14:paraId="4155FDC2" w14:textId="76B70F1D" w:rsidR="008B1A8C" w:rsidRPr="00C1266B" w:rsidRDefault="008B1A8C" w:rsidP="008B1A8C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2" w:type="pct"/>
            <w:tcBorders>
              <w:top w:val="nil"/>
            </w:tcBorders>
          </w:tcPr>
          <w:p w14:paraId="1AF4C608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3B5DF07B" w14:textId="0CFB49F3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31,752</w:t>
            </w:r>
          </w:p>
        </w:tc>
      </w:tr>
      <w:tr w:rsidR="008B1A8C" w:rsidRPr="00C1266B" w14:paraId="61C0A5B4" w14:textId="77777777" w:rsidTr="000A6196">
        <w:trPr>
          <w:trHeight w:val="68"/>
        </w:trPr>
        <w:tc>
          <w:tcPr>
            <w:tcW w:w="2011" w:type="pct"/>
            <w:tcBorders>
              <w:bottom w:val="nil"/>
            </w:tcBorders>
          </w:tcPr>
          <w:p w14:paraId="208FC4D2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34" w:type="pct"/>
            <w:tcBorders>
              <w:bottom w:val="nil"/>
            </w:tcBorders>
          </w:tcPr>
          <w:p w14:paraId="467E6D8D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B3D9C13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05998DA6" w14:textId="41F4DBAE" w:rsidR="008B1A8C" w:rsidRPr="00C1266B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(30,274)</w:t>
            </w:r>
          </w:p>
        </w:tc>
        <w:tc>
          <w:tcPr>
            <w:tcW w:w="131" w:type="pct"/>
            <w:tcBorders>
              <w:bottom w:val="nil"/>
            </w:tcBorders>
          </w:tcPr>
          <w:p w14:paraId="6EDBDFCF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0426057C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  <w:tcBorders>
              <w:bottom w:val="nil"/>
            </w:tcBorders>
          </w:tcPr>
          <w:p w14:paraId="41AD0E22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27040F03" w14:textId="748BEBC1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(39,165)</w:t>
            </w:r>
          </w:p>
        </w:tc>
      </w:tr>
      <w:tr w:rsidR="008B1A8C" w:rsidRPr="00C1266B" w14:paraId="1536534F" w14:textId="77777777" w:rsidTr="000A6196">
        <w:trPr>
          <w:trHeight w:val="68"/>
        </w:trPr>
        <w:tc>
          <w:tcPr>
            <w:tcW w:w="2011" w:type="pct"/>
            <w:tcBorders>
              <w:bottom w:val="nil"/>
            </w:tcBorders>
          </w:tcPr>
          <w:p w14:paraId="36A1CC66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4" w:type="pct"/>
            <w:tcBorders>
              <w:bottom w:val="nil"/>
            </w:tcBorders>
          </w:tcPr>
          <w:p w14:paraId="782B2F01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2BB74448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30C34F01" w14:textId="188D4D75" w:rsidR="008B1A8C" w:rsidRPr="00C1266B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1,515</w:t>
            </w:r>
          </w:p>
        </w:tc>
        <w:tc>
          <w:tcPr>
            <w:tcW w:w="131" w:type="pct"/>
            <w:tcBorders>
              <w:bottom w:val="nil"/>
            </w:tcBorders>
          </w:tcPr>
          <w:p w14:paraId="4FBAB2D4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486B4435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bottom w:val="nil"/>
            </w:tcBorders>
          </w:tcPr>
          <w:p w14:paraId="5624933F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5431CA9A" w14:textId="55B35460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2,662</w:t>
            </w:r>
          </w:p>
        </w:tc>
      </w:tr>
      <w:tr w:rsidR="008B1A8C" w:rsidRPr="00C1266B" w14:paraId="4D8EAEAF" w14:textId="77777777" w:rsidTr="000A6196">
        <w:trPr>
          <w:trHeight w:val="68"/>
        </w:trPr>
        <w:tc>
          <w:tcPr>
            <w:tcW w:w="2011" w:type="pct"/>
            <w:tcBorders>
              <w:bottom w:val="nil"/>
            </w:tcBorders>
          </w:tcPr>
          <w:p w14:paraId="6026BD9D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34" w:type="pct"/>
            <w:tcBorders>
              <w:top w:val="nil"/>
            </w:tcBorders>
          </w:tcPr>
          <w:p w14:paraId="4945078D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83F8C0E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38ECDB24" w14:textId="0D862CB2" w:rsidR="008B1A8C" w:rsidRPr="00C1266B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(6,585)</w:t>
            </w:r>
          </w:p>
        </w:tc>
        <w:tc>
          <w:tcPr>
            <w:tcW w:w="131" w:type="pct"/>
            <w:tcBorders>
              <w:top w:val="nil"/>
            </w:tcBorders>
          </w:tcPr>
          <w:p w14:paraId="719FB6D6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</w:tcBorders>
          </w:tcPr>
          <w:p w14:paraId="173629E1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</w:tcBorders>
          </w:tcPr>
          <w:p w14:paraId="13F15337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2C121A7B" w14:textId="5C697FC2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(10,845)</w:t>
            </w:r>
          </w:p>
        </w:tc>
      </w:tr>
      <w:tr w:rsidR="008B1A8C" w:rsidRPr="00C1266B" w14:paraId="6689D559" w14:textId="77777777" w:rsidTr="000A6196">
        <w:trPr>
          <w:trHeight w:val="68"/>
        </w:trPr>
        <w:tc>
          <w:tcPr>
            <w:tcW w:w="2011" w:type="pct"/>
            <w:tcBorders>
              <w:bottom w:val="nil"/>
            </w:tcBorders>
          </w:tcPr>
          <w:p w14:paraId="75D04CC8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59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34" w:type="pct"/>
            <w:tcBorders>
              <w:top w:val="nil"/>
            </w:tcBorders>
          </w:tcPr>
          <w:p w14:paraId="531E935C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57081041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6B6473AA" w14:textId="024845C1" w:rsidR="008B1A8C" w:rsidRPr="002F2324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89,757</w:t>
            </w:r>
          </w:p>
        </w:tc>
        <w:tc>
          <w:tcPr>
            <w:tcW w:w="131" w:type="pct"/>
            <w:tcBorders>
              <w:top w:val="nil"/>
            </w:tcBorders>
          </w:tcPr>
          <w:p w14:paraId="07B629BC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</w:tcBorders>
          </w:tcPr>
          <w:p w14:paraId="726BD734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</w:tcBorders>
          </w:tcPr>
          <w:p w14:paraId="2E2BD1CA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621BFB70" w14:textId="693A96D3" w:rsidR="008B1A8C" w:rsidRPr="002F2324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5,208</w:t>
            </w:r>
          </w:p>
        </w:tc>
      </w:tr>
      <w:tr w:rsidR="008B1A8C" w:rsidRPr="00C1266B" w14:paraId="68DCA40A" w14:textId="77777777" w:rsidTr="000A6196">
        <w:trPr>
          <w:trHeight w:val="68"/>
        </w:trPr>
        <w:tc>
          <w:tcPr>
            <w:tcW w:w="2011" w:type="pct"/>
            <w:tcBorders>
              <w:bottom w:val="nil"/>
            </w:tcBorders>
          </w:tcPr>
          <w:p w14:paraId="50CA931E" w14:textId="77777777" w:rsidR="008B1A8C" w:rsidRPr="00921B01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1B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กลับรายการสินทรัพย์ภาษีเงินได้</w:t>
            </w:r>
          </w:p>
          <w:p w14:paraId="067AD34C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1B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รอการตัดบัญชี</w:t>
            </w:r>
          </w:p>
        </w:tc>
        <w:tc>
          <w:tcPr>
            <w:tcW w:w="634" w:type="pct"/>
            <w:tcBorders>
              <w:top w:val="nil"/>
            </w:tcBorders>
          </w:tcPr>
          <w:p w14:paraId="3108C594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89096BB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3F36317C" w14:textId="77777777" w:rsidR="008B1A8C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F36737" w14:textId="3080C104" w:rsidR="00206C57" w:rsidRPr="002F2324" w:rsidRDefault="00384826" w:rsidP="009E10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2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tcBorders>
              <w:top w:val="nil"/>
            </w:tcBorders>
          </w:tcPr>
          <w:p w14:paraId="1DCB764F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</w:tcBorders>
          </w:tcPr>
          <w:p w14:paraId="2186798F" w14:textId="77777777" w:rsidR="008B1A8C" w:rsidRPr="00C1266B" w:rsidRDefault="008B1A8C" w:rsidP="008B1A8C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</w:tcBorders>
          </w:tcPr>
          <w:p w14:paraId="3EF23A04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5E2E2D6F" w14:textId="77777777" w:rsidR="008B1A8C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701B85" w14:textId="2C91EE6A" w:rsidR="008B1A8C" w:rsidRPr="002F2324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</w:tr>
      <w:tr w:rsidR="008B1A8C" w:rsidRPr="00C1266B" w14:paraId="467FAB3C" w14:textId="77777777" w:rsidTr="000A6196">
        <w:trPr>
          <w:cantSplit/>
          <w:trHeight w:val="58"/>
        </w:trPr>
        <w:tc>
          <w:tcPr>
            <w:tcW w:w="2011" w:type="pct"/>
            <w:tcBorders>
              <w:bottom w:val="nil"/>
            </w:tcBorders>
            <w:vAlign w:val="bottom"/>
          </w:tcPr>
          <w:p w14:paraId="738E1508" w14:textId="77777777" w:rsidR="008B1A8C" w:rsidRPr="00C1266B" w:rsidRDefault="008B1A8C" w:rsidP="008B1A8C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CC9C859" w14:textId="3D97A7C7" w:rsidR="008B1A8C" w:rsidRPr="00C1266B" w:rsidRDefault="00206C57" w:rsidP="008B1A8C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51.62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417BC4C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D9F91C4" w14:textId="51A47886" w:rsidR="008B1A8C" w:rsidRPr="00C1266B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88,825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5DA7E418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0CE64909" w14:textId="05BC5202" w:rsidR="008B1A8C" w:rsidRPr="00C1266B" w:rsidRDefault="008B1A8C" w:rsidP="008B1A8C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(6.53)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98C895A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F7E2C8C" w14:textId="14287F15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(10,373)</w:t>
            </w:r>
          </w:p>
        </w:tc>
      </w:tr>
    </w:tbl>
    <w:p w14:paraId="61611156" w14:textId="5F580449" w:rsidR="00185A7C" w:rsidRDefault="00185A7C">
      <w:pPr>
        <w:rPr>
          <w:rFonts w:ascii="Angsana New" w:hAnsi="Angsana New"/>
          <w:sz w:val="30"/>
          <w:szCs w:val="30"/>
        </w:rPr>
      </w:pPr>
    </w:p>
    <w:p w14:paraId="4EA95B21" w14:textId="77777777" w:rsidR="00185A7C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476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65"/>
        <w:gridCol w:w="1169"/>
        <w:gridCol w:w="236"/>
        <w:gridCol w:w="1176"/>
        <w:gridCol w:w="291"/>
        <w:gridCol w:w="1173"/>
        <w:gridCol w:w="267"/>
        <w:gridCol w:w="1169"/>
      </w:tblGrid>
      <w:tr w:rsidR="00FA7CD6" w:rsidRPr="00C1266B" w14:paraId="4E172673" w14:textId="77777777" w:rsidTr="000A6196">
        <w:trPr>
          <w:trHeight w:val="420"/>
        </w:trPr>
        <w:tc>
          <w:tcPr>
            <w:tcW w:w="2004" w:type="pct"/>
            <w:tcBorders>
              <w:top w:val="nil"/>
            </w:tcBorders>
          </w:tcPr>
          <w:p w14:paraId="7DB5CB89" w14:textId="77777777" w:rsidR="00FA7CD6" w:rsidRPr="00E814DA" w:rsidRDefault="00C33038" w:rsidP="00BC34B5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14DA">
              <w:lastRenderedPageBreak/>
              <w:br w:type="page"/>
            </w:r>
            <w:r w:rsidR="00FA7CD6" w:rsidRPr="00E814D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A7CD6" w:rsidRPr="00E814DA">
              <w:rPr>
                <w:rFonts w:ascii="Angsana New" w:hAnsi="Angsana New"/>
              </w:rPr>
              <w:br w:type="page"/>
            </w:r>
            <w:r w:rsidR="00CC1BEA" w:rsidRPr="00E814D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96" w:type="pct"/>
            <w:gridSpan w:val="7"/>
            <w:tcBorders>
              <w:top w:val="nil"/>
              <w:bottom w:val="nil"/>
            </w:tcBorders>
          </w:tcPr>
          <w:p w14:paraId="424E3A16" w14:textId="77777777" w:rsidR="00FA7CD6" w:rsidRPr="00C1266B" w:rsidRDefault="00FA7CD6" w:rsidP="00BC34B5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D67" w:rsidRPr="00C1266B" w14:paraId="20F46EE7" w14:textId="77777777" w:rsidTr="000A6196">
        <w:trPr>
          <w:trHeight w:val="420"/>
        </w:trPr>
        <w:tc>
          <w:tcPr>
            <w:tcW w:w="2004" w:type="pct"/>
          </w:tcPr>
          <w:p w14:paraId="692AD60D" w14:textId="77777777" w:rsidR="00FC3D67" w:rsidRPr="00E814DA" w:rsidRDefault="00FC3D67" w:rsidP="00FC3D67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tcBorders>
              <w:bottom w:val="nil"/>
            </w:tcBorders>
          </w:tcPr>
          <w:p w14:paraId="2B62AD7B" w14:textId="5633EC4D" w:rsidR="00FC3D67" w:rsidRPr="00C1266B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9" w:type="pct"/>
            <w:tcBorders>
              <w:bottom w:val="nil"/>
            </w:tcBorders>
          </w:tcPr>
          <w:p w14:paraId="03A60BB9" w14:textId="77777777" w:rsidR="00FC3D67" w:rsidRPr="00C1266B" w:rsidRDefault="00FC3D67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tcBorders>
              <w:bottom w:val="nil"/>
            </w:tcBorders>
          </w:tcPr>
          <w:p w14:paraId="141C68FD" w14:textId="2D5AB677" w:rsidR="00FC3D67" w:rsidRPr="00C1266B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1AB3" w:rsidRPr="00C1266B" w14:paraId="6498514C" w14:textId="77777777" w:rsidTr="000A6196">
        <w:trPr>
          <w:trHeight w:val="420"/>
        </w:trPr>
        <w:tc>
          <w:tcPr>
            <w:tcW w:w="2004" w:type="pct"/>
          </w:tcPr>
          <w:p w14:paraId="5C4F6836" w14:textId="77777777" w:rsidR="00530F2F" w:rsidRPr="00C1266B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</w:tcBorders>
          </w:tcPr>
          <w:p w14:paraId="6D5DC6B7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  <w:tcBorders>
              <w:top w:val="nil"/>
            </w:tcBorders>
          </w:tcPr>
          <w:p w14:paraId="419D5849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4C50C176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511A96A5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04121C6D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5D924F7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366BE761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AB3" w:rsidRPr="00C1266B" w14:paraId="6705EFDD" w14:textId="77777777" w:rsidTr="000A6196">
        <w:trPr>
          <w:trHeight w:val="420"/>
        </w:trPr>
        <w:tc>
          <w:tcPr>
            <w:tcW w:w="2004" w:type="pct"/>
          </w:tcPr>
          <w:p w14:paraId="4273C160" w14:textId="77777777" w:rsidR="00530F2F" w:rsidRPr="00C1266B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CE67DF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2273DAB6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nil"/>
            </w:tcBorders>
          </w:tcPr>
          <w:p w14:paraId="519A45F8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267B0A5F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594998BB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  <w:tcBorders>
              <w:bottom w:val="nil"/>
            </w:tcBorders>
          </w:tcPr>
          <w:p w14:paraId="77751CF1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</w:tcPr>
          <w:p w14:paraId="62E42FAD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1A8C" w:rsidRPr="00C1266B" w14:paraId="39EE8C69" w14:textId="77777777" w:rsidTr="000A6196">
        <w:trPr>
          <w:trHeight w:val="420"/>
        </w:trPr>
        <w:tc>
          <w:tcPr>
            <w:tcW w:w="2004" w:type="pct"/>
          </w:tcPr>
          <w:p w14:paraId="69CFE054" w14:textId="28687EEB" w:rsidR="008B1A8C" w:rsidRPr="0057083C" w:rsidRDefault="008B1A8C" w:rsidP="008B1A8C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9" w:type="pct"/>
          </w:tcPr>
          <w:p w14:paraId="66DDD7B2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A8B80E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double" w:sz="4" w:space="0" w:color="auto"/>
            </w:tcBorders>
          </w:tcPr>
          <w:p w14:paraId="4EA9DC9C" w14:textId="188C8492" w:rsidR="008B1A8C" w:rsidRPr="00DC169D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552,401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6581193F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24B27828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DB84A14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</w:tcPr>
          <w:p w14:paraId="51FEE045" w14:textId="35D2F15D" w:rsidR="008B1A8C" w:rsidRPr="00AD1D0B" w:rsidRDefault="008B1A8C" w:rsidP="008B1A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sz w:val="30"/>
                <w:szCs w:val="30"/>
                <w:lang w:val="en-US" w:bidi="th-TH"/>
              </w:rPr>
              <w:t>21,292</w:t>
            </w:r>
          </w:p>
        </w:tc>
      </w:tr>
      <w:tr w:rsidR="008B1A8C" w:rsidRPr="00C1266B" w14:paraId="4618E96F" w14:textId="77777777" w:rsidTr="000A6196">
        <w:trPr>
          <w:trHeight w:val="420"/>
        </w:trPr>
        <w:tc>
          <w:tcPr>
            <w:tcW w:w="2004" w:type="pct"/>
          </w:tcPr>
          <w:p w14:paraId="0F8D6DB7" w14:textId="77777777" w:rsidR="008B1A8C" w:rsidRPr="0057083C" w:rsidRDefault="008B1A8C" w:rsidP="008B1A8C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9" w:type="pct"/>
          </w:tcPr>
          <w:p w14:paraId="3FB6C997" w14:textId="41032D38" w:rsidR="008B1A8C" w:rsidRPr="0057083C" w:rsidRDefault="00206C57" w:rsidP="008B1A8C">
            <w:pPr>
              <w:pStyle w:val="BodyText"/>
              <w:spacing w:after="0" w:line="240" w:lineRule="auto"/>
              <w:ind w:left="-99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29" w:type="pct"/>
          </w:tcPr>
          <w:p w14:paraId="626083F7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nil"/>
            </w:tcBorders>
          </w:tcPr>
          <w:p w14:paraId="2BB379F7" w14:textId="4270329F" w:rsidR="008B1A8C" w:rsidRPr="00DC169D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110,480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1F5ACD67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7986A5A2" w14:textId="3AC0AF9E" w:rsidR="008B1A8C" w:rsidRPr="0057083C" w:rsidRDefault="008B1A8C" w:rsidP="008B1A8C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D8D210D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nil"/>
            </w:tcBorders>
          </w:tcPr>
          <w:p w14:paraId="6A39CA75" w14:textId="55DEB378" w:rsidR="008B1A8C" w:rsidRPr="00AD1D0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84" w:right="-90"/>
              <w:rPr>
                <w:rFonts w:ascii="Angsana New" w:hAnsi="Angsana New"/>
                <w:sz w:val="30"/>
                <w:szCs w:val="30"/>
              </w:rPr>
            </w:pPr>
            <w:r w:rsidRPr="00DC169D">
              <w:rPr>
                <w:rFonts w:ascii="Angsana New" w:hAnsi="Angsana New"/>
                <w:sz w:val="30"/>
                <w:szCs w:val="30"/>
              </w:rPr>
              <w:t>4,258</w:t>
            </w:r>
          </w:p>
        </w:tc>
      </w:tr>
      <w:tr w:rsidR="008B1A8C" w:rsidRPr="00C1266B" w14:paraId="3C92D2F9" w14:textId="77777777" w:rsidTr="000A6196">
        <w:trPr>
          <w:trHeight w:val="420"/>
        </w:trPr>
        <w:tc>
          <w:tcPr>
            <w:tcW w:w="2004" w:type="pct"/>
          </w:tcPr>
          <w:p w14:paraId="44C015A0" w14:textId="77777777" w:rsidR="008B1A8C" w:rsidRPr="0057083C" w:rsidRDefault="008B1A8C" w:rsidP="008B1A8C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39" w:type="pct"/>
          </w:tcPr>
          <w:p w14:paraId="180A6DD9" w14:textId="77777777" w:rsidR="008B1A8C" w:rsidRPr="0057083C" w:rsidRDefault="008B1A8C" w:rsidP="008B1A8C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324E5B0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198C7232" w14:textId="2AA4C315" w:rsidR="008B1A8C" w:rsidRPr="00DC169D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(18,169)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3C05B92A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429D414C" w14:textId="77777777" w:rsidR="008B1A8C" w:rsidRPr="0057083C" w:rsidRDefault="008B1A8C" w:rsidP="008B1A8C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5DECD90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6F80D5B1" w14:textId="6FB6348A" w:rsidR="008B1A8C" w:rsidRPr="00AD1D0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84" w:right="-90"/>
              <w:rPr>
                <w:rFonts w:ascii="Angsana New" w:hAnsi="Angsana New"/>
                <w:sz w:val="30"/>
                <w:szCs w:val="30"/>
              </w:rPr>
            </w:pPr>
            <w:r w:rsidRPr="00DC169D">
              <w:rPr>
                <w:rFonts w:ascii="Angsana New" w:hAnsi="Angsana New"/>
                <w:sz w:val="30"/>
                <w:szCs w:val="30"/>
              </w:rPr>
              <w:t>(6,266)</w:t>
            </w:r>
          </w:p>
        </w:tc>
      </w:tr>
      <w:tr w:rsidR="008B1A8C" w:rsidRPr="00C1266B" w14:paraId="7EB50232" w14:textId="77777777" w:rsidTr="000A6196">
        <w:trPr>
          <w:trHeight w:val="420"/>
        </w:trPr>
        <w:tc>
          <w:tcPr>
            <w:tcW w:w="2004" w:type="pct"/>
          </w:tcPr>
          <w:p w14:paraId="67B4750B" w14:textId="77777777" w:rsidR="008B1A8C" w:rsidRPr="0057083C" w:rsidRDefault="008B1A8C" w:rsidP="008B1A8C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9" w:type="pct"/>
          </w:tcPr>
          <w:p w14:paraId="10FB17FE" w14:textId="77777777" w:rsidR="008B1A8C" w:rsidRPr="0057083C" w:rsidRDefault="008B1A8C" w:rsidP="008B1A8C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D41B75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632E031C" w14:textId="329B7954" w:rsidR="008B1A8C" w:rsidRPr="00DC169D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1,343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773A3E6E" w14:textId="77777777" w:rsidR="008B1A8C" w:rsidRPr="00C1266B" w:rsidRDefault="008B1A8C" w:rsidP="008B1A8C">
            <w:pPr>
              <w:tabs>
                <w:tab w:val="clear" w:pos="907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107A0C6F" w14:textId="77777777" w:rsidR="008B1A8C" w:rsidRPr="0057083C" w:rsidRDefault="008B1A8C" w:rsidP="008B1A8C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53BA537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4C3DECDF" w14:textId="7C0185F8" w:rsidR="008B1A8C" w:rsidRPr="00AD1D0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84" w:right="-90"/>
              <w:rPr>
                <w:rFonts w:ascii="Angsana New" w:hAnsi="Angsana New"/>
                <w:sz w:val="30"/>
                <w:szCs w:val="30"/>
              </w:rPr>
            </w:pPr>
            <w:r w:rsidRPr="00DC169D"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</w:tr>
      <w:tr w:rsidR="008B1A8C" w:rsidRPr="00C1266B" w14:paraId="2DF51981" w14:textId="77777777" w:rsidTr="000A6196">
        <w:trPr>
          <w:trHeight w:val="420"/>
        </w:trPr>
        <w:tc>
          <w:tcPr>
            <w:tcW w:w="2004" w:type="pct"/>
          </w:tcPr>
          <w:p w14:paraId="01223A8B" w14:textId="77777777" w:rsidR="008B1A8C" w:rsidRPr="0057083C" w:rsidRDefault="008B1A8C" w:rsidP="008B1A8C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39" w:type="pct"/>
          </w:tcPr>
          <w:p w14:paraId="192C9C13" w14:textId="77777777" w:rsidR="008B1A8C" w:rsidRPr="0057083C" w:rsidRDefault="008B1A8C" w:rsidP="008B1A8C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6C3382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5500E6D1" w14:textId="00F7DE24" w:rsidR="008B1A8C" w:rsidRPr="00DC169D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(6,136)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1EA3C754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0C22AE78" w14:textId="77777777" w:rsidR="008B1A8C" w:rsidRPr="0057083C" w:rsidRDefault="008B1A8C" w:rsidP="008B1A8C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8BF9FA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7A01B120" w14:textId="25C4C639" w:rsidR="008B1A8C" w:rsidRPr="00AD1D0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84" w:right="-90"/>
              <w:rPr>
                <w:rFonts w:ascii="Angsana New" w:hAnsi="Angsana New"/>
                <w:sz w:val="30"/>
                <w:szCs w:val="30"/>
              </w:rPr>
            </w:pPr>
            <w:r w:rsidRPr="00DC169D">
              <w:rPr>
                <w:rFonts w:ascii="Angsana New" w:hAnsi="Angsana New"/>
                <w:sz w:val="30"/>
                <w:szCs w:val="30"/>
              </w:rPr>
              <w:t>(10,631)</w:t>
            </w:r>
          </w:p>
        </w:tc>
      </w:tr>
      <w:tr w:rsidR="008B1A8C" w:rsidRPr="00C1266B" w14:paraId="1AB25382" w14:textId="77777777" w:rsidTr="000A6196">
        <w:trPr>
          <w:cantSplit/>
        </w:trPr>
        <w:tc>
          <w:tcPr>
            <w:tcW w:w="2004" w:type="pct"/>
            <w:tcBorders>
              <w:bottom w:val="nil"/>
            </w:tcBorders>
            <w:vAlign w:val="bottom"/>
          </w:tcPr>
          <w:p w14:paraId="05B0520E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84889F9" w14:textId="2424542C" w:rsidR="008B1A8C" w:rsidRPr="0057083C" w:rsidRDefault="00206C57" w:rsidP="008B1A8C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15.84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1E1F9B5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535964F" w14:textId="2BFEDA36" w:rsidR="008B1A8C" w:rsidRPr="00DC169D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87,518</w:t>
            </w:r>
          </w:p>
        </w:tc>
        <w:tc>
          <w:tcPr>
            <w:tcW w:w="159" w:type="pct"/>
            <w:tcBorders>
              <w:top w:val="nil"/>
              <w:bottom w:val="nil"/>
            </w:tcBorders>
            <w:vAlign w:val="bottom"/>
          </w:tcPr>
          <w:p w14:paraId="73D40A6C" w14:textId="77777777" w:rsidR="008B1A8C" w:rsidRPr="00C1266B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8A0B424" w14:textId="0D86905B" w:rsidR="008B1A8C" w:rsidRPr="0057083C" w:rsidRDefault="008B1A8C" w:rsidP="008B1A8C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(46.83)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82B99ED" w14:textId="77777777" w:rsidR="008B1A8C" w:rsidRPr="0057083C" w:rsidRDefault="008B1A8C" w:rsidP="008B1A8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BBCF28F" w14:textId="43B13467" w:rsidR="008B1A8C" w:rsidRPr="00E01AB3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8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69D">
              <w:rPr>
                <w:rFonts w:ascii="Angsana New" w:hAnsi="Angsana New"/>
                <w:b/>
                <w:bCs/>
                <w:sz w:val="30"/>
                <w:szCs w:val="30"/>
              </w:rPr>
              <w:t>(9,970)</w:t>
            </w:r>
          </w:p>
        </w:tc>
      </w:tr>
    </w:tbl>
    <w:p w14:paraId="438112B1" w14:textId="77777777" w:rsidR="00BF0DFE" w:rsidRDefault="00BF0DFE"/>
    <w:tbl>
      <w:tblPr>
        <w:tblW w:w="9171" w:type="dxa"/>
        <w:tblInd w:w="522" w:type="dxa"/>
        <w:tblLayout w:type="fixed"/>
        <w:tblLook w:val="00A0" w:firstRow="1" w:lastRow="0" w:firstColumn="1" w:lastColumn="0" w:noHBand="0" w:noVBand="0"/>
      </w:tblPr>
      <w:tblGrid>
        <w:gridCol w:w="3726"/>
        <w:gridCol w:w="1170"/>
        <w:gridCol w:w="236"/>
        <w:gridCol w:w="1159"/>
        <w:gridCol w:w="270"/>
        <w:gridCol w:w="1189"/>
        <w:gridCol w:w="270"/>
        <w:gridCol w:w="1151"/>
      </w:tblGrid>
      <w:tr w:rsidR="000F2BDE" w:rsidRPr="00C1266B" w14:paraId="561E1EDD" w14:textId="77777777" w:rsidTr="008B1A8C">
        <w:tc>
          <w:tcPr>
            <w:tcW w:w="3726" w:type="dxa"/>
          </w:tcPr>
          <w:p w14:paraId="49FEC925" w14:textId="21CB97A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14:paraId="4E7769AE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0FF" w:rsidRPr="00C1266B" w14:paraId="1A98E80B" w14:textId="77777777" w:rsidTr="008B1A8C">
        <w:tc>
          <w:tcPr>
            <w:tcW w:w="3726" w:type="dxa"/>
          </w:tcPr>
          <w:p w14:paraId="5C92D847" w14:textId="77777777" w:rsidR="004B3A38" w:rsidRPr="00E814DA" w:rsidRDefault="00CC1BE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65" w:type="dxa"/>
            <w:gridSpan w:val="3"/>
          </w:tcPr>
          <w:p w14:paraId="08800D63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38E5087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B4226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B30FF" w:rsidRPr="00C1266B" w14:paraId="58240AEC" w14:textId="77777777" w:rsidTr="008B1A8C">
        <w:tc>
          <w:tcPr>
            <w:tcW w:w="3726" w:type="dxa"/>
          </w:tcPr>
          <w:p w14:paraId="770AB600" w14:textId="3CABB7BC" w:rsidR="004B3A38" w:rsidRPr="00E814DA" w:rsidRDefault="009A7361" w:rsidP="00EB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19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0F50D31" w14:textId="31B3D3E8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407FFEC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1F1C299" w14:textId="42790B8E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C33475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5C05448" w14:textId="4A8C078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6E17A8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08E8F80" w14:textId="02726554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2BDE" w:rsidRPr="00C1266B" w14:paraId="15F3468D" w14:textId="77777777" w:rsidTr="008B1A8C">
        <w:tc>
          <w:tcPr>
            <w:tcW w:w="3726" w:type="dxa"/>
          </w:tcPr>
          <w:p w14:paraId="79C3EF60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14:paraId="6CC32870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A8C" w:rsidRPr="00C1266B" w14:paraId="0AA0E033" w14:textId="77777777" w:rsidTr="008B1A8C">
        <w:tc>
          <w:tcPr>
            <w:tcW w:w="3726" w:type="dxa"/>
          </w:tcPr>
          <w:p w14:paraId="30E65E6C" w14:textId="77777777" w:rsidR="008B1A8C" w:rsidRPr="00E814DA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C12EDA" w14:textId="72E74E99" w:rsidR="008B1A8C" w:rsidRPr="009F3390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473,132</w:t>
            </w:r>
          </w:p>
        </w:tc>
        <w:tc>
          <w:tcPr>
            <w:tcW w:w="236" w:type="dxa"/>
            <w:vAlign w:val="bottom"/>
          </w:tcPr>
          <w:p w14:paraId="5E2F1DF6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09D4C1E" w14:textId="28BE68A0" w:rsidR="008B1A8C" w:rsidRPr="00DB1929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3D7E0E5D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7F9DC1B" w14:textId="5E7B1F61" w:rsidR="008B1A8C" w:rsidRPr="00C1266B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(1,056,826)</w:t>
            </w:r>
          </w:p>
        </w:tc>
        <w:tc>
          <w:tcPr>
            <w:tcW w:w="270" w:type="dxa"/>
            <w:vAlign w:val="bottom"/>
          </w:tcPr>
          <w:p w14:paraId="377DB4E0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C90D0A3" w14:textId="5EE568CC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(1,047,879)</w:t>
            </w:r>
          </w:p>
        </w:tc>
      </w:tr>
      <w:tr w:rsidR="008B1A8C" w:rsidRPr="00C1266B" w14:paraId="338DFE50" w14:textId="77777777" w:rsidTr="008B1A8C">
        <w:tc>
          <w:tcPr>
            <w:tcW w:w="3726" w:type="dxa"/>
          </w:tcPr>
          <w:p w14:paraId="58C5B60E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E61366" w14:textId="74F96CC9" w:rsidR="008B1A8C" w:rsidRPr="007C4C54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(473,111)</w:t>
            </w:r>
          </w:p>
        </w:tc>
        <w:tc>
          <w:tcPr>
            <w:tcW w:w="236" w:type="dxa"/>
            <w:vAlign w:val="bottom"/>
          </w:tcPr>
          <w:p w14:paraId="1C830181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8DD7658" w14:textId="1345F955" w:rsidR="008B1A8C" w:rsidRPr="00DB1929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(579,529)</w:t>
            </w:r>
          </w:p>
        </w:tc>
        <w:tc>
          <w:tcPr>
            <w:tcW w:w="270" w:type="dxa"/>
            <w:vAlign w:val="bottom"/>
          </w:tcPr>
          <w:p w14:paraId="13120EEC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6D33E5D" w14:textId="30DFF87A" w:rsidR="008B1A8C" w:rsidRPr="00E471A2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473,111</w:t>
            </w:r>
          </w:p>
        </w:tc>
        <w:tc>
          <w:tcPr>
            <w:tcW w:w="270" w:type="dxa"/>
            <w:vAlign w:val="bottom"/>
          </w:tcPr>
          <w:p w14:paraId="610C4C53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FD9047D" w14:textId="647A9A8B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 w:rsidRPr="00E471A2">
              <w:rPr>
                <w:rFonts w:ascii="Angsana New" w:hAnsi="Angsana New"/>
                <w:sz w:val="30"/>
                <w:szCs w:val="30"/>
              </w:rPr>
              <w:t>579,529</w:t>
            </w:r>
          </w:p>
        </w:tc>
      </w:tr>
      <w:tr w:rsidR="008B1A8C" w:rsidRPr="00C1266B" w14:paraId="2D8D9EF7" w14:textId="77777777" w:rsidTr="008B1A8C">
        <w:tc>
          <w:tcPr>
            <w:tcW w:w="3726" w:type="dxa"/>
          </w:tcPr>
          <w:p w14:paraId="696200CD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  <w:p w14:paraId="6FC5AC16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C40" w14:textId="6EB25099" w:rsidR="008B1A8C" w:rsidRPr="007C4C54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vAlign w:val="bottom"/>
          </w:tcPr>
          <w:p w14:paraId="5D47C839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1CA8" w14:textId="4DAC0F7C" w:rsidR="008B1A8C" w:rsidRPr="00DB1929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  <w:vAlign w:val="bottom"/>
          </w:tcPr>
          <w:p w14:paraId="152D2CBB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9B14B" w14:textId="4B0F0F76" w:rsidR="008B1A8C" w:rsidRPr="00E471A2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(583,715)</w:t>
            </w:r>
          </w:p>
        </w:tc>
        <w:tc>
          <w:tcPr>
            <w:tcW w:w="270" w:type="dxa"/>
            <w:vAlign w:val="bottom"/>
          </w:tcPr>
          <w:p w14:paraId="51B335EE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C154" w14:textId="4427748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1A2">
              <w:rPr>
                <w:rFonts w:ascii="Angsana New" w:hAnsi="Angsana New"/>
                <w:b/>
                <w:bCs/>
                <w:sz w:val="30"/>
                <w:szCs w:val="30"/>
              </w:rPr>
              <w:t>(468,350)</w:t>
            </w:r>
          </w:p>
        </w:tc>
      </w:tr>
    </w:tbl>
    <w:p w14:paraId="2D182F57" w14:textId="77777777" w:rsidR="004B3A38" w:rsidRPr="00C1266B" w:rsidRDefault="004B3A38" w:rsidP="004B3A3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31" w:type="dxa"/>
        <w:tblLayout w:type="fixed"/>
        <w:tblLook w:val="00A0" w:firstRow="1" w:lastRow="0" w:firstColumn="1" w:lastColumn="0" w:noHBand="0" w:noVBand="0"/>
      </w:tblPr>
      <w:tblGrid>
        <w:gridCol w:w="3716"/>
        <w:gridCol w:w="1170"/>
        <w:gridCol w:w="267"/>
        <w:gridCol w:w="1170"/>
        <w:gridCol w:w="237"/>
        <w:gridCol w:w="1207"/>
        <w:gridCol w:w="270"/>
        <w:gridCol w:w="1170"/>
      </w:tblGrid>
      <w:tr w:rsidR="004B3A38" w:rsidRPr="00C1266B" w14:paraId="3B4A06B5" w14:textId="77777777" w:rsidTr="00D062DF">
        <w:tc>
          <w:tcPr>
            <w:tcW w:w="3716" w:type="dxa"/>
          </w:tcPr>
          <w:p w14:paraId="13DCECA2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1D6EB60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361" w:rsidRPr="00C1266B" w14:paraId="3D1815FB" w14:textId="77777777" w:rsidTr="00D062DF">
        <w:tc>
          <w:tcPr>
            <w:tcW w:w="3716" w:type="dxa"/>
          </w:tcPr>
          <w:p w14:paraId="21F01144" w14:textId="77777777" w:rsidR="009A7361" w:rsidRPr="00E814DA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11D32A6F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D0F97CC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A3F6526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B1A8C" w:rsidRPr="00C1266B" w14:paraId="73C4C3ED" w14:textId="77777777" w:rsidTr="00D062DF">
        <w:tc>
          <w:tcPr>
            <w:tcW w:w="3716" w:type="dxa"/>
          </w:tcPr>
          <w:p w14:paraId="60101A58" w14:textId="77430E88" w:rsidR="008B1A8C" w:rsidRPr="00E814DA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64CF8BD7" w14:textId="64BB51F1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0934AA33" w14:textId="77777777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21A01" w14:textId="13074FA4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685C6A08" w14:textId="77777777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C5CB4A9" w14:textId="45ACD9D9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8B859F" w14:textId="77777777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1F084" w14:textId="6E62F08D" w:rsidR="008B1A8C" w:rsidRPr="00C1266B" w:rsidRDefault="008B1A8C" w:rsidP="008B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B1A8C" w:rsidRPr="00C1266B" w14:paraId="6919D6EC" w14:textId="77777777" w:rsidTr="00D062DF">
        <w:tc>
          <w:tcPr>
            <w:tcW w:w="3716" w:type="dxa"/>
          </w:tcPr>
          <w:p w14:paraId="5E9D6257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D29E90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A8C" w:rsidRPr="00C1266B" w14:paraId="6E63B84F" w14:textId="77777777" w:rsidTr="00D062DF">
        <w:tc>
          <w:tcPr>
            <w:tcW w:w="3716" w:type="dxa"/>
          </w:tcPr>
          <w:p w14:paraId="1F57090F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033873" w14:textId="447499B6" w:rsidR="008B1A8C" w:rsidRPr="009F3390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,802</w:t>
            </w:r>
          </w:p>
        </w:tc>
        <w:tc>
          <w:tcPr>
            <w:tcW w:w="267" w:type="dxa"/>
            <w:vAlign w:val="bottom"/>
          </w:tcPr>
          <w:p w14:paraId="3B996FDD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655432" w14:textId="1AD0EF7D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571,962</w:t>
            </w:r>
          </w:p>
        </w:tc>
        <w:tc>
          <w:tcPr>
            <w:tcW w:w="237" w:type="dxa"/>
            <w:vAlign w:val="bottom"/>
          </w:tcPr>
          <w:p w14:paraId="325BACA6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1FB35C6" w14:textId="6C7159A1" w:rsidR="008B1A8C" w:rsidRPr="00C1266B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(1,015,460)</w:t>
            </w:r>
          </w:p>
        </w:tc>
        <w:tc>
          <w:tcPr>
            <w:tcW w:w="270" w:type="dxa"/>
            <w:vAlign w:val="bottom"/>
          </w:tcPr>
          <w:p w14:paraId="1D4A9BC3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64F79" w14:textId="135847BF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(1,006,514)</w:t>
            </w:r>
          </w:p>
        </w:tc>
      </w:tr>
      <w:tr w:rsidR="008B1A8C" w:rsidRPr="00C1266B" w14:paraId="37607811" w14:textId="77777777" w:rsidTr="00D062DF">
        <w:tc>
          <w:tcPr>
            <w:tcW w:w="3716" w:type="dxa"/>
          </w:tcPr>
          <w:p w14:paraId="02A2A95C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7EF3C" w14:textId="1192939B" w:rsidR="008B1A8C" w:rsidRPr="009F3390" w:rsidRDefault="00206C57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(466,802)</w:t>
            </w:r>
          </w:p>
        </w:tc>
        <w:tc>
          <w:tcPr>
            <w:tcW w:w="267" w:type="dxa"/>
            <w:vAlign w:val="bottom"/>
          </w:tcPr>
          <w:p w14:paraId="23B1AF36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B6FFF" w14:textId="42DEEB6F" w:rsidR="008B1A8C" w:rsidRPr="00C1266B" w:rsidRDefault="008B1A8C" w:rsidP="008B1A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(57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5024917B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25EE01AA" w14:textId="415F8751" w:rsidR="008B1A8C" w:rsidRPr="00E471A2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466,802</w:t>
            </w:r>
          </w:p>
        </w:tc>
        <w:tc>
          <w:tcPr>
            <w:tcW w:w="270" w:type="dxa"/>
            <w:vAlign w:val="bottom"/>
          </w:tcPr>
          <w:p w14:paraId="36C29267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7435F" w14:textId="6FF24625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 w:rsidRPr="00E471A2">
              <w:rPr>
                <w:rFonts w:ascii="Angsana New" w:hAnsi="Angsana New"/>
                <w:sz w:val="30"/>
                <w:szCs w:val="30"/>
              </w:rPr>
              <w:t>571,962</w:t>
            </w:r>
          </w:p>
        </w:tc>
      </w:tr>
      <w:tr w:rsidR="008B1A8C" w:rsidRPr="00C1266B" w14:paraId="104D7BE2" w14:textId="77777777" w:rsidTr="00D062DF">
        <w:tc>
          <w:tcPr>
            <w:tcW w:w="3716" w:type="dxa"/>
          </w:tcPr>
          <w:p w14:paraId="0AEAF4E1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100E6" w14:textId="3F35656B" w:rsidR="008B1A8C" w:rsidRPr="00C1266B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14C7B5A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51905" w14:textId="3EC50B49" w:rsidR="008B1A8C" w:rsidRPr="00C1266B" w:rsidRDefault="008B1A8C" w:rsidP="008B1A8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03D88E5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975E3" w14:textId="22882277" w:rsidR="008B1A8C" w:rsidRPr="00E471A2" w:rsidRDefault="00206C57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(548,658)</w:t>
            </w:r>
          </w:p>
        </w:tc>
        <w:tc>
          <w:tcPr>
            <w:tcW w:w="270" w:type="dxa"/>
            <w:vAlign w:val="bottom"/>
          </w:tcPr>
          <w:p w14:paraId="1CEC3DE3" w14:textId="77777777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FEB0" w14:textId="2E1A8450" w:rsidR="008B1A8C" w:rsidRPr="00C1266B" w:rsidRDefault="008B1A8C" w:rsidP="008B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1A2">
              <w:rPr>
                <w:rFonts w:ascii="Angsana New" w:hAnsi="Angsana New"/>
                <w:b/>
                <w:bCs/>
                <w:sz w:val="30"/>
                <w:szCs w:val="30"/>
              </w:rPr>
              <w:t>(434,552)</w:t>
            </w:r>
          </w:p>
        </w:tc>
      </w:tr>
    </w:tbl>
    <w:p w14:paraId="2D08E7F2" w14:textId="071F1153" w:rsidR="004B3A38" w:rsidRDefault="004B3A38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04"/>
      </w:tblGrid>
      <w:tr w:rsidR="004B3A38" w:rsidRPr="005E62D8" w14:paraId="31622AA6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9B6F1F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0A6DCD1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A38" w:rsidRPr="005E62D8" w14:paraId="088A1B9F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1E0AF1B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24E85B17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B5820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E62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E62D8">
              <w:rPr>
                <w:rFonts w:ascii="Angsana New" w:hAnsi="Angsana New"/>
                <w:sz w:val="30"/>
                <w:szCs w:val="30"/>
              </w:rPr>
              <w:t>)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2D8">
              <w:rPr>
                <w:rFonts w:ascii="Angsana New" w:hAnsi="Angsana New"/>
                <w:sz w:val="30"/>
                <w:szCs w:val="30"/>
              </w:rPr>
              <w:t>/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708423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5E62D8" w14:paraId="7FF79895" w14:textId="77777777" w:rsidTr="008B1A8C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355246BA" w14:textId="77777777" w:rsidR="004B3A38" w:rsidRPr="005E62D8" w:rsidRDefault="00C006D8" w:rsidP="00C0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702E9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5AB8AC66" w14:textId="77777777" w:rsidR="004B3A38" w:rsidRPr="005E62D8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BAB8D1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11C1F" w14:textId="77777777" w:rsidR="004B3A38" w:rsidRPr="005E62D8" w:rsidRDefault="004B3A38" w:rsidP="00FF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07DD8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AD8A43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1405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ADA8A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32B520E" w14:textId="77777777" w:rsidR="004B3A38" w:rsidRPr="005E62D8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4B3A38" w:rsidRPr="005E62D8" w14:paraId="756301C1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58A5807E" w14:textId="77777777" w:rsidR="004B3A38" w:rsidRPr="005E62D8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603F3F0F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75" w:rsidRPr="005E62D8" w14:paraId="4DBF3097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2474B1C" w14:textId="770B9440" w:rsidR="00ED3A75" w:rsidRPr="005E62D8" w:rsidRDefault="00ED3A75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B1A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0" w:type="dxa"/>
            <w:shd w:val="clear" w:color="auto" w:fill="auto"/>
          </w:tcPr>
          <w:p w14:paraId="34197712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FF9B7CB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CC0D0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4DABC7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CC3BE52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91F23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DC6944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3A38" w:rsidRPr="005E62D8" w14:paraId="44F142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AB7F75C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3E994A7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9CB2428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36D359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56B561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C791EF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A66DB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CC8403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719" w:rsidRPr="005E62D8" w14:paraId="4FBF645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F4B4F6A" w14:textId="591C3F4B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47326EE6" w14:textId="4E022B61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8,751</w:t>
            </w:r>
          </w:p>
        </w:tc>
        <w:tc>
          <w:tcPr>
            <w:tcW w:w="273" w:type="dxa"/>
            <w:shd w:val="clear" w:color="auto" w:fill="auto"/>
          </w:tcPr>
          <w:p w14:paraId="74D53BC7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33369" w14:textId="4ECF27CA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2,045</w:t>
            </w:r>
          </w:p>
        </w:tc>
        <w:tc>
          <w:tcPr>
            <w:tcW w:w="236" w:type="dxa"/>
            <w:shd w:val="clear" w:color="auto" w:fill="auto"/>
          </w:tcPr>
          <w:p w14:paraId="7FB80F3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32BD904" w14:textId="3043359E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13F00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AC6F5" w14:textId="71CD56E3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10,796</w:t>
            </w:r>
          </w:p>
        </w:tc>
      </w:tr>
      <w:tr w:rsidR="00C90719" w:rsidRPr="005E62D8" w14:paraId="39380EF6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F25D9B5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6A1DDE67" w14:textId="4447145C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19,170</w:t>
            </w:r>
          </w:p>
        </w:tc>
        <w:tc>
          <w:tcPr>
            <w:tcW w:w="273" w:type="dxa"/>
            <w:shd w:val="clear" w:color="auto" w:fill="auto"/>
          </w:tcPr>
          <w:p w14:paraId="16E9F3C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3900E4" w14:textId="2F9E03FA" w:rsidR="00C90719" w:rsidRPr="005E62D8" w:rsidRDefault="004550AB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(6,001)</w:t>
            </w:r>
          </w:p>
        </w:tc>
        <w:tc>
          <w:tcPr>
            <w:tcW w:w="236" w:type="dxa"/>
            <w:shd w:val="clear" w:color="auto" w:fill="auto"/>
          </w:tcPr>
          <w:p w14:paraId="2DE3F323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CF3440F" w14:textId="1D6CAC11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6ABB9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8769B7E" w14:textId="4ED7BD79" w:rsidR="00C90719" w:rsidRPr="005E62D8" w:rsidRDefault="004550AB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13,169</w:t>
            </w:r>
          </w:p>
        </w:tc>
      </w:tr>
      <w:tr w:rsidR="00C90719" w:rsidRPr="005E62D8" w14:paraId="525A78CD" w14:textId="77777777" w:rsidTr="00927F33">
        <w:trPr>
          <w:tblHeader/>
        </w:trPr>
        <w:tc>
          <w:tcPr>
            <w:tcW w:w="3123" w:type="dxa"/>
            <w:shd w:val="clear" w:color="auto" w:fill="auto"/>
          </w:tcPr>
          <w:p w14:paraId="36A2B335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75E4EB61" w14:textId="77777777" w:rsidR="00C90719" w:rsidRPr="00E471A2" w:rsidRDefault="00C9071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C1C8CE" w14:textId="6A26DFE6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1A2">
              <w:rPr>
                <w:rFonts w:ascii="Angsana New" w:hAnsi="Angsana New"/>
                <w:sz w:val="30"/>
                <w:szCs w:val="30"/>
                <w:lang w:val="en-US" w:bidi="th-TH"/>
              </w:rPr>
              <w:t>225,47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41446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AEF47" w14:textId="3A01D149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(11,416)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A3CE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F2A46E1" w14:textId="77777777" w:rsidR="00C90719" w:rsidRDefault="00C90719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302A89" w14:textId="0BF4BC23" w:rsidR="00206C57" w:rsidRPr="00E471A2" w:rsidRDefault="00206C57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</w:t>
            </w:r>
            <w:r w:rsidR="004550AB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DCACE6" w14:textId="77777777" w:rsidR="00C90719" w:rsidRPr="00E471A2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89B3B2" w14:textId="77777777" w:rsidR="00C90719" w:rsidRDefault="00C9071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1D94E" w14:textId="5661E823" w:rsidR="00206C57" w:rsidRPr="00E471A2" w:rsidRDefault="004550AB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200,935</w:t>
            </w:r>
          </w:p>
        </w:tc>
      </w:tr>
      <w:tr w:rsidR="00C90719" w:rsidRPr="005E62D8" w14:paraId="5977B05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3D926DD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6CB4D6AE" w14:textId="7068578A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5,820</w:t>
            </w:r>
          </w:p>
        </w:tc>
        <w:tc>
          <w:tcPr>
            <w:tcW w:w="273" w:type="dxa"/>
            <w:shd w:val="clear" w:color="auto" w:fill="auto"/>
          </w:tcPr>
          <w:p w14:paraId="709CCEB7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B325E9" w14:textId="5B781899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550AB">
              <w:rPr>
                <w:rFonts w:ascii="Angsana New" w:hAnsi="Angsana New"/>
                <w:sz w:val="30"/>
                <w:szCs w:val="30"/>
                <w:lang w:bidi="th-TH"/>
              </w:rPr>
              <w:t>78,683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C236F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6C42523" w14:textId="439DBDE3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15D0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EB6B13" w14:textId="1A368B6D" w:rsidR="00C90719" w:rsidRPr="005E62D8" w:rsidRDefault="004550AB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237,137</w:t>
            </w:r>
          </w:p>
        </w:tc>
      </w:tr>
      <w:tr w:rsidR="00C90719" w:rsidRPr="005E62D8" w14:paraId="6201306A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FB3C2EE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0E4A0473" w14:textId="23BEBF05" w:rsidR="00C90719" w:rsidRPr="005E62D8" w:rsidRDefault="004550AB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9,361</w:t>
            </w:r>
          </w:p>
        </w:tc>
        <w:tc>
          <w:tcPr>
            <w:tcW w:w="273" w:type="dxa"/>
            <w:shd w:val="clear" w:color="auto" w:fill="auto"/>
          </w:tcPr>
          <w:p w14:paraId="4899570A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CFB5E" w14:textId="1922C320" w:rsidR="00C90719" w:rsidRPr="005E62D8" w:rsidRDefault="004550AB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1,734</w:t>
            </w:r>
          </w:p>
        </w:tc>
        <w:tc>
          <w:tcPr>
            <w:tcW w:w="236" w:type="dxa"/>
            <w:shd w:val="clear" w:color="auto" w:fill="auto"/>
          </w:tcPr>
          <w:p w14:paraId="30340BB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7B2E2D1" w14:textId="158A77DF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45C9F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651FA6F" w14:textId="65F58856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550AB">
              <w:rPr>
                <w:rFonts w:ascii="Angsana New" w:hAnsi="Angsana New"/>
                <w:sz w:val="30"/>
                <w:szCs w:val="30"/>
                <w:lang w:val="en-US" w:bidi="th-TH"/>
              </w:rPr>
              <w:t>1,095</w:t>
            </w:r>
          </w:p>
        </w:tc>
      </w:tr>
      <w:tr w:rsidR="00C90719" w:rsidRPr="005E62D8" w14:paraId="089C6D7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2AB4645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3B741" w14:textId="128E4CFB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73" w:type="dxa"/>
            <w:shd w:val="clear" w:color="auto" w:fill="auto"/>
          </w:tcPr>
          <w:p w14:paraId="0C8A31E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077F" w14:textId="4F28E8FB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EE6809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9CD08" w14:textId="0D2A76E1" w:rsidR="00C90719" w:rsidRPr="005356E4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DB6261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9FF1B" w14:textId="353F6461" w:rsidR="00C90719" w:rsidRPr="005356E4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473,132</w:t>
            </w:r>
          </w:p>
        </w:tc>
      </w:tr>
      <w:tr w:rsidR="004B3A38" w:rsidRPr="005E62D8" w14:paraId="0B36706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41FA8E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A03EE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799DD6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CF0518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03334D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6D3D2AF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668E0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32496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5E62D8" w14:paraId="732ABB7D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281CDB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08BCEFB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34444D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111F3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E7E657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F7C4B3C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5EF60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11D52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719" w:rsidRPr="005E62D8" w14:paraId="03F112B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9679C73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6E9D34D" w14:textId="355C158E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(920,125)</w:t>
            </w:r>
          </w:p>
        </w:tc>
        <w:tc>
          <w:tcPr>
            <w:tcW w:w="273" w:type="dxa"/>
            <w:shd w:val="clear" w:color="auto" w:fill="auto"/>
          </w:tcPr>
          <w:p w14:paraId="735BFD8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1AD620" w14:textId="5BFAB235" w:rsidR="00C90719" w:rsidRPr="005E62D8" w:rsidRDefault="00206C57" w:rsidP="00C907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5639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11B5DA4" w14:textId="3B937458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45416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F7AC554" w14:textId="16BE0B3B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(920,125)</w:t>
            </w:r>
          </w:p>
        </w:tc>
      </w:tr>
      <w:tr w:rsidR="00C90719" w:rsidRPr="005E62D8" w14:paraId="08F45469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268B3BA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5C3C2F6" w14:textId="28B3B2FE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(27,343)</w:t>
            </w:r>
          </w:p>
        </w:tc>
        <w:tc>
          <w:tcPr>
            <w:tcW w:w="273" w:type="dxa"/>
            <w:shd w:val="clear" w:color="auto" w:fill="auto"/>
          </w:tcPr>
          <w:p w14:paraId="121B096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53499" w14:textId="197100D0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(3,559)</w:t>
            </w:r>
          </w:p>
        </w:tc>
        <w:tc>
          <w:tcPr>
            <w:tcW w:w="236" w:type="dxa"/>
            <w:shd w:val="clear" w:color="auto" w:fill="auto"/>
          </w:tcPr>
          <w:p w14:paraId="23FFAC8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28B3DF8" w14:textId="1F38D839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51508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94A7C0" w14:textId="68F413EC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(30,902)</w:t>
            </w:r>
          </w:p>
        </w:tc>
      </w:tr>
      <w:tr w:rsidR="00C90719" w:rsidRPr="005E62D8" w14:paraId="37E70AB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056E396" w14:textId="72DAF53F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065C81C" w14:textId="32EFBB31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550AB">
              <w:rPr>
                <w:rFonts w:ascii="Angsana New" w:hAnsi="Angsana New"/>
                <w:sz w:val="30"/>
                <w:szCs w:val="30"/>
                <w:lang w:val="en-US" w:bidi="th-TH"/>
              </w:rPr>
              <w:t>16,471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1BBAB31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762A50" w14:textId="520B56C7" w:rsidR="00C90719" w:rsidRPr="005E62D8" w:rsidRDefault="00206C57" w:rsidP="00C907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42238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85A553A" w14:textId="4D2BAE57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4550AB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8461B8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DA5ACE7" w14:textId="12815301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(16,631)</w:t>
            </w:r>
          </w:p>
        </w:tc>
      </w:tr>
      <w:tr w:rsidR="00C90719" w:rsidRPr="005E62D8" w14:paraId="742EF3E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591C393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408BCBD" w14:textId="752C77FA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(96,23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E3D6C6F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5CCFF" w14:textId="74E0B845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7,064</w:t>
            </w:r>
          </w:p>
        </w:tc>
        <w:tc>
          <w:tcPr>
            <w:tcW w:w="236" w:type="dxa"/>
            <w:shd w:val="clear" w:color="auto" w:fill="auto"/>
          </w:tcPr>
          <w:p w14:paraId="334610FA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2062575" w14:textId="7698769D" w:rsidR="00C90719" w:rsidRPr="005E62D8" w:rsidRDefault="00206C57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7BCCA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F726F91" w14:textId="3377BD95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(89,168)</w:t>
            </w:r>
          </w:p>
        </w:tc>
      </w:tr>
      <w:tr w:rsidR="00C90719" w:rsidRPr="005E62D8" w14:paraId="122B8142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84ECF49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078D" w14:textId="3D2537B6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4A67A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,060,171</w:t>
            </w: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1F5728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6A73E" w14:textId="3A814111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3,505</w:t>
            </w:r>
          </w:p>
        </w:tc>
        <w:tc>
          <w:tcPr>
            <w:tcW w:w="236" w:type="dxa"/>
            <w:shd w:val="clear" w:color="auto" w:fill="auto"/>
          </w:tcPr>
          <w:p w14:paraId="6BBAA9F9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794FD" w14:textId="65356B91" w:rsidR="00C90719" w:rsidRPr="005E62D8" w:rsidRDefault="00206C57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BB9E86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7B2F" w14:textId="64995B51" w:rsidR="00C90719" w:rsidRPr="005E62D8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(1,056,826)</w:t>
            </w:r>
          </w:p>
        </w:tc>
      </w:tr>
      <w:tr w:rsidR="00C90719" w:rsidRPr="005E62D8" w14:paraId="3FFB7ED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A0A89E2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715872D3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939ECA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E39BBE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EB88C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1EC1DA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3B63B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36C6215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719" w:rsidRPr="005E62D8" w14:paraId="7F72F77F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E3EF02D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F90CCE8" w14:textId="00E0A5D6" w:rsidR="00C90719" w:rsidRPr="005E62D8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</w:t>
            </w:r>
            <w:r w:rsidR="004A67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4A67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111C2F7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17139AD" w14:textId="0AF66029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</w:t>
            </w:r>
            <w:r w:rsidR="00EE5D91">
              <w:rPr>
                <w:rFonts w:ascii="Angsana New" w:hAnsi="Angsana New"/>
                <w:b/>
                <w:bCs/>
                <w:sz w:val="30"/>
                <w:szCs w:val="30"/>
              </w:rPr>
              <w:t>8,816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BE6150" w14:textId="37C838D1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5A80E23" w14:textId="5E12EAEE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13,279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33008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EA8DEAB" w14:textId="39028872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(583,694)</w:t>
            </w:r>
          </w:p>
        </w:tc>
      </w:tr>
    </w:tbl>
    <w:p w14:paraId="788DB7DF" w14:textId="5CEAAE23" w:rsidR="004B3A38" w:rsidRDefault="004B3A38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53"/>
      </w:tblGrid>
      <w:tr w:rsidR="008B1A8C" w:rsidRPr="005E62D8" w14:paraId="652B32D3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C72C76D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</w:tcPr>
          <w:p w14:paraId="4A5976B1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1A8C" w:rsidRPr="005E62D8" w14:paraId="742D7575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549B047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36FC75A6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3A43B0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E62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E62D8">
              <w:rPr>
                <w:rFonts w:ascii="Angsana New" w:hAnsi="Angsana New"/>
                <w:sz w:val="30"/>
                <w:szCs w:val="30"/>
              </w:rPr>
              <w:t>)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2D8">
              <w:rPr>
                <w:rFonts w:ascii="Angsana New" w:hAnsi="Angsana New"/>
                <w:sz w:val="30"/>
                <w:szCs w:val="30"/>
              </w:rPr>
              <w:t>/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6C437D5E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A8C" w:rsidRPr="005E62D8" w14:paraId="2A915855" w14:textId="77777777" w:rsidTr="008B1A8C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0F000284" w14:textId="77777777" w:rsidR="008B1A8C" w:rsidRPr="005E62D8" w:rsidRDefault="008B1A8C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6D42E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0ACF75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69A2A8F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F9B3E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39DEC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25E3F1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69BA9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6AE817A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2FAA126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8B1A8C" w:rsidRPr="005E62D8" w14:paraId="68DF540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4F676F8" w14:textId="77777777" w:rsidR="008B1A8C" w:rsidRPr="005E62D8" w:rsidRDefault="008B1A8C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92" w:type="dxa"/>
            <w:gridSpan w:val="7"/>
            <w:shd w:val="clear" w:color="auto" w:fill="auto"/>
          </w:tcPr>
          <w:p w14:paraId="1E3EC38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A8C" w:rsidRPr="005E62D8" w14:paraId="4BAEBA5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AA674EA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90" w:type="dxa"/>
            <w:shd w:val="clear" w:color="auto" w:fill="auto"/>
          </w:tcPr>
          <w:p w14:paraId="3EE02AF2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8DC5C02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C2874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CB89E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7075384E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FDF1A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382DAF66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8B1A8C" w:rsidRPr="005E62D8" w14:paraId="5BAC3D8A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092E7C3D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5760D639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9072D09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57946C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E5F17D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D6E24B8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839EA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056A5785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B1A8C" w:rsidRPr="005E62D8" w14:paraId="0C35F772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9C1C81F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1A274A2B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05525A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92E6FE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8,751</w:t>
            </w:r>
          </w:p>
        </w:tc>
        <w:tc>
          <w:tcPr>
            <w:tcW w:w="236" w:type="dxa"/>
            <w:shd w:val="clear" w:color="auto" w:fill="auto"/>
          </w:tcPr>
          <w:p w14:paraId="57B4580B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CA2798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E3B71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62DB2561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8,751</w:t>
            </w:r>
          </w:p>
        </w:tc>
      </w:tr>
      <w:tr w:rsidR="008B1A8C" w:rsidRPr="005E62D8" w14:paraId="5E109A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0D6297E6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1A6A10F9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18,370</w:t>
            </w:r>
          </w:p>
        </w:tc>
        <w:tc>
          <w:tcPr>
            <w:tcW w:w="273" w:type="dxa"/>
            <w:shd w:val="clear" w:color="auto" w:fill="auto"/>
          </w:tcPr>
          <w:p w14:paraId="7219DFB2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A79531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6913576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260E26F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F9FCA5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1C5E05C8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19,170</w:t>
            </w:r>
          </w:p>
        </w:tc>
      </w:tr>
      <w:tr w:rsidR="008B1A8C" w:rsidRPr="00E471A2" w14:paraId="0AC2BF55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DF8A0D8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63F6426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234,751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F1CBF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9909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5,60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9E2D2D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7381CA5" w14:textId="77777777" w:rsidR="008B1A8C" w:rsidRPr="00E471A2" w:rsidRDefault="008B1A8C" w:rsidP="009156F2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AFC52C" w14:textId="77777777" w:rsidR="008B1A8C" w:rsidRPr="00E471A2" w:rsidRDefault="008B1A8C" w:rsidP="009156F2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1A2">
              <w:rPr>
                <w:rFonts w:ascii="Angsana New" w:hAnsi="Angsana New"/>
                <w:sz w:val="30"/>
                <w:szCs w:val="30"/>
                <w:lang w:val="en-US" w:bidi="th-TH"/>
              </w:rPr>
              <w:t>(14,884)</w:t>
            </w:r>
          </w:p>
        </w:tc>
        <w:tc>
          <w:tcPr>
            <w:tcW w:w="236" w:type="dxa"/>
            <w:shd w:val="clear" w:color="auto" w:fill="auto"/>
          </w:tcPr>
          <w:p w14:paraId="682C2404" w14:textId="77777777" w:rsidR="008B1A8C" w:rsidRPr="00E471A2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06E9130" w14:textId="77777777" w:rsidR="008B1A8C" w:rsidRPr="00E471A2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C488D9" w14:textId="77777777" w:rsidR="008B1A8C" w:rsidRPr="00E471A2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1A2">
              <w:rPr>
                <w:rFonts w:ascii="Angsana New" w:hAnsi="Angsana New"/>
                <w:sz w:val="30"/>
                <w:szCs w:val="30"/>
                <w:lang w:val="en-US" w:bidi="th-TH"/>
              </w:rPr>
              <w:t>225,47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8B1A8C" w:rsidRPr="005E62D8" w14:paraId="3C6EC71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C32DE5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768838C8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329,020</w:t>
            </w:r>
          </w:p>
        </w:tc>
        <w:tc>
          <w:tcPr>
            <w:tcW w:w="273" w:type="dxa"/>
            <w:shd w:val="clear" w:color="auto" w:fill="auto"/>
          </w:tcPr>
          <w:p w14:paraId="62F7476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7BA9F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(13,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200</w:t>
            </w: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343741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038A03D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8261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18A29B4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5,820</w:t>
            </w:r>
          </w:p>
        </w:tc>
      </w:tr>
      <w:tr w:rsidR="008B1A8C" w:rsidRPr="005E62D8" w14:paraId="70DEB7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00D7A781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6C41A88C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9,785</w:t>
            </w:r>
          </w:p>
        </w:tc>
        <w:tc>
          <w:tcPr>
            <w:tcW w:w="273" w:type="dxa"/>
            <w:shd w:val="clear" w:color="auto" w:fill="auto"/>
          </w:tcPr>
          <w:p w14:paraId="2DEBF4E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1F127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5314432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B6247C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677D4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613CB453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10,415</w:t>
            </w:r>
          </w:p>
        </w:tc>
      </w:tr>
      <w:tr w:rsidR="008B1A8C" w:rsidRPr="005356E4" w14:paraId="7C836EFC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B274B0A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68FE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591,926</w:t>
            </w:r>
          </w:p>
        </w:tc>
        <w:tc>
          <w:tcPr>
            <w:tcW w:w="273" w:type="dxa"/>
            <w:shd w:val="clear" w:color="auto" w:fill="auto"/>
          </w:tcPr>
          <w:p w14:paraId="687C7A5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F7159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05C06D8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F906C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(14,884)</w:t>
            </w:r>
          </w:p>
        </w:tc>
        <w:tc>
          <w:tcPr>
            <w:tcW w:w="236" w:type="dxa"/>
            <w:shd w:val="clear" w:color="auto" w:fill="auto"/>
          </w:tcPr>
          <w:p w14:paraId="59D42DC3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C8A53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579,626</w:t>
            </w:r>
          </w:p>
        </w:tc>
      </w:tr>
      <w:tr w:rsidR="008B1A8C" w:rsidRPr="005E62D8" w14:paraId="634A2C8F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945BBC5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341691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F690F69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81259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8C8BD1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7DCA8F7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4AF5F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1CB676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A8C" w:rsidRPr="005E62D8" w14:paraId="7B0E07E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F9C63DC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1DAFB6B5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900F1AD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447555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5FE8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B12EAF9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CD0915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7E22E11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A8C" w:rsidRPr="005E62D8" w14:paraId="3A1C171B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45339C8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67DCA57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3" w:type="dxa"/>
            <w:shd w:val="clear" w:color="auto" w:fill="auto"/>
          </w:tcPr>
          <w:p w14:paraId="16C4B115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CA26DB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416A2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89389FB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1343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67DD914D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(920,125)</w:t>
            </w:r>
          </w:p>
        </w:tc>
      </w:tr>
      <w:tr w:rsidR="008B1A8C" w:rsidRPr="005E62D8" w14:paraId="20DD222D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2AF425F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78920F0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3" w:type="dxa"/>
            <w:shd w:val="clear" w:color="auto" w:fill="auto"/>
          </w:tcPr>
          <w:p w14:paraId="165660B3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C86382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(133)</w:t>
            </w:r>
          </w:p>
        </w:tc>
        <w:tc>
          <w:tcPr>
            <w:tcW w:w="236" w:type="dxa"/>
            <w:shd w:val="clear" w:color="auto" w:fill="auto"/>
          </w:tcPr>
          <w:p w14:paraId="449E39B5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0518B989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927C03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EAC3E41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(27,343)</w:t>
            </w:r>
          </w:p>
        </w:tc>
      </w:tr>
      <w:tr w:rsidR="008B1A8C" w:rsidRPr="005E62D8" w14:paraId="05A5E845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E74D4AA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30F601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3" w:type="dxa"/>
            <w:shd w:val="clear" w:color="auto" w:fill="auto"/>
          </w:tcPr>
          <w:p w14:paraId="3FE52BA4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C806A6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3E08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0B8724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0F05F215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7224B7A3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(4,179)</w:t>
            </w:r>
          </w:p>
        </w:tc>
      </w:tr>
      <w:tr w:rsidR="008B1A8C" w:rsidRPr="005E62D8" w14:paraId="629EA5C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8CC62E0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3FA13F9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(104,213)</w:t>
            </w:r>
          </w:p>
        </w:tc>
        <w:tc>
          <w:tcPr>
            <w:tcW w:w="273" w:type="dxa"/>
            <w:shd w:val="clear" w:color="auto" w:fill="auto"/>
          </w:tcPr>
          <w:p w14:paraId="0BDD272E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4BC85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7,98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83105A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BB16D4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AA97E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405190B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(96,23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1A8C" w:rsidRPr="005E62D8" w14:paraId="036A019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B4A4A2F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CE22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(1,055,357)</w:t>
            </w:r>
          </w:p>
        </w:tc>
        <w:tc>
          <w:tcPr>
            <w:tcW w:w="273" w:type="dxa"/>
            <w:shd w:val="clear" w:color="auto" w:fill="auto"/>
          </w:tcPr>
          <w:p w14:paraId="454E21AE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EECB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77D41BC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FCE26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5FA43D3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DC777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(1,047,8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B1A8C" w:rsidRPr="005E62D8" w14:paraId="1C1DB64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14CAC948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42988C13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7142823A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F8AD64C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4BD264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3D30351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333516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24884DCF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B1A8C" w:rsidRPr="005356E4" w14:paraId="5CD4F109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AE56F22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0EE53E30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  <w:tc>
          <w:tcPr>
            <w:tcW w:w="273" w:type="dxa"/>
            <w:shd w:val="clear" w:color="auto" w:fill="auto"/>
          </w:tcPr>
          <w:p w14:paraId="0B8F7688" w14:textId="77777777" w:rsidR="008B1A8C" w:rsidRPr="005E62D8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9C2F0A3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</w:rPr>
              <w:t>10,432</w:t>
            </w:r>
          </w:p>
        </w:tc>
        <w:tc>
          <w:tcPr>
            <w:tcW w:w="236" w:type="dxa"/>
            <w:shd w:val="clear" w:color="auto" w:fill="auto"/>
          </w:tcPr>
          <w:p w14:paraId="66965DA7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3193B19A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(15,254)</w:t>
            </w:r>
          </w:p>
        </w:tc>
        <w:tc>
          <w:tcPr>
            <w:tcW w:w="236" w:type="dxa"/>
            <w:shd w:val="clear" w:color="auto" w:fill="auto"/>
          </w:tcPr>
          <w:p w14:paraId="0A1123EF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</w:tcPr>
          <w:p w14:paraId="4E9C4A23" w14:textId="77777777" w:rsidR="008B1A8C" w:rsidRPr="005356E4" w:rsidRDefault="008B1A8C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(468,253)</w:t>
            </w:r>
          </w:p>
        </w:tc>
      </w:tr>
    </w:tbl>
    <w:p w14:paraId="322765A2" w14:textId="77777777" w:rsidR="008B1A8C" w:rsidRPr="00C1266B" w:rsidRDefault="008B1A8C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6FD3E636" w14:textId="77777777" w:rsidR="004B3A38" w:rsidRPr="00C1266B" w:rsidRDefault="004B3A38" w:rsidP="004B3A38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4B3A38" w:rsidRPr="00C1266B" w14:paraId="2F1D0153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239CE7FE" w14:textId="77777777" w:rsidR="004B3A38" w:rsidRPr="00C1266B" w:rsidRDefault="00E814D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4B3A38" w:rsidRPr="00C1266B">
              <w:br w:type="page"/>
            </w:r>
            <w:r w:rsidR="004B3A38" w:rsidRPr="00C1266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4B3A38"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557CC84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A38" w:rsidRPr="00C1266B" w14:paraId="0F600DAB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06C88E5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97A7E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AD1A47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E814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E814DA">
              <w:rPr>
                <w:rFonts w:ascii="Angsana New" w:hAnsi="Angsana New"/>
                <w:sz w:val="30"/>
                <w:szCs w:val="30"/>
              </w:rPr>
              <w:t>)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/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08D5DBDB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CC6" w:rsidRPr="00C1266B" w14:paraId="65117309" w14:textId="77777777" w:rsidTr="00772C4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2F919EE" w14:textId="77777777" w:rsidR="00CD5CC6" w:rsidRPr="00E814DA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4C43C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9C9068B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CC6A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EE64B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457FF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4C4C3C56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389D5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BB7B02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86AD244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4B3A38" w:rsidRPr="00C1266B" w14:paraId="4A74FCD7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69771588" w14:textId="77777777" w:rsidR="004B3A38" w:rsidRPr="00E814DA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881E683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CC6" w:rsidRPr="00C1266B" w14:paraId="7D79E6E2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0514A85D" w14:textId="4FD3C015" w:rsidR="00CD5CC6" w:rsidRPr="00E814DA" w:rsidRDefault="00CD5CC6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623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048BAC9D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9B8AE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DEED83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24A8FA3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17519E9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46FD43E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12E04C6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C1266B" w14:paraId="1B942B48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489B6CD4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DAADD41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F6D117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C04E54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589A071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BDCE42C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2A2CA6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0FFACC6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90719" w:rsidRPr="00C1266B" w14:paraId="4967932E" w14:textId="77777777" w:rsidTr="00772C49">
        <w:tc>
          <w:tcPr>
            <w:tcW w:w="3060" w:type="dxa"/>
            <w:shd w:val="clear" w:color="auto" w:fill="auto"/>
          </w:tcPr>
          <w:p w14:paraId="435B71C6" w14:textId="7C665F75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6288968" w14:textId="52A735B7" w:rsidR="00C90719" w:rsidRPr="00772C49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7C2C1167" w14:textId="77777777" w:rsidR="00C90719" w:rsidRPr="00E814DA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A48638" w14:textId="198FDDA6" w:rsidR="00C90719" w:rsidRPr="006615A9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2,045</w:t>
            </w:r>
          </w:p>
        </w:tc>
        <w:tc>
          <w:tcPr>
            <w:tcW w:w="238" w:type="dxa"/>
            <w:shd w:val="clear" w:color="auto" w:fill="auto"/>
          </w:tcPr>
          <w:p w14:paraId="5FBDD81A" w14:textId="77777777" w:rsidR="00C90719" w:rsidRPr="006615A9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1183B69" w14:textId="25447118" w:rsidR="00C90719" w:rsidRPr="006615A9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BD614" w14:textId="77777777" w:rsidR="00C90719" w:rsidRPr="006615A9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09A2E" w14:textId="1C9063E9" w:rsidR="00C90719" w:rsidRPr="006615A9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10,796</w:t>
            </w:r>
          </w:p>
        </w:tc>
      </w:tr>
      <w:tr w:rsidR="00C90719" w:rsidRPr="00C1266B" w14:paraId="7CAC8F0A" w14:textId="77777777" w:rsidTr="00772C49">
        <w:tc>
          <w:tcPr>
            <w:tcW w:w="3060" w:type="dxa"/>
            <w:shd w:val="clear" w:color="auto" w:fill="auto"/>
          </w:tcPr>
          <w:p w14:paraId="1E4D2CAB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1B768DA" w14:textId="73C48598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19,171</w:t>
            </w:r>
          </w:p>
        </w:tc>
        <w:tc>
          <w:tcPr>
            <w:tcW w:w="270" w:type="dxa"/>
            <w:shd w:val="clear" w:color="auto" w:fill="auto"/>
          </w:tcPr>
          <w:p w14:paraId="443E26A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5E6629" w14:textId="3910E1B8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550AB">
              <w:rPr>
                <w:rFonts w:ascii="Angsana New" w:hAnsi="Angsana New"/>
                <w:sz w:val="30"/>
                <w:szCs w:val="30"/>
                <w:lang w:bidi="th-TH"/>
              </w:rPr>
              <w:t>6,030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381E5E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95E5CF6" w14:textId="4DB36FBF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1151F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34123E" w14:textId="5C6247E9" w:rsidR="00C90719" w:rsidRPr="004F2E31" w:rsidRDefault="004F2E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13,141</w:t>
            </w:r>
          </w:p>
        </w:tc>
      </w:tr>
      <w:tr w:rsidR="00C90719" w:rsidRPr="00C1266B" w14:paraId="54740DA4" w14:textId="77777777" w:rsidTr="00772C49">
        <w:tc>
          <w:tcPr>
            <w:tcW w:w="3060" w:type="dxa"/>
            <w:shd w:val="clear" w:color="auto" w:fill="auto"/>
          </w:tcPr>
          <w:p w14:paraId="02F86D85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E3699" w14:textId="5546096F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226,595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156A9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68263" w14:textId="1B3EE82C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(11,675)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F4E68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1F3BDB33" w14:textId="48AE6EFB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(13,082)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5026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4AF3B4" w14:textId="74F497EE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201,838</w:t>
            </w:r>
          </w:p>
        </w:tc>
      </w:tr>
      <w:tr w:rsidR="00C90719" w:rsidRPr="00C1266B" w14:paraId="148F37E5" w14:textId="77777777" w:rsidTr="00772C49">
        <w:tc>
          <w:tcPr>
            <w:tcW w:w="3060" w:type="dxa"/>
            <w:shd w:val="clear" w:color="auto" w:fill="auto"/>
          </w:tcPr>
          <w:p w14:paraId="033C30D6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372A3691" w14:textId="7AE4D2D8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307,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697C34B0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FE36E0" w14:textId="4F2E56C0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550AB">
              <w:rPr>
                <w:rFonts w:ascii="Angsana New" w:hAnsi="Angsana New"/>
                <w:sz w:val="30"/>
                <w:szCs w:val="30"/>
                <w:lang w:bidi="th-TH"/>
              </w:rPr>
              <w:t>77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550AB">
              <w:rPr>
                <w:rFonts w:ascii="Angsana New" w:hAnsi="Angsana New"/>
                <w:sz w:val="30"/>
                <w:szCs w:val="30"/>
                <w:lang w:bidi="th-TH"/>
              </w:rPr>
              <w:t>092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F8C21A5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DF36A7E" w14:textId="66E460E2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93C69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A9F83C7" w14:textId="430AF86E" w:rsidR="00C90719" w:rsidRPr="005356E4" w:rsidRDefault="004F2E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229,938</w:t>
            </w:r>
          </w:p>
        </w:tc>
      </w:tr>
      <w:tr w:rsidR="00C90719" w:rsidRPr="00C1266B" w14:paraId="0163C6BB" w14:textId="77777777" w:rsidTr="00772C49">
        <w:tc>
          <w:tcPr>
            <w:tcW w:w="3060" w:type="dxa"/>
            <w:shd w:val="clear" w:color="auto" w:fill="auto"/>
          </w:tcPr>
          <w:p w14:paraId="5560146C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C50F8" w14:textId="0859DC06" w:rsidR="00C90719" w:rsidRPr="005356E4" w:rsidRDefault="004550AB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9,361</w:t>
            </w:r>
          </w:p>
        </w:tc>
        <w:tc>
          <w:tcPr>
            <w:tcW w:w="270" w:type="dxa"/>
            <w:shd w:val="clear" w:color="auto" w:fill="auto"/>
          </w:tcPr>
          <w:p w14:paraId="27BB1CDA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4E9A1B" w14:textId="50905757" w:rsidR="00C90719" w:rsidRPr="005356E4" w:rsidRDefault="004550AB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1,728</w:t>
            </w:r>
          </w:p>
        </w:tc>
        <w:tc>
          <w:tcPr>
            <w:tcW w:w="238" w:type="dxa"/>
            <w:shd w:val="clear" w:color="auto" w:fill="auto"/>
          </w:tcPr>
          <w:p w14:paraId="727ADF8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EDD9F65" w14:textId="6265A5CD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8DACE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2EE713" w14:textId="6C8D9AF1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11,089</w:t>
            </w:r>
          </w:p>
        </w:tc>
      </w:tr>
      <w:tr w:rsidR="00C90719" w:rsidRPr="00C1266B" w14:paraId="0DEF5932" w14:textId="77777777" w:rsidTr="00772C49">
        <w:tc>
          <w:tcPr>
            <w:tcW w:w="3060" w:type="dxa"/>
            <w:shd w:val="clear" w:color="auto" w:fill="auto"/>
          </w:tcPr>
          <w:p w14:paraId="6BCBAD1A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CAEFC" w14:textId="03A83E5E" w:rsidR="00C90719" w:rsidRPr="005356E4" w:rsidRDefault="004550AB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570,908</w:t>
            </w:r>
          </w:p>
        </w:tc>
        <w:tc>
          <w:tcPr>
            <w:tcW w:w="270" w:type="dxa"/>
            <w:shd w:val="clear" w:color="auto" w:fill="auto"/>
          </w:tcPr>
          <w:p w14:paraId="0491FE8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F0438" w14:textId="3E2994C3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9B1BD7F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935F" w14:textId="35DA4167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(13,082)</w:t>
            </w:r>
          </w:p>
        </w:tc>
        <w:tc>
          <w:tcPr>
            <w:tcW w:w="236" w:type="dxa"/>
            <w:shd w:val="clear" w:color="auto" w:fill="auto"/>
          </w:tcPr>
          <w:p w14:paraId="5A855C0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790EB" w14:textId="5D37EFB2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466,802</w:t>
            </w:r>
          </w:p>
        </w:tc>
      </w:tr>
      <w:tr w:rsidR="004B3A38" w:rsidRPr="00E814DA" w14:paraId="0512A816" w14:textId="77777777" w:rsidTr="00772C49">
        <w:tc>
          <w:tcPr>
            <w:tcW w:w="3060" w:type="dxa"/>
            <w:shd w:val="clear" w:color="auto" w:fill="auto"/>
          </w:tcPr>
          <w:p w14:paraId="323D9421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87BF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8CBF5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656160" w14:textId="77777777" w:rsidR="004B3A38" w:rsidRPr="00EE2783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155584E2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0CD77FE3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251DA44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592F4263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B3A38" w:rsidRPr="00C1266B" w14:paraId="6535031B" w14:textId="77777777" w:rsidTr="00772C49">
        <w:tc>
          <w:tcPr>
            <w:tcW w:w="3060" w:type="dxa"/>
            <w:shd w:val="clear" w:color="auto" w:fill="auto"/>
          </w:tcPr>
          <w:p w14:paraId="37C6F87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377221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2247F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2F7865" w14:textId="77777777" w:rsidR="004B3A38" w:rsidRPr="00EE2783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7B2A6DDD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25C5B9D0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D762439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858795F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90719" w:rsidRPr="00C1266B" w14:paraId="27F4DD38" w14:textId="77777777" w:rsidTr="00772C49">
        <w:tc>
          <w:tcPr>
            <w:tcW w:w="3060" w:type="dxa"/>
            <w:shd w:val="clear" w:color="auto" w:fill="auto"/>
          </w:tcPr>
          <w:p w14:paraId="3DC51B98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DC06890" w14:textId="3812FCC7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69784E0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73E96" w14:textId="45F3627F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908CF9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11B30B" w14:textId="4543D595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E945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65CFA23" w14:textId="08F87DA5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</w:tr>
      <w:tr w:rsidR="00C90719" w:rsidRPr="00C1266B" w14:paraId="44D3BF8B" w14:textId="77777777" w:rsidTr="00772C49">
        <w:tc>
          <w:tcPr>
            <w:tcW w:w="3060" w:type="dxa"/>
            <w:shd w:val="clear" w:color="auto" w:fill="auto"/>
          </w:tcPr>
          <w:p w14:paraId="77D77246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F47EBD5" w14:textId="4B7820AE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(27,343)</w:t>
            </w:r>
          </w:p>
        </w:tc>
        <w:tc>
          <w:tcPr>
            <w:tcW w:w="270" w:type="dxa"/>
            <w:shd w:val="clear" w:color="auto" w:fill="auto"/>
          </w:tcPr>
          <w:p w14:paraId="252EFC5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940ED2" w14:textId="485E62C3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(3,559)</w:t>
            </w:r>
          </w:p>
        </w:tc>
        <w:tc>
          <w:tcPr>
            <w:tcW w:w="238" w:type="dxa"/>
            <w:shd w:val="clear" w:color="auto" w:fill="auto"/>
          </w:tcPr>
          <w:p w14:paraId="4909470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3F604D3" w14:textId="56659E41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23D81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26929F" w14:textId="148230A5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(30,902)</w:t>
            </w:r>
          </w:p>
        </w:tc>
      </w:tr>
      <w:tr w:rsidR="004550AB" w:rsidRPr="00C1266B" w14:paraId="30D98699" w14:textId="77777777" w:rsidTr="00772C49">
        <w:tc>
          <w:tcPr>
            <w:tcW w:w="3060" w:type="dxa"/>
            <w:shd w:val="clear" w:color="auto" w:fill="auto"/>
          </w:tcPr>
          <w:p w14:paraId="0A6812EA" w14:textId="77777777" w:rsidR="004550AB" w:rsidRPr="00C1266B" w:rsidRDefault="004550AB" w:rsidP="0045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5AA3F32" w14:textId="3DEBBB93" w:rsidR="004550AB" w:rsidRPr="005356E4" w:rsidRDefault="004550AB" w:rsidP="004550A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16,471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475719" w14:textId="77777777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E55689" w14:textId="508069DE" w:rsidR="004550AB" w:rsidRPr="005356E4" w:rsidRDefault="004550AB" w:rsidP="004550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F35BABB" w14:textId="77777777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B498699" w14:textId="2CFC6076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36" w:type="dxa"/>
            <w:shd w:val="clear" w:color="auto" w:fill="auto"/>
          </w:tcPr>
          <w:p w14:paraId="4EBDA6B9" w14:textId="77777777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CB1ECE2" w14:textId="2914AE0A" w:rsidR="004550AB" w:rsidRPr="005356E4" w:rsidRDefault="004550AB" w:rsidP="004550A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(16,631)</w:t>
            </w:r>
          </w:p>
        </w:tc>
      </w:tr>
      <w:tr w:rsidR="00C90719" w:rsidRPr="00C1266B" w14:paraId="3E4069F2" w14:textId="77777777" w:rsidTr="00772C49">
        <w:tc>
          <w:tcPr>
            <w:tcW w:w="3060" w:type="dxa"/>
            <w:shd w:val="clear" w:color="auto" w:fill="auto"/>
          </w:tcPr>
          <w:p w14:paraId="240D7606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7580DF" w14:textId="0FF041CB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(96,230)</w:t>
            </w:r>
          </w:p>
        </w:tc>
        <w:tc>
          <w:tcPr>
            <w:tcW w:w="270" w:type="dxa"/>
            <w:shd w:val="clear" w:color="auto" w:fill="auto"/>
          </w:tcPr>
          <w:p w14:paraId="3DDDC9C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936856" w14:textId="27706C0E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7,065</w:t>
            </w:r>
          </w:p>
        </w:tc>
        <w:tc>
          <w:tcPr>
            <w:tcW w:w="238" w:type="dxa"/>
            <w:shd w:val="clear" w:color="auto" w:fill="auto"/>
          </w:tcPr>
          <w:p w14:paraId="32165AD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EA7113E" w14:textId="5B082C1F" w:rsidR="00C90719" w:rsidRPr="005356E4" w:rsidRDefault="003E0966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D4C88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7DC6CC" w14:textId="47B73953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(89,165)</w:t>
            </w:r>
          </w:p>
        </w:tc>
      </w:tr>
      <w:tr w:rsidR="00C90719" w:rsidRPr="00C1266B" w14:paraId="59E76C9E" w14:textId="77777777" w:rsidTr="00772C49">
        <w:tc>
          <w:tcPr>
            <w:tcW w:w="3060" w:type="dxa"/>
            <w:shd w:val="clear" w:color="auto" w:fill="auto"/>
          </w:tcPr>
          <w:p w14:paraId="482D4560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5343" w14:textId="3F942D87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806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45ED96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4878" w14:textId="38378706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3,506</w:t>
            </w:r>
          </w:p>
        </w:tc>
        <w:tc>
          <w:tcPr>
            <w:tcW w:w="238" w:type="dxa"/>
            <w:shd w:val="clear" w:color="auto" w:fill="auto"/>
          </w:tcPr>
          <w:p w14:paraId="7BC0E72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A368" w14:textId="4D09F1BB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C96A29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BA6B" w14:textId="1B4C2CE5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(1,015,460)</w:t>
            </w:r>
          </w:p>
        </w:tc>
      </w:tr>
      <w:tr w:rsidR="00C90719" w:rsidRPr="00E814DA" w14:paraId="73061E45" w14:textId="77777777" w:rsidTr="00772C49">
        <w:tc>
          <w:tcPr>
            <w:tcW w:w="3060" w:type="dxa"/>
            <w:shd w:val="clear" w:color="auto" w:fill="auto"/>
          </w:tcPr>
          <w:p w14:paraId="1E3EC9C2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CEE194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B0DD4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C24F56E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0E86F9B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E3D57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53F6A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929C8B9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0719" w:rsidRPr="00C1266B" w14:paraId="5628ECD3" w14:textId="77777777" w:rsidTr="00772C49">
        <w:tc>
          <w:tcPr>
            <w:tcW w:w="3060" w:type="dxa"/>
            <w:shd w:val="clear" w:color="auto" w:fill="auto"/>
          </w:tcPr>
          <w:p w14:paraId="4CC43EB1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A5EF6F" w14:textId="35CBECBC" w:rsidR="00C90719" w:rsidRPr="005356E4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DF34B7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CF61D94" w14:textId="177D2D3C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87,518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8D9B37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22C5FFD9" w14:textId="5586BDFB" w:rsidR="00C90719" w:rsidRPr="005356E4" w:rsidRDefault="003E096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4550A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F4DCB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CC4D4E9" w14:textId="42A9CCE1" w:rsidR="00C90719" w:rsidRPr="005356E4" w:rsidRDefault="003E0966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(548,658)</w:t>
            </w:r>
          </w:p>
        </w:tc>
      </w:tr>
    </w:tbl>
    <w:p w14:paraId="7B122FFE" w14:textId="1C38A627" w:rsidR="00E814DA" w:rsidRPr="0026231D" w:rsidRDefault="00E814DA" w:rsidP="004B3A3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FCC065" w14:textId="77777777" w:rsidR="00482669" w:rsidRDefault="00482669">
      <w: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26231D" w:rsidRPr="00C1266B" w14:paraId="0E8835D0" w14:textId="77777777" w:rsidTr="009156F2">
        <w:trPr>
          <w:tblHeader/>
        </w:trPr>
        <w:tc>
          <w:tcPr>
            <w:tcW w:w="3060" w:type="dxa"/>
            <w:shd w:val="clear" w:color="auto" w:fill="auto"/>
          </w:tcPr>
          <w:p w14:paraId="33B41ED4" w14:textId="1A9165D8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C1266B">
              <w:br w:type="page"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200F85AE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31D" w:rsidRPr="00E814DA" w14:paraId="3CF9F313" w14:textId="77777777" w:rsidTr="009156F2">
        <w:trPr>
          <w:tblHeader/>
        </w:trPr>
        <w:tc>
          <w:tcPr>
            <w:tcW w:w="3060" w:type="dxa"/>
            <w:shd w:val="clear" w:color="auto" w:fill="auto"/>
          </w:tcPr>
          <w:p w14:paraId="1A85189F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E5E1B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3D238C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E814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E814DA">
              <w:rPr>
                <w:rFonts w:ascii="Angsana New" w:hAnsi="Angsana New"/>
                <w:sz w:val="30"/>
                <w:szCs w:val="30"/>
              </w:rPr>
              <w:t>)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/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7589A7DE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31D" w:rsidRPr="00E814DA" w14:paraId="184CAACF" w14:textId="77777777" w:rsidTr="009156F2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BEEEA74" w14:textId="77777777" w:rsidR="0026231D" w:rsidRPr="00E814DA" w:rsidRDefault="0026231D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55A13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D7D875C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EA305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80E568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EDCAE2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678CFC91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236EC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C1B2F6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38FB35D3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26231D" w:rsidRPr="00E814DA" w14:paraId="0503E353" w14:textId="77777777" w:rsidTr="009156F2">
        <w:trPr>
          <w:tblHeader/>
        </w:trPr>
        <w:tc>
          <w:tcPr>
            <w:tcW w:w="3060" w:type="dxa"/>
            <w:shd w:val="clear" w:color="auto" w:fill="auto"/>
          </w:tcPr>
          <w:p w14:paraId="504181CB" w14:textId="77777777" w:rsidR="0026231D" w:rsidRPr="00E814DA" w:rsidRDefault="0026231D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7C1D243B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31D" w:rsidRPr="00E814DA" w14:paraId="5CEFA6C0" w14:textId="77777777" w:rsidTr="009156F2">
        <w:trPr>
          <w:trHeight w:val="70"/>
        </w:trPr>
        <w:tc>
          <w:tcPr>
            <w:tcW w:w="3060" w:type="dxa"/>
            <w:shd w:val="clear" w:color="auto" w:fill="auto"/>
          </w:tcPr>
          <w:p w14:paraId="01348C3F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7F4FCFD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C9A6747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78ED46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0C339895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271533D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0930D19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46A4BED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6231D" w:rsidRPr="00E814DA" w14:paraId="10161825" w14:textId="77777777" w:rsidTr="009156F2">
        <w:trPr>
          <w:trHeight w:val="70"/>
        </w:trPr>
        <w:tc>
          <w:tcPr>
            <w:tcW w:w="3060" w:type="dxa"/>
            <w:shd w:val="clear" w:color="auto" w:fill="auto"/>
          </w:tcPr>
          <w:p w14:paraId="70DD03EA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9EC24FC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353D6DA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6633F9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05E4BBF1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30AAFEB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C0B9A05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208EE1" w14:textId="77777777" w:rsidR="0026231D" w:rsidRPr="00E814DA" w:rsidRDefault="0026231D" w:rsidP="009156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6231D" w:rsidRPr="006615A9" w14:paraId="255A05AB" w14:textId="77777777" w:rsidTr="009156F2">
        <w:tc>
          <w:tcPr>
            <w:tcW w:w="3060" w:type="dxa"/>
            <w:shd w:val="clear" w:color="auto" w:fill="auto"/>
          </w:tcPr>
          <w:p w14:paraId="3AA90514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134AE9B" w14:textId="77777777" w:rsidR="0026231D" w:rsidRPr="00772C49" w:rsidRDefault="0026231D" w:rsidP="00915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B17B8" w14:textId="77777777" w:rsidR="0026231D" w:rsidRPr="00E814DA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69DC83" w14:textId="77777777" w:rsidR="0026231D" w:rsidRPr="006615A9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38" w:type="dxa"/>
            <w:shd w:val="clear" w:color="auto" w:fill="auto"/>
          </w:tcPr>
          <w:p w14:paraId="3F3D7DC2" w14:textId="77777777" w:rsidR="0026231D" w:rsidRPr="006615A9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50E522B" w14:textId="77777777" w:rsidR="0026231D" w:rsidRPr="006615A9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31B89" w14:textId="77777777" w:rsidR="0026231D" w:rsidRPr="006615A9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7F3F710" w14:textId="77777777" w:rsidR="0026231D" w:rsidRPr="006615A9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26231D" w:rsidRPr="005356E4" w14:paraId="7009A12B" w14:textId="77777777" w:rsidTr="009156F2">
        <w:tc>
          <w:tcPr>
            <w:tcW w:w="3060" w:type="dxa"/>
            <w:shd w:val="clear" w:color="auto" w:fill="auto"/>
          </w:tcPr>
          <w:p w14:paraId="099842CC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1473F23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17,850</w:t>
            </w:r>
          </w:p>
        </w:tc>
        <w:tc>
          <w:tcPr>
            <w:tcW w:w="270" w:type="dxa"/>
            <w:shd w:val="clear" w:color="auto" w:fill="auto"/>
          </w:tcPr>
          <w:p w14:paraId="154DEFF1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FABC4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1,321</w:t>
            </w:r>
          </w:p>
        </w:tc>
        <w:tc>
          <w:tcPr>
            <w:tcW w:w="238" w:type="dxa"/>
            <w:shd w:val="clear" w:color="auto" w:fill="auto"/>
          </w:tcPr>
          <w:p w14:paraId="5316C850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C0F85F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2696E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DE39CF8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19,171</w:t>
            </w:r>
          </w:p>
        </w:tc>
      </w:tr>
      <w:tr w:rsidR="0026231D" w:rsidRPr="005356E4" w14:paraId="0FBF77A5" w14:textId="77777777" w:rsidTr="009156F2">
        <w:tc>
          <w:tcPr>
            <w:tcW w:w="3060" w:type="dxa"/>
            <w:shd w:val="clear" w:color="auto" w:fill="auto"/>
          </w:tcPr>
          <w:p w14:paraId="3C78EEF9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74A62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236,160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68B3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6C80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942CE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268B5F8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(14,914)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C8E11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742FBB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226,595</w:t>
            </w:r>
          </w:p>
        </w:tc>
      </w:tr>
      <w:tr w:rsidR="0026231D" w:rsidRPr="005356E4" w14:paraId="2DE9F053" w14:textId="77777777" w:rsidTr="009156F2">
        <w:tc>
          <w:tcPr>
            <w:tcW w:w="3060" w:type="dxa"/>
            <w:shd w:val="clear" w:color="auto" w:fill="auto"/>
          </w:tcPr>
          <w:p w14:paraId="3F5DB874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097A06D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320,900</w:t>
            </w:r>
          </w:p>
        </w:tc>
        <w:tc>
          <w:tcPr>
            <w:tcW w:w="270" w:type="dxa"/>
            <w:shd w:val="clear" w:color="auto" w:fill="auto"/>
          </w:tcPr>
          <w:p w14:paraId="29664C7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491291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(13,</w:t>
            </w:r>
            <w:r>
              <w:rPr>
                <w:rFonts w:ascii="Angsana New" w:hAnsi="Angsana New"/>
                <w:sz w:val="30"/>
                <w:szCs w:val="30"/>
              </w:rPr>
              <w:t>870</w:t>
            </w:r>
            <w:r w:rsidRPr="005356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FE1E404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77F5620A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F0BC0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B3290CE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307,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030</w:t>
            </w:r>
          </w:p>
        </w:tc>
      </w:tr>
      <w:tr w:rsidR="0026231D" w:rsidRPr="005356E4" w14:paraId="3E0BB9C8" w14:textId="77777777" w:rsidTr="009156F2">
        <w:tc>
          <w:tcPr>
            <w:tcW w:w="3060" w:type="dxa"/>
            <w:shd w:val="clear" w:color="auto" w:fill="auto"/>
          </w:tcPr>
          <w:p w14:paraId="02B5708E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BA73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9,785</w:t>
            </w:r>
          </w:p>
        </w:tc>
        <w:tc>
          <w:tcPr>
            <w:tcW w:w="270" w:type="dxa"/>
            <w:shd w:val="clear" w:color="auto" w:fill="auto"/>
          </w:tcPr>
          <w:p w14:paraId="253BBD1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1AB01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38" w:type="dxa"/>
            <w:shd w:val="clear" w:color="auto" w:fill="auto"/>
          </w:tcPr>
          <w:p w14:paraId="299A34E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BEC0A3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517FDB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6A2C92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10,415</w:t>
            </w:r>
          </w:p>
        </w:tc>
      </w:tr>
      <w:tr w:rsidR="0026231D" w:rsidRPr="005356E4" w14:paraId="2DDA6E3E" w14:textId="77777777" w:rsidTr="009156F2">
        <w:tc>
          <w:tcPr>
            <w:tcW w:w="3060" w:type="dxa"/>
            <w:shd w:val="clear" w:color="auto" w:fill="auto"/>
          </w:tcPr>
          <w:p w14:paraId="62E2F49D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F056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584,695</w:t>
            </w:r>
          </w:p>
        </w:tc>
        <w:tc>
          <w:tcPr>
            <w:tcW w:w="270" w:type="dxa"/>
            <w:shd w:val="clear" w:color="auto" w:fill="auto"/>
          </w:tcPr>
          <w:p w14:paraId="1C0EF62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5A5F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238" w:type="dxa"/>
            <w:shd w:val="clear" w:color="auto" w:fill="auto"/>
          </w:tcPr>
          <w:p w14:paraId="44BD856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34D28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(14,914)</w:t>
            </w:r>
          </w:p>
        </w:tc>
        <w:tc>
          <w:tcPr>
            <w:tcW w:w="236" w:type="dxa"/>
            <w:shd w:val="clear" w:color="auto" w:fill="auto"/>
          </w:tcPr>
          <w:p w14:paraId="3AA3CCBA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1C334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571,962</w:t>
            </w:r>
          </w:p>
        </w:tc>
      </w:tr>
      <w:tr w:rsidR="0026231D" w:rsidRPr="00EE2783" w14:paraId="434A4B2C" w14:textId="77777777" w:rsidTr="009156F2">
        <w:tc>
          <w:tcPr>
            <w:tcW w:w="3060" w:type="dxa"/>
            <w:shd w:val="clear" w:color="auto" w:fill="auto"/>
          </w:tcPr>
          <w:p w14:paraId="2FC41DE3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BB4D62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9459C1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4420F3" w14:textId="77777777" w:rsidR="0026231D" w:rsidRPr="00EE2783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6FB0C9F7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6C40F1B4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28572AA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48CA95E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6231D" w:rsidRPr="00EE2783" w14:paraId="5B0C8435" w14:textId="77777777" w:rsidTr="009156F2">
        <w:tc>
          <w:tcPr>
            <w:tcW w:w="3060" w:type="dxa"/>
            <w:shd w:val="clear" w:color="auto" w:fill="auto"/>
          </w:tcPr>
          <w:p w14:paraId="1432B087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7AAE0D7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8081FA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A0746FC" w14:textId="77777777" w:rsidR="0026231D" w:rsidRPr="00EE2783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343B126E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593EDA7B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B507653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38D83F98" w14:textId="77777777" w:rsidR="0026231D" w:rsidRPr="00EE2783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6231D" w:rsidRPr="005356E4" w14:paraId="6073E269" w14:textId="77777777" w:rsidTr="009156F2">
        <w:tc>
          <w:tcPr>
            <w:tcW w:w="3060" w:type="dxa"/>
            <w:shd w:val="clear" w:color="auto" w:fill="auto"/>
          </w:tcPr>
          <w:p w14:paraId="0A38C4DE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EE5236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778D284C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4FD6AE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AEBC0C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414F7DF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A0475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CDCDF6C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</w:tr>
      <w:tr w:rsidR="0026231D" w:rsidRPr="005356E4" w14:paraId="2142C9C6" w14:textId="77777777" w:rsidTr="009156F2">
        <w:tc>
          <w:tcPr>
            <w:tcW w:w="3060" w:type="dxa"/>
            <w:shd w:val="clear" w:color="auto" w:fill="auto"/>
          </w:tcPr>
          <w:p w14:paraId="58C1CE7A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E1B139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0" w:type="dxa"/>
            <w:shd w:val="clear" w:color="auto" w:fill="auto"/>
          </w:tcPr>
          <w:p w14:paraId="0FCB1F3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7A0E0B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(133)</w:t>
            </w:r>
          </w:p>
        </w:tc>
        <w:tc>
          <w:tcPr>
            <w:tcW w:w="238" w:type="dxa"/>
            <w:shd w:val="clear" w:color="auto" w:fill="auto"/>
          </w:tcPr>
          <w:p w14:paraId="2B79C69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79C5505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A9367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9B20B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(27,343)</w:t>
            </w:r>
          </w:p>
        </w:tc>
      </w:tr>
      <w:tr w:rsidR="0026231D" w:rsidRPr="005356E4" w14:paraId="4DBCAF46" w14:textId="77777777" w:rsidTr="009156F2">
        <w:tc>
          <w:tcPr>
            <w:tcW w:w="3060" w:type="dxa"/>
            <w:shd w:val="clear" w:color="auto" w:fill="auto"/>
          </w:tcPr>
          <w:p w14:paraId="1A437AE3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29CE14A8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0" w:type="dxa"/>
            <w:shd w:val="clear" w:color="auto" w:fill="auto"/>
          </w:tcPr>
          <w:p w14:paraId="61FB41BA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156E7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3B824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A02B14B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445864A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E1B70A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(4,179)</w:t>
            </w:r>
          </w:p>
        </w:tc>
      </w:tr>
      <w:tr w:rsidR="0026231D" w:rsidRPr="005356E4" w14:paraId="3246EE70" w14:textId="77777777" w:rsidTr="009156F2">
        <w:tc>
          <w:tcPr>
            <w:tcW w:w="3060" w:type="dxa"/>
            <w:shd w:val="clear" w:color="auto" w:fill="auto"/>
          </w:tcPr>
          <w:p w14:paraId="5A9CE1A7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89999C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(104,212)</w:t>
            </w:r>
          </w:p>
        </w:tc>
        <w:tc>
          <w:tcPr>
            <w:tcW w:w="270" w:type="dxa"/>
            <w:shd w:val="clear" w:color="auto" w:fill="auto"/>
          </w:tcPr>
          <w:p w14:paraId="6CD6DC9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DAAFA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7,982</w:t>
            </w:r>
          </w:p>
        </w:tc>
        <w:tc>
          <w:tcPr>
            <w:tcW w:w="238" w:type="dxa"/>
            <w:shd w:val="clear" w:color="auto" w:fill="auto"/>
          </w:tcPr>
          <w:p w14:paraId="259094AC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36A45484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B111C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FDC521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(96,230)</w:t>
            </w:r>
          </w:p>
        </w:tc>
      </w:tr>
      <w:tr w:rsidR="0026231D" w:rsidRPr="005356E4" w14:paraId="5313BEDD" w14:textId="77777777" w:rsidTr="009156F2">
        <w:tc>
          <w:tcPr>
            <w:tcW w:w="3060" w:type="dxa"/>
            <w:shd w:val="clear" w:color="auto" w:fill="auto"/>
          </w:tcPr>
          <w:p w14:paraId="66361899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AA49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  <w:tc>
          <w:tcPr>
            <w:tcW w:w="270" w:type="dxa"/>
            <w:shd w:val="clear" w:color="auto" w:fill="auto"/>
          </w:tcPr>
          <w:p w14:paraId="6468E3C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67E71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7,849</w:t>
            </w:r>
          </w:p>
        </w:tc>
        <w:tc>
          <w:tcPr>
            <w:tcW w:w="238" w:type="dxa"/>
            <w:shd w:val="clear" w:color="auto" w:fill="auto"/>
          </w:tcPr>
          <w:p w14:paraId="595D7D48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C10E4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6840DD95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1868E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006,514)</w:t>
            </w:r>
          </w:p>
        </w:tc>
      </w:tr>
      <w:tr w:rsidR="0026231D" w:rsidRPr="005356E4" w14:paraId="4DA2CFD5" w14:textId="77777777" w:rsidTr="009156F2">
        <w:tc>
          <w:tcPr>
            <w:tcW w:w="3060" w:type="dxa"/>
            <w:shd w:val="clear" w:color="auto" w:fill="auto"/>
          </w:tcPr>
          <w:p w14:paraId="378E16DA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0F789E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9333EB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F3B9524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BD54697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1F7C1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8A8C58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C36CEA8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6231D" w:rsidRPr="005356E4" w14:paraId="3499AB33" w14:textId="77777777" w:rsidTr="009156F2">
        <w:tc>
          <w:tcPr>
            <w:tcW w:w="3060" w:type="dxa"/>
            <w:shd w:val="clear" w:color="auto" w:fill="auto"/>
          </w:tcPr>
          <w:p w14:paraId="7A0BFF2F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49A1FD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(429,298)</w:t>
            </w:r>
          </w:p>
        </w:tc>
        <w:tc>
          <w:tcPr>
            <w:tcW w:w="270" w:type="dxa"/>
            <w:shd w:val="clear" w:color="auto" w:fill="auto"/>
          </w:tcPr>
          <w:p w14:paraId="58D840BF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B38D76B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10,030</w:t>
            </w:r>
          </w:p>
        </w:tc>
        <w:tc>
          <w:tcPr>
            <w:tcW w:w="238" w:type="dxa"/>
            <w:shd w:val="clear" w:color="auto" w:fill="auto"/>
          </w:tcPr>
          <w:p w14:paraId="4EAD23A0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633C7F6C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(15,284)</w:t>
            </w:r>
          </w:p>
        </w:tc>
        <w:tc>
          <w:tcPr>
            <w:tcW w:w="236" w:type="dxa"/>
            <w:shd w:val="clear" w:color="auto" w:fill="auto"/>
          </w:tcPr>
          <w:p w14:paraId="22F14B52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DE350A6" w14:textId="77777777" w:rsidR="0026231D" w:rsidRPr="005356E4" w:rsidRDefault="0026231D" w:rsidP="009156F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(434,552)</w:t>
            </w:r>
          </w:p>
        </w:tc>
      </w:tr>
    </w:tbl>
    <w:p w14:paraId="03C81F35" w14:textId="77777777" w:rsidR="004B3A38" w:rsidRPr="0026231D" w:rsidRDefault="00E814DA" w:rsidP="004B3A38">
      <w:pPr>
        <w:spacing w:line="240" w:lineRule="auto"/>
        <w:rPr>
          <w:rFonts w:ascii="Angsana New" w:hAnsi="Angsana New"/>
          <w:sz w:val="30"/>
          <w:szCs w:val="30"/>
        </w:rPr>
      </w:pPr>
      <w:r w:rsidRPr="0026231D">
        <w:rPr>
          <w:rFonts w:ascii="Angsana New" w:hAnsi="Angsana New"/>
          <w:b/>
          <w:bCs/>
          <w:sz w:val="30"/>
          <w:szCs w:val="30"/>
        </w:rPr>
        <w:br w:type="page"/>
      </w:r>
    </w:p>
    <w:p w14:paraId="622F20BB" w14:textId="1E332D4F" w:rsidR="00B511B4" w:rsidRDefault="004B3A38" w:rsidP="007A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907C79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กลุ่ม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บริษัทรับรู้ขาดทุนทางภาษี</w:t>
      </w:r>
      <w:r w:rsidRPr="00907C79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E50FEF">
        <w:rPr>
          <w:rFonts w:ascii="Angsana New" w:hAnsi="Angsana New"/>
          <w:color w:val="000000"/>
          <w:sz w:val="30"/>
          <w:szCs w:val="30"/>
          <w:cs/>
        </w:rPr>
        <w:t>ซึ่งเป็นไปตามแผนธุรกิจของกลุ่มบริษัทที่สามารถทำกำไรจากการดำเนินงาน</w:t>
      </w:r>
      <w:r w:rsidRPr="00C26907">
        <w:rPr>
          <w:rFonts w:ascii="Angsana New" w:hAnsi="Angsana New"/>
          <w:color w:val="000000"/>
          <w:sz w:val="30"/>
          <w:szCs w:val="30"/>
          <w:cs/>
        </w:rPr>
        <w:t>เพิ่มขึ้นในอนาคต</w:t>
      </w:r>
      <w:r w:rsidRPr="00907C79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การประมาณการดังกล่าวและสมมติฐานที่ส่งผลต่อมูลค่าของสินทรัพย์ภาษีเงินได้รอการตัดบัญชี ผลประกอบการจริงอาจแตกต่างอย่างเป็นสาระสำคัญจากที่ได้ประมาณไว้โดยผู้บริหารของกลุ่ม</w:t>
      </w:r>
      <w:r w:rsidRPr="007D524B">
        <w:rPr>
          <w:rFonts w:ascii="Angsana New" w:hAnsi="Angsana New" w:hint="cs"/>
          <w:color w:val="000000"/>
          <w:sz w:val="30"/>
          <w:szCs w:val="30"/>
          <w:cs/>
        </w:rPr>
        <w:t>บริษัท ทั้งนี้ขาดทุนทางภา</w:t>
      </w:r>
      <w:r w:rsidR="000438CB" w:rsidRPr="007D524B">
        <w:rPr>
          <w:rFonts w:ascii="Angsana New" w:hAnsi="Angsana New" w:hint="cs"/>
          <w:color w:val="000000"/>
          <w:sz w:val="30"/>
          <w:szCs w:val="30"/>
          <w:cs/>
        </w:rPr>
        <w:t>ษี</w:t>
      </w:r>
      <w:r w:rsidRPr="007D524B">
        <w:rPr>
          <w:rFonts w:ascii="Angsana New" w:hAnsi="Angsana New"/>
          <w:color w:val="000000"/>
          <w:sz w:val="30"/>
          <w:szCs w:val="30"/>
          <w:cs/>
        </w:rPr>
        <w:t xml:space="preserve">จะสิ้นอายุในปี </w:t>
      </w:r>
      <w:r w:rsidRPr="007D524B">
        <w:rPr>
          <w:rFonts w:ascii="Angsana New" w:hAnsi="Angsana New"/>
          <w:color w:val="000000"/>
          <w:sz w:val="30"/>
          <w:szCs w:val="30"/>
        </w:rPr>
        <w:t>256</w:t>
      </w:r>
      <w:r w:rsidR="007D524B" w:rsidRPr="007D524B">
        <w:rPr>
          <w:rFonts w:ascii="Angsana New" w:hAnsi="Angsana New"/>
          <w:color w:val="000000"/>
          <w:sz w:val="30"/>
          <w:szCs w:val="30"/>
        </w:rPr>
        <w:t>5</w:t>
      </w:r>
      <w:r w:rsidRPr="007D524B">
        <w:rPr>
          <w:rFonts w:ascii="Angsana New" w:hAnsi="Angsana New"/>
          <w:color w:val="000000"/>
          <w:sz w:val="30"/>
          <w:szCs w:val="30"/>
          <w:cs/>
        </w:rPr>
        <w:t xml:space="preserve"> ถึง </w:t>
      </w:r>
      <w:r w:rsidRPr="007D524B">
        <w:rPr>
          <w:rFonts w:ascii="Angsana New" w:hAnsi="Angsana New"/>
          <w:color w:val="000000"/>
          <w:sz w:val="30"/>
          <w:szCs w:val="30"/>
        </w:rPr>
        <w:t>256</w:t>
      </w:r>
      <w:r w:rsidR="00D747AC">
        <w:rPr>
          <w:rFonts w:ascii="Angsana New" w:hAnsi="Angsana New"/>
          <w:color w:val="000000"/>
          <w:sz w:val="30"/>
          <w:szCs w:val="30"/>
        </w:rPr>
        <w:t>6</w:t>
      </w:r>
    </w:p>
    <w:p w14:paraId="0BCB3226" w14:textId="77777777" w:rsidR="005D46CD" w:rsidRPr="007A33EA" w:rsidRDefault="005D46CD" w:rsidP="00772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9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50783BE" w14:textId="42855E07" w:rsidR="00E64F07" w:rsidRPr="0057083C" w:rsidRDefault="005E45C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2</w:t>
      </w:r>
      <w:r w:rsidR="00E93358">
        <w:rPr>
          <w:rFonts w:ascii="Angsana New" w:hAnsi="Angsana New"/>
          <w:b/>
          <w:bCs/>
          <w:sz w:val="30"/>
          <w:szCs w:val="30"/>
        </w:rPr>
        <w:t>3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114B3D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E64F07" w:rsidRPr="0057083C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C55F9BF" w14:textId="77777777" w:rsidR="00E64F07" w:rsidRPr="007A33EA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3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9"/>
        <w:gridCol w:w="1183"/>
        <w:gridCol w:w="236"/>
        <w:gridCol w:w="1181"/>
        <w:gridCol w:w="236"/>
        <w:gridCol w:w="1224"/>
        <w:gridCol w:w="241"/>
        <w:gridCol w:w="1276"/>
      </w:tblGrid>
      <w:tr w:rsidR="00767828" w:rsidRPr="0057083C" w14:paraId="26892AC5" w14:textId="77777777" w:rsidTr="0026231D">
        <w:tc>
          <w:tcPr>
            <w:tcW w:w="3769" w:type="dxa"/>
          </w:tcPr>
          <w:p w14:paraId="195AF98B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52240537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E8DFE7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dxa"/>
            <w:gridSpan w:val="3"/>
          </w:tcPr>
          <w:p w14:paraId="62E28159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3F1" w:rsidRPr="00E814DA" w14:paraId="70E462F2" w14:textId="77777777" w:rsidTr="0026231D">
        <w:tc>
          <w:tcPr>
            <w:tcW w:w="3769" w:type="dxa"/>
          </w:tcPr>
          <w:p w14:paraId="773A8F92" w14:textId="77777777" w:rsidR="007443F1" w:rsidRPr="0057083C" w:rsidRDefault="007443F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CA2C33C" w14:textId="08DDD60A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 w:rsidR="0026231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B289D8E" w14:textId="77777777" w:rsidR="007443F1" w:rsidRPr="00E814DA" w:rsidRDefault="007443F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31125F" w14:textId="71C5B30A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 w:rsidR="002623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9AB2C9" w14:textId="77777777" w:rsidR="007443F1" w:rsidRPr="00E814DA" w:rsidRDefault="007443F1" w:rsidP="007443F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C98E8E" w14:textId="6B9A7DB3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 w:rsidR="0026231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416EA6A4" w14:textId="77777777" w:rsidR="007443F1" w:rsidRPr="00E814DA" w:rsidRDefault="007443F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FBBF3D" w14:textId="2AD14AAB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 w:rsidR="0026231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30F2F" w:rsidRPr="00E814DA" w14:paraId="3F2B45DF" w14:textId="77777777" w:rsidTr="0026231D">
        <w:tc>
          <w:tcPr>
            <w:tcW w:w="3769" w:type="dxa"/>
          </w:tcPr>
          <w:p w14:paraId="04B4CB50" w14:textId="77777777" w:rsidR="00530F2F" w:rsidRPr="00E814DA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26E87708" w14:textId="496F939A" w:rsidR="00530F2F" w:rsidRPr="00E814DA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="00A66190" w:rsidRPr="00A604D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="00A604DE" w:rsidRPr="00A604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A66190" w:rsidRPr="00A604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814DA" w:rsidRPr="00E814DA" w14:paraId="260C0543" w14:textId="77777777" w:rsidTr="0026231D">
        <w:tc>
          <w:tcPr>
            <w:tcW w:w="9346" w:type="dxa"/>
            <w:gridSpan w:val="8"/>
          </w:tcPr>
          <w:p w14:paraId="60688D92" w14:textId="2B7A37CD" w:rsidR="00E814DA" w:rsidRPr="00EB45A9" w:rsidRDefault="00E814DA" w:rsidP="00EB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</w:tr>
      <w:tr w:rsidR="0026231D" w:rsidRPr="00E814DA" w14:paraId="5CFF2734" w14:textId="77777777" w:rsidTr="0026231D">
        <w:tc>
          <w:tcPr>
            <w:tcW w:w="3769" w:type="dxa"/>
          </w:tcPr>
          <w:p w14:paraId="5EF96F34" w14:textId="31FB74DC" w:rsidR="00EB45A9" w:rsidRDefault="00EB45A9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45A9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</w:t>
            </w:r>
          </w:p>
          <w:p w14:paraId="3632B268" w14:textId="4CE4DDAF" w:rsidR="0026231D" w:rsidRPr="00A66190" w:rsidRDefault="00EB45A9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45A9">
              <w:rPr>
                <w:rFonts w:ascii="Angsana New" w:hAnsi="Angsana New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51F31C2B" w14:textId="23812D79" w:rsidR="0026231D" w:rsidRPr="00A66190" w:rsidRDefault="00960A2E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83,235</w:t>
            </w:r>
          </w:p>
        </w:tc>
        <w:tc>
          <w:tcPr>
            <w:tcW w:w="236" w:type="dxa"/>
            <w:vAlign w:val="bottom"/>
          </w:tcPr>
          <w:p w14:paraId="768C7609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5991E00" w14:textId="7F00CC76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169,131</w:t>
            </w:r>
          </w:p>
        </w:tc>
        <w:tc>
          <w:tcPr>
            <w:tcW w:w="236" w:type="dxa"/>
            <w:vAlign w:val="bottom"/>
          </w:tcPr>
          <w:p w14:paraId="5E209AAC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3DAACED" w14:textId="447FA672" w:rsidR="0026231D" w:rsidRPr="00A66190" w:rsidRDefault="00960A2E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464,883</w:t>
            </w:r>
          </w:p>
        </w:tc>
        <w:tc>
          <w:tcPr>
            <w:tcW w:w="241" w:type="dxa"/>
            <w:vAlign w:val="bottom"/>
          </w:tcPr>
          <w:p w14:paraId="1728BDEB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10A8E3B" w14:textId="7FA78FF4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</w:tr>
      <w:tr w:rsidR="0026231D" w:rsidRPr="00E814DA" w14:paraId="501DD661" w14:textId="77777777" w:rsidTr="0026231D">
        <w:tc>
          <w:tcPr>
            <w:tcW w:w="3769" w:type="dxa"/>
          </w:tcPr>
          <w:p w14:paraId="438FD174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</w:tcPr>
          <w:p w14:paraId="7F6327A1" w14:textId="10B8D891" w:rsidR="0026231D" w:rsidRPr="00A66190" w:rsidRDefault="00960A2E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19F43930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94296EA" w14:textId="02EA400E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0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1AA47CDB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3569BFA" w14:textId="54096F16" w:rsidR="0026231D" w:rsidRPr="00A66190" w:rsidRDefault="00960A2E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41" w:type="dxa"/>
          </w:tcPr>
          <w:p w14:paraId="1CAA8510" w14:textId="77777777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BF75FA" w14:textId="78ADBBD5" w:rsidR="0026231D" w:rsidRPr="00A66190" w:rsidRDefault="0026231D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</w:tr>
      <w:tr w:rsidR="00843FFE" w:rsidRPr="00E814DA" w14:paraId="54692F28" w14:textId="77777777" w:rsidTr="0026231D">
        <w:tc>
          <w:tcPr>
            <w:tcW w:w="3769" w:type="dxa"/>
          </w:tcPr>
          <w:p w14:paraId="4A03DE94" w14:textId="41DFC693" w:rsidR="00843FFE" w:rsidRPr="00843FFE" w:rsidRDefault="00843FFE" w:rsidP="0026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43F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43F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F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843F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43F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</w:tcPr>
          <w:p w14:paraId="117EBF11" w14:textId="562C812D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36" w:type="dxa"/>
          </w:tcPr>
          <w:p w14:paraId="4674A6D9" w14:textId="77777777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431AB1A" w14:textId="327B6D35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36" w:type="dxa"/>
          </w:tcPr>
          <w:p w14:paraId="007DB6E0" w14:textId="77777777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1DD6C37" w14:textId="4EFE8B92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1.75</w:t>
            </w:r>
          </w:p>
        </w:tc>
        <w:tc>
          <w:tcPr>
            <w:tcW w:w="241" w:type="dxa"/>
          </w:tcPr>
          <w:p w14:paraId="568D66B4" w14:textId="77777777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9A9DBFD" w14:textId="62E33537" w:rsidR="00843FFE" w:rsidRPr="00843FFE" w:rsidRDefault="00843FFE" w:rsidP="0084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</w:tr>
    </w:tbl>
    <w:p w14:paraId="77E25B47" w14:textId="77777777" w:rsidR="00543DC7" w:rsidRPr="007A33EA" w:rsidRDefault="00543DC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1D4B28C" w14:textId="51748844" w:rsidR="00BF5654" w:rsidRPr="00482669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82669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E93358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48266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82669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17D2732A" w14:textId="77777777" w:rsidR="00BF5654" w:rsidRPr="007A33EA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1D57B42" w14:textId="67B7D924" w:rsidR="00BF5654" w:rsidRDefault="00EB45A9" w:rsidP="00EB4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B45A9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Pr="00EB45A9"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2563</w:t>
      </w:r>
      <w:r w:rsidRPr="00EB45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B9B6006" w14:textId="77777777" w:rsidR="00EB45A9" w:rsidRPr="007A33EA" w:rsidRDefault="00EB45A9" w:rsidP="00EB4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312"/>
        <w:gridCol w:w="1620"/>
        <w:gridCol w:w="1548"/>
        <w:gridCol w:w="1278"/>
        <w:gridCol w:w="236"/>
        <w:gridCol w:w="1276"/>
      </w:tblGrid>
      <w:tr w:rsidR="00995A70" w:rsidRPr="00E814DA" w14:paraId="43F7B71F" w14:textId="77777777" w:rsidTr="00BD5007">
        <w:tc>
          <w:tcPr>
            <w:tcW w:w="3312" w:type="dxa"/>
            <w:shd w:val="clear" w:color="auto" w:fill="auto"/>
            <w:vAlign w:val="bottom"/>
          </w:tcPr>
          <w:p w14:paraId="15E64DF3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4914E1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B2DF04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6229024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00A04D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5E12811D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018E5" w14:textId="77777777" w:rsidR="00BF5654" w:rsidRPr="00E814DA" w:rsidDel="00D43E7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95A70" w:rsidRPr="00E814DA" w14:paraId="66737032" w14:textId="77777777" w:rsidTr="00BD5007">
        <w:tc>
          <w:tcPr>
            <w:tcW w:w="3312" w:type="dxa"/>
            <w:shd w:val="clear" w:color="auto" w:fill="auto"/>
          </w:tcPr>
          <w:p w14:paraId="1139075E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3DC523A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464B53EF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2DFE1FF" w14:textId="77777777" w:rsidR="00BF5654" w:rsidRPr="00E814DA" w:rsidRDefault="00BF5654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71EDDC3C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26D984" w14:textId="77777777" w:rsidR="00BF5654" w:rsidRPr="00E814DA" w:rsidRDefault="00BF5654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9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81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0495" w:rsidRPr="00E814DA" w14:paraId="6D044476" w14:textId="77777777" w:rsidTr="00BD5007">
        <w:tc>
          <w:tcPr>
            <w:tcW w:w="3312" w:type="dxa"/>
            <w:shd w:val="clear" w:color="auto" w:fill="auto"/>
          </w:tcPr>
          <w:p w14:paraId="63BA8D8D" w14:textId="6ACB00A3" w:rsidR="00830495" w:rsidRPr="00830495" w:rsidRDefault="0083049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4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6D53B69" w14:textId="77777777" w:rsidR="00830495" w:rsidRPr="00E814DA" w:rsidRDefault="0083049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3D54CED0" w14:textId="77777777" w:rsidR="00830495" w:rsidRPr="00E814DA" w:rsidRDefault="0083049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98EC6B8" w14:textId="77777777" w:rsidR="00830495" w:rsidRPr="00E814DA" w:rsidRDefault="0083049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6A73C8" w14:textId="77777777" w:rsidR="00830495" w:rsidRPr="00E814DA" w:rsidRDefault="0083049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FE8B213" w14:textId="77777777" w:rsidR="00830495" w:rsidRPr="00E814DA" w:rsidRDefault="0083049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150" w:rsidRPr="00E814DA" w14:paraId="0878B621" w14:textId="77777777" w:rsidTr="00BD5007">
        <w:tc>
          <w:tcPr>
            <w:tcW w:w="3312" w:type="dxa"/>
            <w:shd w:val="clear" w:color="auto" w:fill="auto"/>
          </w:tcPr>
          <w:p w14:paraId="57C36099" w14:textId="3CA782F1" w:rsidR="00654150" w:rsidRPr="00654150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671FF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</w:tcPr>
          <w:p w14:paraId="7D5D9FA0" w14:textId="01572328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  <w:shd w:val="clear" w:color="auto" w:fill="auto"/>
          </w:tcPr>
          <w:p w14:paraId="0BC1B95C" w14:textId="06EC7393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21F0B832" w14:textId="381A912A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AD70B5D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6DBC747" w14:textId="76DF2C3E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E3EB0">
              <w:rPr>
                <w:rFonts w:asciiTheme="majorBidi" w:hAnsiTheme="majorBidi" w:cstheme="majorBidi"/>
                <w:sz w:val="30"/>
                <w:szCs w:val="30"/>
              </w:rPr>
              <w:t>,087</w:t>
            </w:r>
          </w:p>
        </w:tc>
      </w:tr>
      <w:tr w:rsidR="00654150" w:rsidRPr="00E814DA" w14:paraId="01319ABC" w14:textId="77777777" w:rsidTr="00BD5007">
        <w:tc>
          <w:tcPr>
            <w:tcW w:w="3312" w:type="dxa"/>
            <w:shd w:val="clear" w:color="auto" w:fill="auto"/>
          </w:tcPr>
          <w:p w14:paraId="23E2B54E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522962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2A0A6959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C783F84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99008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1875E18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150" w:rsidRPr="00E814DA" w14:paraId="04CEF733" w14:textId="77777777" w:rsidTr="00BD5007">
        <w:tc>
          <w:tcPr>
            <w:tcW w:w="3312" w:type="dxa"/>
            <w:shd w:val="clear" w:color="auto" w:fill="auto"/>
          </w:tcPr>
          <w:p w14:paraId="75A426CC" w14:textId="349505BD" w:rsidR="00654150" w:rsidRPr="00830495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4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5714AE2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565293CC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8FCCED4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76D10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D3FD4AF" w14:textId="77777777" w:rsidR="00654150" w:rsidRPr="00E814DA" w:rsidRDefault="00654150" w:rsidP="00654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186" w:rsidRPr="00E814DA" w14:paraId="04827E72" w14:textId="77777777" w:rsidTr="00BD5007">
        <w:tc>
          <w:tcPr>
            <w:tcW w:w="3312" w:type="dxa"/>
            <w:shd w:val="clear" w:color="auto" w:fill="auto"/>
          </w:tcPr>
          <w:p w14:paraId="1A719340" w14:textId="428AC541" w:rsidR="00EC2186" w:rsidRPr="00830495" w:rsidRDefault="00EC2186" w:rsidP="00EC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  <w:shd w:val="clear" w:color="auto" w:fill="auto"/>
          </w:tcPr>
          <w:p w14:paraId="122AC19D" w14:textId="4BAB61FE" w:rsidR="00EC2186" w:rsidRPr="00E814DA" w:rsidRDefault="00EC2186" w:rsidP="00EC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8" w:type="dxa"/>
            <w:shd w:val="clear" w:color="auto" w:fill="auto"/>
          </w:tcPr>
          <w:p w14:paraId="0D5262D4" w14:textId="5B9AA825" w:rsidR="00EC2186" w:rsidRPr="00E814DA" w:rsidRDefault="00EC2186" w:rsidP="00EC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2CA61ABC" w14:textId="0406DC68" w:rsidR="00EC2186" w:rsidRPr="00E814DA" w:rsidRDefault="00EC2186" w:rsidP="00EC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B5C6F37" w14:textId="77777777" w:rsidR="00EC2186" w:rsidRPr="00E814DA" w:rsidRDefault="00EC2186" w:rsidP="00EC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42397C7" w14:textId="44A224E1" w:rsidR="00EC2186" w:rsidRPr="00E814DA" w:rsidRDefault="00EC2186" w:rsidP="00EC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66,474</w:t>
            </w:r>
          </w:p>
        </w:tc>
      </w:tr>
    </w:tbl>
    <w:p w14:paraId="341E421A" w14:textId="77777777" w:rsidR="007A33EA" w:rsidRDefault="007A33E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7A33EA" w:rsidSect="00E808BB">
          <w:headerReference w:type="default" r:id="rId34"/>
          <w:footerReference w:type="default" r:id="rId3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3A11660" w14:textId="4012CF24" w:rsidR="00E64F07" w:rsidRDefault="00CF4D7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82669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E93358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E64F07" w:rsidRPr="00482669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เครื่องมือทางการเงิน</w:t>
      </w:r>
    </w:p>
    <w:p w14:paraId="2CA168B4" w14:textId="77777777" w:rsidR="00267233" w:rsidRPr="00482669" w:rsidRDefault="0026723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33EB3E" w14:textId="473A85F3" w:rsidR="000F1F5A" w:rsidRDefault="000F1F5A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B319CD6" w14:textId="77777777" w:rsidR="00267233" w:rsidRDefault="00267233" w:rsidP="00267233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152A882A" w14:textId="295A8440" w:rsidR="000F1F5A" w:rsidRDefault="000F1F5A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45D9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/>
          <w:sz w:val="30"/>
          <w:szCs w:val="30"/>
          <w:cs/>
          <w:lang w:bidi="th-TH"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0409D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090622C" w14:textId="77777777" w:rsidR="00267233" w:rsidRDefault="00267233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114"/>
        <w:gridCol w:w="270"/>
        <w:gridCol w:w="1080"/>
        <w:gridCol w:w="270"/>
        <w:gridCol w:w="1080"/>
        <w:gridCol w:w="270"/>
        <w:gridCol w:w="1080"/>
      </w:tblGrid>
      <w:tr w:rsidR="00267233" w:rsidRPr="00292CE3" w14:paraId="2205D298" w14:textId="77777777" w:rsidTr="00432C7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0127A0C" w14:textId="77777777" w:rsidR="00267233" w:rsidRPr="00C46A09" w:rsidRDefault="00267233" w:rsidP="00432C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5FE0C625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4D1E6497" w14:textId="126078E5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67233" w:rsidRPr="00292CE3" w14:paraId="7105DFCF" w14:textId="77777777" w:rsidTr="00432C7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46CCD9C" w14:textId="77777777" w:rsidR="00267233" w:rsidRPr="00C46A09" w:rsidRDefault="00267233" w:rsidP="00432C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D18C2F2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FB9F9E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5276B34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4489EEF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67233" w:rsidRPr="00292CE3" w14:paraId="272B5EA6" w14:textId="77777777" w:rsidTr="00432C7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967EFC1" w14:textId="77777777" w:rsidR="00267233" w:rsidRPr="00292CE3" w:rsidRDefault="00267233" w:rsidP="00432C7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36573C9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617DA76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C249ED6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3EE338A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43BE6A9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90CBDB4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D69A33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E68173" w14:textId="77777777" w:rsidR="0026723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00FA69" w14:textId="77777777" w:rsidR="0026723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935BA0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2EB590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3F7FDC6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BCF7D91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1103BD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C9180B" w14:textId="77777777" w:rsidR="0026723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AC222F" w14:textId="77777777" w:rsidR="0026723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A823CB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71D77F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B64F82E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91DCC6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CF464F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92F3F" w14:textId="77777777" w:rsidR="0026723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2668F7" w14:textId="77777777" w:rsidR="0026723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95A6D8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2E8184" w14:textId="77777777" w:rsidR="00267233" w:rsidRPr="00292CE3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67233" w:rsidRPr="00292CE3" w14:paraId="260EC1B3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45DADAE6" w14:textId="77777777" w:rsidR="00267233" w:rsidRPr="00292CE3" w:rsidRDefault="00267233" w:rsidP="00432C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80C862A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1383E695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46319634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75C2BF1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67233" w:rsidRPr="00292CE3" w14:paraId="71C88762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1F29C154" w14:textId="77777777" w:rsidR="00267233" w:rsidRPr="00292CE3" w:rsidRDefault="00267233" w:rsidP="00432C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FEA6A11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EF3CAA4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1E5D2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CA8706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AD3F0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1611A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6DDC9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762D5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73927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87AB6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33" w:rsidRPr="00292CE3" w14:paraId="6B46DE32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34FEB0B1" w14:textId="77777777" w:rsidR="00267233" w:rsidRPr="00292CE3" w:rsidRDefault="00267233" w:rsidP="00432C7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9CD33F8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04F7760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38640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62200F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4E559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F5197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C18F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34B2A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75748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C5ADE" w14:textId="77777777" w:rsidR="00267233" w:rsidRPr="00292CE3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33" w:rsidRPr="00106A2D" w14:paraId="647EDFEC" w14:textId="77777777" w:rsidTr="00432C74">
        <w:trPr>
          <w:trHeight w:val="281"/>
        </w:trPr>
        <w:tc>
          <w:tcPr>
            <w:tcW w:w="2610" w:type="dxa"/>
            <w:shd w:val="clear" w:color="auto" w:fill="auto"/>
          </w:tcPr>
          <w:p w14:paraId="18C72591" w14:textId="77777777" w:rsidR="00267233" w:rsidRPr="00292CE3" w:rsidRDefault="00267233" w:rsidP="00432C7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2AF8F9D4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C94FECD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194,837</w:t>
            </w:r>
          </w:p>
        </w:tc>
        <w:tc>
          <w:tcPr>
            <w:tcW w:w="236" w:type="dxa"/>
          </w:tcPr>
          <w:p w14:paraId="6AFFCE92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A4978B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51,300</w:t>
            </w:r>
          </w:p>
        </w:tc>
        <w:tc>
          <w:tcPr>
            <w:tcW w:w="270" w:type="dxa"/>
          </w:tcPr>
          <w:p w14:paraId="2F56ADE7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5A3AE1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9199E9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CA671F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143,537</w:t>
            </w:r>
          </w:p>
        </w:tc>
        <w:tc>
          <w:tcPr>
            <w:tcW w:w="270" w:type="dxa"/>
          </w:tcPr>
          <w:p w14:paraId="22E2E42F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8A355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194,837</w:t>
            </w:r>
          </w:p>
        </w:tc>
      </w:tr>
      <w:tr w:rsidR="00267233" w:rsidRPr="00106A2D" w14:paraId="71C0A6EF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72615E3D" w14:textId="77777777" w:rsidR="00267233" w:rsidRPr="00292CE3" w:rsidRDefault="00267233" w:rsidP="00432C7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1C692D85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A03F567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EA18BA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C38D22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0A2AF7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1F28DC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6F65C0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39F4AD2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062C7D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4E574DB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7233" w:rsidRPr="00106A2D" w14:paraId="64F9E9C1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06D11391" w14:textId="77777777" w:rsidR="00267233" w:rsidRPr="00292CE3" w:rsidRDefault="00267233" w:rsidP="00432C7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1DE85527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5178AD6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  <w:tc>
          <w:tcPr>
            <w:tcW w:w="236" w:type="dxa"/>
          </w:tcPr>
          <w:p w14:paraId="2336337F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625D6F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A76468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3D800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  <w:tc>
          <w:tcPr>
            <w:tcW w:w="270" w:type="dxa"/>
          </w:tcPr>
          <w:p w14:paraId="31425942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709F9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67CDB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20D0DF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</w:tr>
      <w:tr w:rsidR="00267233" w:rsidRPr="00AE762A" w14:paraId="7EF860C2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62897CEF" w14:textId="77777777" w:rsidR="00267233" w:rsidRPr="00292CE3" w:rsidRDefault="00267233" w:rsidP="00432C7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4F8AC546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BEF037" w14:textId="77777777" w:rsidR="00267233" w:rsidRPr="00106A2D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846,683</w:t>
            </w:r>
          </w:p>
        </w:tc>
        <w:tc>
          <w:tcPr>
            <w:tcW w:w="236" w:type="dxa"/>
          </w:tcPr>
          <w:p w14:paraId="4D122307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D6B476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5E272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CDF24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95CF7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0575B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41FEB" w14:textId="77777777" w:rsidR="00267233" w:rsidRPr="00106A2D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93663" w14:textId="77777777" w:rsidR="00267233" w:rsidRPr="00AE762A" w:rsidRDefault="00267233" w:rsidP="00432C7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846,683</w:t>
            </w:r>
          </w:p>
        </w:tc>
      </w:tr>
      <w:tr w:rsidR="00267233" w:rsidRPr="00C46A09" w14:paraId="6BFCA1E8" w14:textId="77777777" w:rsidTr="00432C74">
        <w:trPr>
          <w:trHeight w:val="261"/>
        </w:trPr>
        <w:tc>
          <w:tcPr>
            <w:tcW w:w="2610" w:type="dxa"/>
            <w:shd w:val="clear" w:color="auto" w:fill="auto"/>
          </w:tcPr>
          <w:p w14:paraId="19A4E8CA" w14:textId="77777777" w:rsidR="00267233" w:rsidRPr="00C46A09" w:rsidRDefault="00267233" w:rsidP="00432C7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66836007" w14:textId="77777777" w:rsidR="00267233" w:rsidRPr="00C46A09" w:rsidRDefault="00267233" w:rsidP="00432C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07D3CB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C54F820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2BFB440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72BFD0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03549C2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75B74FC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AA3DBC2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32971E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DC141E" w14:textId="77777777" w:rsidR="00267233" w:rsidRPr="00C46A09" w:rsidRDefault="00267233" w:rsidP="00432C7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</w:tbl>
    <w:p w14:paraId="703C7969" w14:textId="77777777" w:rsidR="00267233" w:rsidRPr="00345D95" w:rsidRDefault="00267233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062CC86" w14:textId="77777777" w:rsidR="00267233" w:rsidRDefault="00267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  <w:sectPr w:rsidR="00267233" w:rsidSect="00267233">
          <w:pgSz w:w="11909" w:h="16834" w:code="9"/>
          <w:pgMar w:top="1264" w:right="1152" w:bottom="1170" w:left="1152" w:header="720" w:footer="720" w:gutter="0"/>
          <w:paperSrc w:first="7" w:other="7"/>
          <w:cols w:space="720"/>
          <w:docGrid w:linePitch="360"/>
        </w:sectPr>
      </w:pPr>
    </w:p>
    <w:tbl>
      <w:tblPr>
        <w:tblW w:w="14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809"/>
        <w:gridCol w:w="1800"/>
        <w:gridCol w:w="236"/>
        <w:gridCol w:w="1567"/>
        <w:gridCol w:w="270"/>
        <w:gridCol w:w="1265"/>
        <w:gridCol w:w="270"/>
        <w:gridCol w:w="1080"/>
        <w:gridCol w:w="270"/>
        <w:gridCol w:w="1080"/>
        <w:gridCol w:w="270"/>
        <w:gridCol w:w="1080"/>
        <w:gridCol w:w="270"/>
        <w:gridCol w:w="1229"/>
      </w:tblGrid>
      <w:tr w:rsidR="007A33EA" w:rsidRPr="00C46A09" w14:paraId="3B4CC403" w14:textId="77777777" w:rsidTr="00267233">
        <w:trPr>
          <w:trHeight w:val="261"/>
        </w:trPr>
        <w:tc>
          <w:tcPr>
            <w:tcW w:w="2873" w:type="dxa"/>
            <w:shd w:val="clear" w:color="auto" w:fill="auto"/>
            <w:vAlign w:val="bottom"/>
          </w:tcPr>
          <w:p w14:paraId="48C4A077" w14:textId="77777777" w:rsidR="007A33EA" w:rsidRPr="00C46A09" w:rsidRDefault="007A33EA" w:rsidP="001B0DF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9" w:type="dxa"/>
            <w:vAlign w:val="bottom"/>
          </w:tcPr>
          <w:p w14:paraId="3A4CE1E1" w14:textId="77777777" w:rsidR="007A33EA" w:rsidRPr="00C46A09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87" w:type="dxa"/>
            <w:gridSpan w:val="13"/>
            <w:vAlign w:val="bottom"/>
          </w:tcPr>
          <w:p w14:paraId="3B1BF9D9" w14:textId="1A0AB10D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33EA" w:rsidRPr="00C46A09" w14:paraId="55623A1C" w14:textId="77777777" w:rsidTr="00E33941">
        <w:trPr>
          <w:trHeight w:val="261"/>
        </w:trPr>
        <w:tc>
          <w:tcPr>
            <w:tcW w:w="2873" w:type="dxa"/>
            <w:shd w:val="clear" w:color="auto" w:fill="auto"/>
            <w:vAlign w:val="bottom"/>
          </w:tcPr>
          <w:p w14:paraId="251FC359" w14:textId="77777777" w:rsidR="007A33EA" w:rsidRPr="00C46A09" w:rsidRDefault="007A33EA" w:rsidP="001B0DF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9" w:type="dxa"/>
            <w:vAlign w:val="bottom"/>
          </w:tcPr>
          <w:p w14:paraId="4E95F497" w14:textId="77777777" w:rsidR="007A33EA" w:rsidRPr="00C46A09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8" w:type="dxa"/>
            <w:gridSpan w:val="5"/>
            <w:vAlign w:val="bottom"/>
          </w:tcPr>
          <w:p w14:paraId="731F3673" w14:textId="36B13953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F78BE8F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79" w:type="dxa"/>
            <w:gridSpan w:val="7"/>
            <w:vAlign w:val="bottom"/>
          </w:tcPr>
          <w:p w14:paraId="5C0C0D2C" w14:textId="23684B58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A33EA" w:rsidRPr="00C46A09" w14:paraId="425A500B" w14:textId="77777777" w:rsidTr="00267233">
        <w:trPr>
          <w:trHeight w:val="261"/>
        </w:trPr>
        <w:tc>
          <w:tcPr>
            <w:tcW w:w="2873" w:type="dxa"/>
            <w:shd w:val="clear" w:color="auto" w:fill="auto"/>
            <w:vAlign w:val="bottom"/>
          </w:tcPr>
          <w:p w14:paraId="345C17F1" w14:textId="5369B40E" w:rsidR="007A33EA" w:rsidRPr="00E33941" w:rsidRDefault="007A33EA" w:rsidP="001B0DF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39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39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39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339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39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09" w:type="dxa"/>
            <w:vAlign w:val="bottom"/>
          </w:tcPr>
          <w:p w14:paraId="4C0F553D" w14:textId="5DA83C29" w:rsidR="007A33EA" w:rsidRPr="00E33941" w:rsidRDefault="00E33941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339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0345D317" w14:textId="77777777" w:rsidR="007A33EA" w:rsidRPr="00E33941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9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BFC93D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7" w:type="dxa"/>
          </w:tcPr>
          <w:p w14:paraId="7C1E54C5" w14:textId="77777777" w:rsidR="007A33EA" w:rsidRDefault="007A33EA" w:rsidP="007A33EA">
            <w:pPr>
              <w:pStyle w:val="acctfourfigures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A33E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5FDA9212" w14:textId="70F1823D" w:rsidR="007A33EA" w:rsidRPr="007A33EA" w:rsidRDefault="007A33EA" w:rsidP="007A33EA">
            <w:pPr>
              <w:pStyle w:val="acctfourfigures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33E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428A3CCD" w14:textId="5F22A451" w:rsidR="007A33EA" w:rsidRPr="00292CE3" w:rsidRDefault="007A33EA" w:rsidP="007A33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33E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</w:tcPr>
          <w:p w14:paraId="4C4B4A9B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5" w:type="dxa"/>
          </w:tcPr>
          <w:p w14:paraId="7063FA36" w14:textId="77777777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03D50F" w14:textId="77777777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202AFB" w14:textId="77777777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427DD7" w14:textId="421170C6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2E2552F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97DF42" w14:textId="26333344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D5CDD5D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291385D9" w14:textId="592C35A4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12C3C6" w14:textId="3AED4BB0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7D60BA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02A781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9E0F042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EFA5B7C" w14:textId="30F4857B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B18538" w14:textId="48507E66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0DECB7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947964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C01C6E5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</w:tcPr>
          <w:p w14:paraId="6FADBA4B" w14:textId="583F0444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493921A" w14:textId="2C58AA6A" w:rsidR="007A33EA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8E7C79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D0C674" w14:textId="77777777" w:rsidR="007A33EA" w:rsidRPr="00292CE3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A33EA" w:rsidRPr="00C46A09" w14:paraId="6D5B75CD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6064AEF6" w14:textId="77777777" w:rsidR="007A33EA" w:rsidRPr="00292CE3" w:rsidRDefault="007A33EA" w:rsidP="001B0DF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09" w:type="dxa"/>
          </w:tcPr>
          <w:p w14:paraId="1198FBB4" w14:textId="77777777" w:rsidR="007A33EA" w:rsidRPr="00C46A09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87" w:type="dxa"/>
            <w:gridSpan w:val="13"/>
          </w:tcPr>
          <w:p w14:paraId="5EF16278" w14:textId="0417BBAC" w:rsidR="007A33EA" w:rsidRPr="00292CE3" w:rsidRDefault="007A33EA" w:rsidP="007A33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33EA" w:rsidRPr="00C46A09" w14:paraId="33A0F0B7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3CFA102A" w14:textId="77777777" w:rsidR="007A33EA" w:rsidRPr="00292CE3" w:rsidRDefault="007A33EA" w:rsidP="001B0DF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604AF9AA" w14:textId="77777777" w:rsidR="007A33EA" w:rsidRPr="00C46A09" w:rsidRDefault="007A33EA" w:rsidP="001B0D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0" w:type="dxa"/>
          </w:tcPr>
          <w:p w14:paraId="3758E9DE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0ADD5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3E431C74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775D8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479C646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83BE8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9A975" w14:textId="454A0A4B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6C89F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2A71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8111D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54AC5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23B1C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9E28F50" w14:textId="77777777" w:rsidR="007A33EA" w:rsidRPr="00292CE3" w:rsidRDefault="007A33EA" w:rsidP="001B0D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194" w:rsidRPr="00C46A09" w14:paraId="5604306B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639C1E63" w14:textId="77316DFD" w:rsidR="00982194" w:rsidRPr="00292CE3" w:rsidRDefault="00982194" w:rsidP="0098219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33EA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09" w:type="dxa"/>
          </w:tcPr>
          <w:p w14:paraId="7746A23D" w14:textId="782F2F05" w:rsidR="00982194" w:rsidRPr="00C46A09" w:rsidRDefault="00E33941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E3394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0" w:type="dxa"/>
          </w:tcPr>
          <w:p w14:paraId="6BCAFC0A" w14:textId="4B67BA12" w:rsidR="00982194" w:rsidRPr="00292CE3" w:rsidRDefault="00982194" w:rsidP="0098219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533EB77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13DD1A5C" w14:textId="7873E616" w:rsidR="00982194" w:rsidRPr="00ED786B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460,000</w:t>
            </w:r>
          </w:p>
        </w:tc>
        <w:tc>
          <w:tcPr>
            <w:tcW w:w="270" w:type="dxa"/>
          </w:tcPr>
          <w:p w14:paraId="24490501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051B914" w14:textId="1A278E68" w:rsidR="00982194" w:rsidRPr="00292CE3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</w:t>
            </w:r>
            <w:r w:rsidRPr="00ED78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A35F334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001EA" w14:textId="7899F4AD" w:rsidR="00982194" w:rsidRPr="00292CE3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161067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00135" w14:textId="30A9C56B" w:rsidR="00982194" w:rsidRPr="00292CE3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B2B2B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3CD17" w14:textId="05291B9D" w:rsidR="00982194" w:rsidRPr="00292CE3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</w:t>
            </w:r>
            <w:r w:rsidRPr="00ED78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98FB53D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9289C61" w14:textId="28CD88C6" w:rsidR="00982194" w:rsidRPr="00292CE3" w:rsidRDefault="00982194" w:rsidP="0062030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21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78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82194" w:rsidRPr="00C46A09" w14:paraId="1D8A002A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403F7199" w14:textId="77777777" w:rsidR="00982194" w:rsidRPr="00292CE3" w:rsidRDefault="00982194" w:rsidP="0098219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CF5E19B" w14:textId="77777777" w:rsidR="00982194" w:rsidRPr="00C46A09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0" w:type="dxa"/>
          </w:tcPr>
          <w:p w14:paraId="5FDCEE25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A8DE6E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043105BA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5103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EC02CB8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0549A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E566" w14:textId="4CDEE9E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23FD0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6EC87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CA1FB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ED0BB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A78C3" w14:textId="77777777" w:rsidR="00982194" w:rsidRPr="00292CE3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D07C129" w14:textId="77777777" w:rsidR="00982194" w:rsidRPr="00292CE3" w:rsidRDefault="00982194" w:rsidP="00620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194" w:rsidRPr="006D1E2A" w14:paraId="73511C6A" w14:textId="77777777" w:rsidTr="00267233">
        <w:trPr>
          <w:trHeight w:val="281"/>
        </w:trPr>
        <w:tc>
          <w:tcPr>
            <w:tcW w:w="2873" w:type="dxa"/>
            <w:shd w:val="clear" w:color="auto" w:fill="auto"/>
          </w:tcPr>
          <w:p w14:paraId="5234FC8F" w14:textId="77777777" w:rsidR="00982194" w:rsidRPr="00292CE3" w:rsidRDefault="00982194" w:rsidP="0098219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09" w:type="dxa"/>
          </w:tcPr>
          <w:p w14:paraId="55C9E7B8" w14:textId="77777777" w:rsidR="00982194" w:rsidRPr="00C46A09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0" w:type="dxa"/>
          </w:tcPr>
          <w:p w14:paraId="3DCB5BA8" w14:textId="64493B78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194,837</w:t>
            </w:r>
          </w:p>
        </w:tc>
        <w:tc>
          <w:tcPr>
            <w:tcW w:w="236" w:type="dxa"/>
          </w:tcPr>
          <w:p w14:paraId="3D87FF64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2533E612" w14:textId="206E01A2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DFC55" w14:textId="77777777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0CA1695" w14:textId="36737EE6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194,837</w:t>
            </w:r>
          </w:p>
        </w:tc>
        <w:tc>
          <w:tcPr>
            <w:tcW w:w="270" w:type="dxa"/>
          </w:tcPr>
          <w:p w14:paraId="33D108AE" w14:textId="77777777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D847C" w14:textId="4F3A75E8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51,300</w:t>
            </w:r>
          </w:p>
        </w:tc>
        <w:tc>
          <w:tcPr>
            <w:tcW w:w="270" w:type="dxa"/>
          </w:tcPr>
          <w:p w14:paraId="0FB044C5" w14:textId="77777777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4AE41F" w14:textId="0CB1C80C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1E800E" w14:textId="77777777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239098" w14:textId="1882BAD9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143,537</w:t>
            </w:r>
          </w:p>
        </w:tc>
        <w:tc>
          <w:tcPr>
            <w:tcW w:w="270" w:type="dxa"/>
          </w:tcPr>
          <w:p w14:paraId="146F0CA2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446E88" w14:textId="50F0E540" w:rsidR="00982194" w:rsidRPr="00106A2D" w:rsidRDefault="00982194" w:rsidP="0062030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194,837</w:t>
            </w:r>
          </w:p>
        </w:tc>
      </w:tr>
      <w:tr w:rsidR="00982194" w:rsidRPr="006D1E2A" w14:paraId="12701660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09BBF384" w14:textId="77777777" w:rsidR="00982194" w:rsidRPr="00292CE3" w:rsidRDefault="00982194" w:rsidP="0098219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809" w:type="dxa"/>
          </w:tcPr>
          <w:p w14:paraId="0A79D3D1" w14:textId="77777777" w:rsidR="00982194" w:rsidRPr="00C46A09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0" w:type="dxa"/>
          </w:tcPr>
          <w:p w14:paraId="7EBFA9A0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DB61E1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4C7401E1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78E630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</w:tcPr>
          <w:p w14:paraId="35015817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9D4818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46A6DE" w14:textId="7546B7AD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7C59FC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94C907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F0D906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C2AB76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389BCC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</w:tcPr>
          <w:p w14:paraId="5BBD90FD" w14:textId="77777777" w:rsidR="00982194" w:rsidRPr="00106A2D" w:rsidRDefault="00982194" w:rsidP="006203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2194" w:rsidRPr="006D1E2A" w14:paraId="0DCD2DB0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711719E5" w14:textId="77777777" w:rsidR="00982194" w:rsidRPr="00292CE3" w:rsidRDefault="00982194" w:rsidP="0098219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09" w:type="dxa"/>
          </w:tcPr>
          <w:p w14:paraId="1E4948CD" w14:textId="77777777" w:rsidR="00982194" w:rsidRPr="00C46A09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0" w:type="dxa"/>
          </w:tcPr>
          <w:p w14:paraId="7C7A9572" w14:textId="5F94FE9C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  <w:tc>
          <w:tcPr>
            <w:tcW w:w="236" w:type="dxa"/>
          </w:tcPr>
          <w:p w14:paraId="05C4205E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4388CF53" w14:textId="37416304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866DC7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5438471" w14:textId="36CBBAA9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  <w:tc>
          <w:tcPr>
            <w:tcW w:w="270" w:type="dxa"/>
          </w:tcPr>
          <w:p w14:paraId="3A3CEB1F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1A63A1" w14:textId="1FE37D1D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CFB25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843F" w14:textId="31DB17A8" w:rsidR="00982194" w:rsidRPr="00106A2D" w:rsidRDefault="00982194" w:rsidP="00E3394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  <w:tc>
          <w:tcPr>
            <w:tcW w:w="270" w:type="dxa"/>
          </w:tcPr>
          <w:p w14:paraId="103D3B82" w14:textId="6F70A27C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09CCE" w14:textId="6A46D492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C559E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DDD4C83" w14:textId="4497A636" w:rsidR="00982194" w:rsidRPr="00106A2D" w:rsidRDefault="00982194" w:rsidP="0062030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sz w:val="30"/>
                <w:szCs w:val="30"/>
              </w:rPr>
              <w:t>651,846</w:t>
            </w:r>
          </w:p>
        </w:tc>
      </w:tr>
      <w:tr w:rsidR="00982194" w:rsidRPr="00C46A09" w14:paraId="2F648986" w14:textId="77777777" w:rsidTr="00267233">
        <w:trPr>
          <w:trHeight w:val="261"/>
        </w:trPr>
        <w:tc>
          <w:tcPr>
            <w:tcW w:w="2873" w:type="dxa"/>
            <w:shd w:val="clear" w:color="auto" w:fill="auto"/>
          </w:tcPr>
          <w:p w14:paraId="135E623A" w14:textId="2CE17FD9" w:rsidR="00982194" w:rsidRPr="00292CE3" w:rsidRDefault="00982194" w:rsidP="0098219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09" w:type="dxa"/>
          </w:tcPr>
          <w:p w14:paraId="26EB01C5" w14:textId="77777777" w:rsidR="00982194" w:rsidRPr="00C46A09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AFACF9" w14:textId="68ED8AA7" w:rsidR="00982194" w:rsidRPr="00106A2D" w:rsidRDefault="00982194" w:rsidP="0098219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846,683</w:t>
            </w:r>
          </w:p>
        </w:tc>
        <w:tc>
          <w:tcPr>
            <w:tcW w:w="236" w:type="dxa"/>
          </w:tcPr>
          <w:p w14:paraId="0E8B8E19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7" w:type="dxa"/>
          </w:tcPr>
          <w:p w14:paraId="51603E93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D6344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0CA666F" w14:textId="755B6D7A" w:rsidR="00982194" w:rsidRPr="007A33EA" w:rsidRDefault="00982194" w:rsidP="0098219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</w:t>
            </w:r>
            <w:r w:rsidRPr="007A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Pr="007A33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3FC85929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70D0E" w14:textId="4E14D8B5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FDD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DA998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FEA8F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4E95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193C7" w14:textId="77777777" w:rsidR="00982194" w:rsidRPr="00106A2D" w:rsidRDefault="00982194" w:rsidP="0098219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40EF177A" w14:textId="2FEFD8A7" w:rsidR="00982194" w:rsidRPr="00AE762A" w:rsidRDefault="00982194" w:rsidP="0062030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</w:t>
            </w:r>
            <w:r w:rsidRPr="007A3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Pr="007A33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</w:tr>
    </w:tbl>
    <w:p w14:paraId="4DB2F8F7" w14:textId="77777777" w:rsidR="007A33EA" w:rsidRDefault="007A33EA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  <w:sectPr w:rsidR="007A33EA" w:rsidSect="007A33EA">
          <w:pgSz w:w="16834" w:h="11909" w:orient="landscape" w:code="9"/>
          <w:pgMar w:top="1152" w:right="1264" w:bottom="1152" w:left="1170" w:header="720" w:footer="720" w:gutter="0"/>
          <w:paperSrc w:first="7" w:other="7"/>
          <w:cols w:space="720"/>
          <w:docGrid w:linePitch="360"/>
        </w:sectPr>
      </w:pPr>
    </w:p>
    <w:p w14:paraId="1C6458A6" w14:textId="5F92E66A" w:rsidR="00347ECB" w:rsidRDefault="00347ECB" w:rsidP="00347ECB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415219">
        <w:rPr>
          <w:rFonts w:ascii="Angsana New" w:hAnsi="Angsana New"/>
          <w:sz w:val="30"/>
          <w:szCs w:val="30"/>
          <w:cs/>
          <w:lang w:bidi="th-TH"/>
        </w:rPr>
        <w:lastRenderedPageBreak/>
        <w:t>เงิน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ให้</w:t>
      </w:r>
      <w:r w:rsidRPr="00415219">
        <w:rPr>
          <w:rFonts w:ascii="Angsana New" w:hAnsi="Angsana New"/>
          <w:sz w:val="30"/>
          <w:szCs w:val="30"/>
          <w:cs/>
          <w:lang w:bidi="th-TH"/>
        </w:rPr>
        <w:t>กู้ยืม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แก่</w:t>
      </w:r>
      <w:r w:rsidRPr="00415219">
        <w:rPr>
          <w:rFonts w:ascii="Angsana New" w:hAnsi="Angsana New"/>
          <w:sz w:val="30"/>
          <w:szCs w:val="30"/>
          <w:cs/>
          <w:lang w:bidi="th-TH"/>
        </w:rPr>
        <w:t>กิจการที่เกี่ยวข้องกันเป็นเงิน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ให้</w:t>
      </w:r>
      <w:r w:rsidRPr="00415219">
        <w:rPr>
          <w:rFonts w:ascii="Angsana New" w:hAnsi="Angsana New"/>
          <w:sz w:val="30"/>
          <w:szCs w:val="30"/>
          <w:cs/>
          <w:lang w:bidi="th-TH"/>
        </w:rPr>
        <w:t>กู้ยืม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แก่</w:t>
      </w:r>
      <w:r w:rsidRPr="00415219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 เสริมสุข โฮลดิ้งส์ จำกัด</w:t>
      </w:r>
      <w:r w:rsidRPr="00415219">
        <w:rPr>
          <w:rFonts w:ascii="Angsana New" w:hAnsi="Angsana New"/>
          <w:sz w:val="30"/>
          <w:szCs w:val="30"/>
          <w:cs/>
          <w:lang w:bidi="th-TH"/>
        </w:rPr>
        <w:t xml:space="preserve"> มูลค่ายุติธรรมของเงิน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ให้</w:t>
      </w:r>
      <w:r w:rsidRPr="00415219">
        <w:rPr>
          <w:rFonts w:ascii="Angsana New" w:hAnsi="Angsana New"/>
          <w:sz w:val="30"/>
          <w:szCs w:val="30"/>
          <w:cs/>
          <w:lang w:bidi="th-TH"/>
        </w:rPr>
        <w:t>กู้ยืม</w:t>
      </w:r>
      <w:r w:rsidRPr="0041521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ดังกล่าวถูกจัดลำดับชั้นเป็นระดับ </w:t>
      </w:r>
      <w:r w:rsidRPr="00415219">
        <w:rPr>
          <w:rFonts w:ascii="Angsana New" w:hAnsi="Angsana New"/>
          <w:spacing w:val="-2"/>
          <w:sz w:val="30"/>
          <w:szCs w:val="30"/>
        </w:rPr>
        <w:t>3</w:t>
      </w:r>
      <w:r w:rsidRPr="0041521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</w:t>
      </w:r>
      <w:r w:rsidRPr="00415219">
        <w:rPr>
          <w:rFonts w:ascii="Angsana New" w:hAnsi="Angsana New"/>
          <w:sz w:val="30"/>
          <w:szCs w:val="30"/>
          <w:cs/>
          <w:lang w:bidi="th-TH"/>
        </w:rPr>
        <w:t>เงิน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ให้</w:t>
      </w:r>
      <w:r w:rsidRPr="00415219">
        <w:rPr>
          <w:rFonts w:ascii="Angsana New" w:hAnsi="Angsana New"/>
          <w:sz w:val="30"/>
          <w:szCs w:val="30"/>
          <w:cs/>
          <w:lang w:bidi="th-TH"/>
        </w:rPr>
        <w:t>กู้ยืมดังกล่าวเป็นข้อมูลสำหรับสิน</w:t>
      </w:r>
      <w:r w:rsidRPr="00415219">
        <w:rPr>
          <w:rFonts w:ascii="Angsana New" w:hAnsi="Angsana New" w:hint="cs"/>
          <w:sz w:val="30"/>
          <w:szCs w:val="30"/>
          <w:cs/>
          <w:lang w:bidi="th-TH"/>
        </w:rPr>
        <w:t>ทรัพย์</w:t>
      </w:r>
      <w:r w:rsidRPr="00415219">
        <w:rPr>
          <w:rFonts w:ascii="Angsana New" w:hAnsi="Angsana New"/>
          <w:sz w:val="30"/>
          <w:szCs w:val="30"/>
          <w:cs/>
          <w:lang w:bidi="th-TH"/>
        </w:rPr>
        <w:t>ที่ไม่สามารถสังเกตได้</w:t>
      </w:r>
    </w:p>
    <w:p w14:paraId="10B21F38" w14:textId="77777777" w:rsidR="00347ECB" w:rsidRDefault="00347ECB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7DB77DAE" w14:textId="567990BA" w:rsidR="00B4719D" w:rsidRDefault="00B4719D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  <w:r w:rsidRPr="002B3BB5">
        <w:rPr>
          <w:rFonts w:ascii="Angsana New" w:hAnsi="Angsana New" w:hint="cs"/>
          <w:spacing w:val="-2"/>
          <w:sz w:val="30"/>
          <w:szCs w:val="30"/>
          <w:cs/>
          <w:lang w:bidi="th-TH"/>
        </w:rPr>
        <w:t>มูลค่ายุติธรรมของเงินลงทุนในตราสารทุน</w:t>
      </w:r>
      <w:r w:rsidRPr="002B3BB5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ซึ่งจดทะเบียนในตลาดหลักทรัพย์ ถูกจัดลำดับชั้นเป็นระดับ </w:t>
      </w:r>
      <w:r w:rsidRPr="002B3BB5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2B3BB5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ของลำดับชั้น</w:t>
      </w:r>
      <w:r>
        <w:rPr>
          <w:rFonts w:ascii="Angsana New" w:hAnsi="Angsana New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</w:t>
      </w:r>
      <w:r>
        <w:rPr>
          <w:rFonts w:ascii="Angsana New" w:hAnsi="Angsana New" w:hint="cs"/>
          <w:sz w:val="30"/>
          <w:szCs w:val="30"/>
          <w:cs/>
          <w:lang w:bidi="th-TH"/>
        </w:rPr>
        <w:t>และมีการซื้อขายอย่างสม่ำเสมอในปัจจุบัน</w:t>
      </w:r>
    </w:p>
    <w:p w14:paraId="506EC6B1" w14:textId="77777777" w:rsidR="00B4719D" w:rsidRDefault="00B4719D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4C949A5" w14:textId="661C30C5" w:rsidR="00B4719D" w:rsidRDefault="00B4719D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  <w:r w:rsidRPr="00FA7EA2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มูลค่ายุติธรรมของเงินลงทุน</w:t>
      </w:r>
      <w:r>
        <w:rPr>
          <w:rFonts w:ascii="Angsana New" w:hAnsi="Angsana New" w:hint="cs"/>
          <w:sz w:val="30"/>
          <w:szCs w:val="30"/>
          <w:cs/>
          <w:lang w:bidi="th-TH"/>
        </w:rPr>
        <w:t>ในตราสารทุนซึ่งไม่ได้จดทะเบียน</w:t>
      </w:r>
      <w:r w:rsidRPr="00FA7EA2">
        <w:rPr>
          <w:rFonts w:ascii="Angsana New" w:hAnsi="Angsana New"/>
          <w:sz w:val="30"/>
          <w:szCs w:val="30"/>
          <w:cs/>
          <w:lang w:bidi="th-TH"/>
        </w:rPr>
        <w:t>ในตลาดหลักทรัพย์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A7EA2">
        <w:rPr>
          <w:rFonts w:ascii="Angsana New" w:hAnsi="Angsana New"/>
          <w:sz w:val="30"/>
          <w:szCs w:val="30"/>
          <w:cs/>
          <w:lang w:bidi="th-TH"/>
        </w:rPr>
        <w:t xml:space="preserve">ถูกจัดลำดับชั้นเป็นระดับ </w:t>
      </w:r>
      <w:r>
        <w:rPr>
          <w:rFonts w:ascii="Angsana New" w:hAnsi="Angsana New"/>
          <w:sz w:val="30"/>
          <w:szCs w:val="30"/>
          <w:lang w:bidi="th-TH"/>
        </w:rPr>
        <w:t>3</w:t>
      </w:r>
      <w:r w:rsidRPr="00FA7EA2">
        <w:rPr>
          <w:rFonts w:ascii="Angsana New" w:hAnsi="Angsana New"/>
          <w:sz w:val="30"/>
          <w:szCs w:val="30"/>
          <w:lang w:bidi="th-TH"/>
        </w:rPr>
        <w:t xml:space="preserve"> </w:t>
      </w:r>
      <w:r w:rsidRPr="00FA7EA2">
        <w:rPr>
          <w:rFonts w:ascii="Angsana New" w:hAnsi="Angsana New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เนื่องจากมูลค่ายุติธรรมของตราสารทุนดังกล่าวเป็นข้อมูลสำหรับสินทรัพย์ที่ไม่สามารถสังเกตได้</w:t>
      </w:r>
    </w:p>
    <w:p w14:paraId="10FD8D6F" w14:textId="77777777" w:rsidR="007A33EA" w:rsidRDefault="007A33EA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EEEA9B4" w14:textId="66060BBF" w:rsidR="00B4719D" w:rsidRDefault="00B4719D" w:rsidP="00B4719D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  <w:r w:rsidRPr="003211BA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3211BA">
        <w:rPr>
          <w:rFonts w:ascii="Angsana New" w:hAnsi="Angsana New"/>
          <w:sz w:val="30"/>
          <w:szCs w:val="30"/>
          <w:cs/>
          <w:lang w:bidi="th-TH"/>
        </w:rPr>
        <w:t>เงินลงทุนในกองทุนรวมตราสารหนี้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211BA">
        <w:rPr>
          <w:rFonts w:ascii="Angsana New" w:hAnsi="Angsana New"/>
          <w:sz w:val="30"/>
          <w:szCs w:val="30"/>
          <w:cs/>
          <w:lang w:bidi="th-TH"/>
        </w:rPr>
        <w:t xml:space="preserve">ถูกจัดลำดับชั้นเป็นระดับ </w:t>
      </w:r>
      <w:r>
        <w:rPr>
          <w:rFonts w:ascii="Angsana New" w:hAnsi="Angsana New"/>
          <w:sz w:val="30"/>
          <w:szCs w:val="30"/>
          <w:lang w:val="en-US" w:bidi="th-TH"/>
        </w:rPr>
        <w:t>2</w:t>
      </w:r>
      <w:r w:rsidRPr="003211BA">
        <w:rPr>
          <w:rFonts w:ascii="Angsana New" w:hAnsi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เป็นข้อมูลอื่นที่สังเกตได้โดยตรงสำหรับเงินลงทุนนั้นนอกเหนือจากราคาเสนอซื้อขาย</w:t>
      </w:r>
    </w:p>
    <w:p w14:paraId="562918E1" w14:textId="77777777" w:rsidR="000F1F5A" w:rsidRDefault="000F1F5A" w:rsidP="000F1F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530"/>
      </w:tblGrid>
      <w:tr w:rsidR="000F1F5A" w:rsidRPr="00475D96" w14:paraId="764D652D" w14:textId="77777777" w:rsidTr="001B0DFF">
        <w:trPr>
          <w:cantSplit/>
          <w:tblHeader/>
        </w:trPr>
        <w:tc>
          <w:tcPr>
            <w:tcW w:w="5760" w:type="dxa"/>
            <w:vAlign w:val="bottom"/>
            <w:hideMark/>
          </w:tcPr>
          <w:p w14:paraId="01AC526C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4AE2B52D" w14:textId="77777777" w:rsidR="000F1F5A" w:rsidRPr="00475D96" w:rsidRDefault="000F1F5A" w:rsidP="001B0DF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งบการเงินรวม/</w:t>
            </w:r>
            <w:r w:rsidRPr="00475D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1F5A" w:rsidRPr="00475D96" w14:paraId="352F2DF5" w14:textId="77777777" w:rsidTr="001B0DFF">
        <w:trPr>
          <w:cantSplit/>
          <w:tblHeader/>
        </w:trPr>
        <w:tc>
          <w:tcPr>
            <w:tcW w:w="5760" w:type="dxa"/>
            <w:hideMark/>
          </w:tcPr>
          <w:p w14:paraId="122F5A6C" w14:textId="77777777" w:rsidR="000F1F5A" w:rsidRPr="00475D96" w:rsidRDefault="000F1F5A" w:rsidP="001B0DFF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3DACAA71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4137649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19ADA211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F1F5A" w:rsidRPr="00475D96" w14:paraId="2B9037C2" w14:textId="77777777" w:rsidTr="001B0DFF">
        <w:trPr>
          <w:cantSplit/>
          <w:tblHeader/>
        </w:trPr>
        <w:tc>
          <w:tcPr>
            <w:tcW w:w="5760" w:type="dxa"/>
            <w:hideMark/>
          </w:tcPr>
          <w:p w14:paraId="6E02EA4A" w14:textId="77777777" w:rsidR="000F1F5A" w:rsidRPr="00475D96" w:rsidRDefault="000F1F5A" w:rsidP="001B0D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E3145E" w14:textId="77777777" w:rsidR="000F1F5A" w:rsidRPr="00475D96" w:rsidRDefault="000F1F5A" w:rsidP="001B0DF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11AD0" w14:textId="77777777" w:rsidR="000F1F5A" w:rsidRPr="00475D96" w:rsidRDefault="000F1F5A" w:rsidP="001B0DF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33BE6E0A" w14:textId="77777777" w:rsidR="000F1F5A" w:rsidRPr="00475D96" w:rsidRDefault="000F1F5A" w:rsidP="001B0D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0F1F5A" w:rsidRPr="00475D96" w14:paraId="46F728D3" w14:textId="77777777" w:rsidTr="001B0DFF">
        <w:trPr>
          <w:cantSplit/>
          <w:tblHeader/>
        </w:trPr>
        <w:tc>
          <w:tcPr>
            <w:tcW w:w="5760" w:type="dxa"/>
          </w:tcPr>
          <w:p w14:paraId="56B7DF8F" w14:textId="77777777" w:rsidR="000F1F5A" w:rsidRPr="00475D96" w:rsidRDefault="000F1F5A" w:rsidP="001B0D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67085D7B" w14:textId="77777777" w:rsidR="000F1F5A" w:rsidRPr="00475D96" w:rsidRDefault="000F1F5A" w:rsidP="001B0DFF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1F5A" w:rsidRPr="00475D96" w14:paraId="6444DE1C" w14:textId="77777777" w:rsidTr="001B0DFF">
        <w:trPr>
          <w:cantSplit/>
        </w:trPr>
        <w:tc>
          <w:tcPr>
            <w:tcW w:w="5760" w:type="dxa"/>
          </w:tcPr>
          <w:p w14:paraId="12E60B22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E45E115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8B246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3C2ADC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F5A" w:rsidRPr="00475D96" w14:paraId="5F595398" w14:textId="77777777" w:rsidTr="001B0DFF">
        <w:trPr>
          <w:cantSplit/>
        </w:trPr>
        <w:tc>
          <w:tcPr>
            <w:tcW w:w="5760" w:type="dxa"/>
          </w:tcPr>
          <w:p w14:paraId="4109CE1C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3034DE44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270" w:type="dxa"/>
          </w:tcPr>
          <w:p w14:paraId="773FA53A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B289B2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F5A" w:rsidRPr="00475D96" w14:paraId="56067D69" w14:textId="77777777" w:rsidTr="001B0DFF">
        <w:trPr>
          <w:cantSplit/>
        </w:trPr>
        <w:tc>
          <w:tcPr>
            <w:tcW w:w="5760" w:type="dxa"/>
          </w:tcPr>
          <w:p w14:paraId="00E8D792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7FA2BE59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52,623</w:t>
            </w:r>
          </w:p>
        </w:tc>
        <w:tc>
          <w:tcPr>
            <w:tcW w:w="270" w:type="dxa"/>
          </w:tcPr>
          <w:p w14:paraId="216D5306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16C167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52,623</w:t>
            </w:r>
          </w:p>
        </w:tc>
      </w:tr>
    </w:tbl>
    <w:p w14:paraId="5205FBB0" w14:textId="77777777" w:rsidR="000F1F5A" w:rsidRPr="00475D96" w:rsidRDefault="000F1F5A" w:rsidP="000F1F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451"/>
        <w:gridCol w:w="180"/>
        <w:gridCol w:w="1530"/>
        <w:gridCol w:w="270"/>
        <w:gridCol w:w="1530"/>
      </w:tblGrid>
      <w:tr w:rsidR="000F1F5A" w:rsidRPr="00475D96" w14:paraId="5AABDA32" w14:textId="77777777" w:rsidTr="001B0DFF">
        <w:trPr>
          <w:cantSplit/>
        </w:trPr>
        <w:tc>
          <w:tcPr>
            <w:tcW w:w="4309" w:type="dxa"/>
          </w:tcPr>
          <w:p w14:paraId="4A9560E9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5FB3998B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08164D9B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1F5A" w:rsidRPr="00475D96" w14:paraId="2978A7E4" w14:textId="77777777" w:rsidTr="001B0DFF">
        <w:trPr>
          <w:cantSplit/>
        </w:trPr>
        <w:tc>
          <w:tcPr>
            <w:tcW w:w="4309" w:type="dxa"/>
          </w:tcPr>
          <w:p w14:paraId="0DDE946C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2EF0A80F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16C2376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9941CF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E7E50CD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EEC7EC" w14:textId="77777777" w:rsidR="000F1F5A" w:rsidRPr="00475D96" w:rsidRDefault="000F1F5A" w:rsidP="001B0D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F1F5A" w:rsidRPr="00475D96" w14:paraId="45316453" w14:textId="77777777" w:rsidTr="001B0DFF">
        <w:trPr>
          <w:cantSplit/>
        </w:trPr>
        <w:tc>
          <w:tcPr>
            <w:tcW w:w="4309" w:type="dxa"/>
          </w:tcPr>
          <w:p w14:paraId="14CD92BF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2D8376B7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76E0F57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4F53AC" w14:textId="77777777" w:rsidR="000F1F5A" w:rsidRPr="00475D96" w:rsidRDefault="000F1F5A" w:rsidP="001B0DF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9C9DF" w14:textId="77777777" w:rsidR="000F1F5A" w:rsidRPr="00475D96" w:rsidRDefault="000F1F5A" w:rsidP="001B0DF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D2486D" w14:textId="77777777" w:rsidR="000F1F5A" w:rsidRPr="00475D96" w:rsidRDefault="000F1F5A" w:rsidP="001B0D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5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F1F5A" w:rsidRPr="00475D96" w14:paraId="11DB749B" w14:textId="77777777" w:rsidTr="001B0DFF">
        <w:trPr>
          <w:cantSplit/>
        </w:trPr>
        <w:tc>
          <w:tcPr>
            <w:tcW w:w="4309" w:type="dxa"/>
          </w:tcPr>
          <w:p w14:paraId="12E29F1E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1AFF0902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450953AA" w14:textId="77777777" w:rsidR="000F1F5A" w:rsidRPr="00475D96" w:rsidRDefault="000F1F5A" w:rsidP="001B0D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1F5A" w:rsidRPr="00475D96" w14:paraId="6460691B" w14:textId="77777777" w:rsidTr="001B0DFF">
        <w:trPr>
          <w:cantSplit/>
        </w:trPr>
        <w:tc>
          <w:tcPr>
            <w:tcW w:w="4309" w:type="dxa"/>
          </w:tcPr>
          <w:p w14:paraId="2B151B9A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51" w:type="dxa"/>
          </w:tcPr>
          <w:p w14:paraId="63D0ACBF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80185E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33A716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DE823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DF44D4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F5A" w:rsidRPr="00475D96" w14:paraId="1766FD82" w14:textId="77777777" w:rsidTr="001B0DFF">
        <w:trPr>
          <w:cantSplit/>
        </w:trPr>
        <w:tc>
          <w:tcPr>
            <w:tcW w:w="5760" w:type="dxa"/>
            <w:gridSpan w:val="2"/>
          </w:tcPr>
          <w:p w14:paraId="61AD26D2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14:paraId="4AB7235A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D3FE19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7ED15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DF1CF6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F5A" w:rsidRPr="00475D96" w14:paraId="00F21447" w14:textId="77777777" w:rsidTr="001B0DFF">
        <w:trPr>
          <w:cantSplit/>
        </w:trPr>
        <w:tc>
          <w:tcPr>
            <w:tcW w:w="4309" w:type="dxa"/>
          </w:tcPr>
          <w:p w14:paraId="65182CAE" w14:textId="77777777" w:rsidR="000F1F5A" w:rsidRPr="00475D96" w:rsidRDefault="000F1F5A" w:rsidP="001B0DF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1" w:type="dxa"/>
          </w:tcPr>
          <w:p w14:paraId="6B7701D9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8EDE96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FE0AF7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4AF783D7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89AE58" w14:textId="77777777" w:rsidR="000F1F5A" w:rsidRPr="00475D96" w:rsidRDefault="000F1F5A" w:rsidP="001B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27,175</w:t>
            </w:r>
          </w:p>
        </w:tc>
      </w:tr>
    </w:tbl>
    <w:p w14:paraId="6200A502" w14:textId="77777777" w:rsidR="000F1F5A" w:rsidRDefault="000F1F5A" w:rsidP="000F1F5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DC726ED" w14:textId="7D587EDC" w:rsidR="000F1F5A" w:rsidRDefault="000F1F5A" w:rsidP="000F1F5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  <w:r w:rsidRPr="007A4427">
        <w:rPr>
          <w:rFonts w:ascii="Angsana New" w:hAnsi="Angsana New"/>
          <w:sz w:val="30"/>
          <w:szCs w:val="30"/>
          <w:cs/>
          <w:lang w:bidi="th-TH"/>
        </w:rPr>
        <w:lastRenderedPageBreak/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 w:rsidRPr="007A4427">
        <w:rPr>
          <w:rFonts w:ascii="Angsana New" w:hAnsi="Angsana New"/>
          <w:sz w:val="30"/>
          <w:szCs w:val="30"/>
          <w:lang w:bidi="th-TH"/>
        </w:rPr>
        <w:br/>
      </w:r>
      <w:r w:rsidRPr="007A4427">
        <w:rPr>
          <w:rFonts w:ascii="Angsana New" w:hAnsi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มูลค่ายุติธรรมของเงินลงทุนดังกล่าว</w:t>
      </w:r>
      <w:r w:rsidRPr="007A4427">
        <w:rPr>
          <w:rFonts w:ascii="Angsana New" w:hAnsi="Angsana New"/>
          <w:sz w:val="30"/>
          <w:szCs w:val="30"/>
          <w:cs/>
          <w:lang w:bidi="th-TH"/>
        </w:rPr>
        <w:br/>
        <w:t xml:space="preserve">ถูกจัดลำดับชั้นเป็นระดับ </w:t>
      </w:r>
      <w:r w:rsidRPr="007A4427">
        <w:rPr>
          <w:rFonts w:ascii="Angsana New" w:hAnsi="Angsana New"/>
          <w:sz w:val="30"/>
          <w:szCs w:val="30"/>
          <w:lang w:bidi="th-TH"/>
        </w:rPr>
        <w:t>1</w:t>
      </w:r>
      <w:r w:rsidRPr="007A4427">
        <w:rPr>
          <w:rFonts w:ascii="Angsana New" w:hAnsi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 w:rsidRPr="007A4427">
        <w:rPr>
          <w:rFonts w:ascii="Angsana New" w:hAnsi="Angsana New"/>
          <w:sz w:val="30"/>
          <w:szCs w:val="30"/>
          <w:cs/>
          <w:lang w:bidi="th-TH"/>
        </w:rPr>
        <w:br/>
        <w:t>สภาพคล่อง ณ วันที่วัดมูลค่า ซึ่งกลุ่มบริษัทสามารถเข้าถึงตลาดนั้น ณ วันที่วัดมูลค่า</w:t>
      </w:r>
    </w:p>
    <w:p w14:paraId="4707C312" w14:textId="77777777" w:rsidR="00347ECB" w:rsidRDefault="00347ECB" w:rsidP="000F1F5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DD5B286" w14:textId="416D4052" w:rsidR="004E4A90" w:rsidRDefault="000F1F5A" w:rsidP="000F1F5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เงินกู้ยืมระยะยาวจากกิจการที่เกี่ยวข้องกันเป็นเงินกู้ยืมระยะยาวจาก</w:t>
      </w:r>
      <w:r>
        <w:rPr>
          <w:rFonts w:ascii="Angsana New" w:hAnsi="Angsana New"/>
          <w:sz w:val="30"/>
          <w:szCs w:val="30"/>
          <w:rtl/>
        </w:rPr>
        <w:t xml:space="preserve"> </w:t>
      </w:r>
      <w:r>
        <w:rPr>
          <w:rFonts w:ascii="Angsana New" w:hAnsi="Angsana New"/>
          <w:sz w:val="30"/>
          <w:szCs w:val="30"/>
        </w:rPr>
        <w:t>Great Brands Limited</w:t>
      </w:r>
      <w:r>
        <w:rPr>
          <w:rFonts w:ascii="Angsana New" w:hAnsi="Angsana New"/>
          <w:sz w:val="30"/>
          <w:szCs w:val="30"/>
          <w:cs/>
          <w:lang w:bidi="th-TH"/>
        </w:rPr>
        <w:t xml:space="preserve"> มูลค่ายุติธรรมของ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/>
          <w:sz w:val="30"/>
          <w:szCs w:val="30"/>
          <w:cs/>
          <w:lang w:bidi="th-TH"/>
        </w:rPr>
        <w:t>เงินกู้ยืม</w:t>
      </w:r>
      <w:r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ระยะยาวดังกล่าวถูกจัดลำดับชั้นเป็นระดับ </w:t>
      </w:r>
      <w:r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เนื่องจากมูลค่ายุติธรรมของเงินกู้ยืมระยะยาว</w:t>
      </w:r>
      <w:r>
        <w:rPr>
          <w:rFonts w:ascii="Angsana New" w:hAnsi="Angsana New"/>
          <w:sz w:val="30"/>
          <w:szCs w:val="30"/>
          <w:cs/>
          <w:lang w:bidi="th-TH"/>
        </w:rPr>
        <w:t>ดังกล่าวเป็นข้อมูลสำหรับหนี้สินที่ไม่สามารถสังเกตได้</w:t>
      </w:r>
    </w:p>
    <w:p w14:paraId="17495E29" w14:textId="6A279624" w:rsidR="004E4A90" w:rsidRDefault="004E4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214E1D67" w14:textId="77777777" w:rsidR="00E64F07" w:rsidRPr="000F1F5A" w:rsidRDefault="00E64F07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0F1F5A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CCABBB4" w14:textId="158C7425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505BCC" w14:textId="579C7A93" w:rsidR="0015375B" w:rsidRP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5375B">
        <w:rPr>
          <w:rFonts w:ascii="Angsana New" w:hAnsi="Angsana New"/>
          <w:i/>
          <w:iCs/>
          <w:color w:val="000000"/>
          <w:sz w:val="30"/>
          <w:szCs w:val="30"/>
          <w:cs/>
        </w:rPr>
        <w:t>กรอบการบริหารจัดการความเสี่ยง</w:t>
      </w:r>
    </w:p>
    <w:p w14:paraId="6E2D6AC5" w14:textId="786E0928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5375B">
        <w:rPr>
          <w:rFonts w:ascii="Angsana New" w:hAnsi="Angsana New"/>
          <w:color w:val="00000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15375B">
        <w:rPr>
          <w:rFonts w:ascii="Angsana New" w:hAnsi="Angsana New"/>
          <w:color w:val="000000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</w:t>
      </w:r>
      <w:r w:rsidR="00AA2D92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เสี่ยงซึ่งรับผิดชอบในการ</w:t>
      </w:r>
      <w:r w:rsidR="00AA2D92">
        <w:rPr>
          <w:rFonts w:ascii="Angsana New" w:hAnsi="Angsana New" w:hint="cs"/>
          <w:color w:val="000000"/>
          <w:sz w:val="30"/>
          <w:szCs w:val="30"/>
          <w:cs/>
        </w:rPr>
        <w:t>กำกับดูแล</w:t>
      </w:r>
      <w:r w:rsidRPr="0015375B">
        <w:rPr>
          <w:rFonts w:ascii="Angsana New" w:hAnsi="Angsana New"/>
          <w:color w:val="000000"/>
          <w:sz w:val="30"/>
          <w:szCs w:val="30"/>
          <w:cs/>
        </w:rPr>
        <w:t xml:space="preserve">และติดตามการบริหารความเสี่ยงของกลุ่มบริษัท </w:t>
      </w:r>
      <w:r w:rsidR="00F53491" w:rsidRPr="0015375B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 w:rsidR="00F53491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="00F53491" w:rsidRPr="0015375B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79E72ABC" w14:textId="2AF87417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8A5CB7" w14:textId="4C83DADB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5375B">
        <w:rPr>
          <w:rFonts w:ascii="Angsana New" w:hAnsi="Angsana New"/>
          <w:color w:val="000000"/>
          <w:sz w:val="30"/>
          <w:szCs w:val="30"/>
          <w:cs/>
        </w:rPr>
        <w:t>นโยบายการบริหารความเสี่ยงของกลุ่มบริษ</w:t>
      </w:r>
      <w:r w:rsidR="00221A11">
        <w:rPr>
          <w:rFonts w:ascii="Angsana New" w:hAnsi="Angsana New" w:hint="cs"/>
          <w:color w:val="000000"/>
          <w:sz w:val="30"/>
          <w:szCs w:val="30"/>
          <w:cs/>
        </w:rPr>
        <w:t>ัท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จัดทำขึ้นเพื่อระบุและวิเคราะห์ความเสี่ยงที่กลุ่มบริษั</w:t>
      </w:r>
      <w:r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26028E" w14:textId="4DAEC176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40ABDA" w14:textId="784967EB" w:rsidR="0015375B" w:rsidRDefault="00F9516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5375B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</w:t>
      </w:r>
      <w:r>
        <w:rPr>
          <w:rFonts w:ascii="Angsana New" w:hAnsi="Angsana New" w:hint="cs"/>
          <w:color w:val="000000"/>
          <w:sz w:val="30"/>
          <w:szCs w:val="30"/>
          <w:cs/>
        </w:rPr>
        <w:t>สอบทานงานด้านต่างๆ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โดยผ่านทางผู้ตรวจสอบภายใน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F2F3DD6" w14:textId="0FD35AD7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322657A" w14:textId="7B094A1E" w:rsidR="006657EF" w:rsidRDefault="006657E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57EF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6657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5A7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657E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657E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6E88F90C" w14:textId="417D89F7" w:rsidR="006657EF" w:rsidRDefault="006657EF" w:rsidP="00665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6657EF">
        <w:rPr>
          <w:rFonts w:ascii="Angsana New" w:hAnsi="Angsana New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B8EDD2D" w14:textId="42300980" w:rsidR="007A33EA" w:rsidRDefault="007A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EC032BC" w14:textId="136B6DAD" w:rsidR="006657EF" w:rsidRPr="00A20639" w:rsidRDefault="006657EF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A2063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)  ลูกหนี้การค้า</w:t>
      </w:r>
    </w:p>
    <w:p w14:paraId="57D76C43" w14:textId="0B3930C8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A20639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กลุ่มบริษัทได้รับอิทธิพลมาจากลักษณะเฉพาะตัวของลูกค้าแต่ละราย</w:t>
      </w:r>
      <w:r w:rsidR="00A2063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43BAEB0" w14:textId="465CFA44" w:rsidR="00EA0682" w:rsidRDefault="00EA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D8EFB4A" w14:textId="17BF5733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A206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จะเสนอระยะเวลาและเงื่อนไขทางการค้า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592426">
        <w:rPr>
          <w:rFonts w:asciiTheme="majorBidi" w:hAnsiTheme="majorBidi" w:cstheme="majorBidi" w:hint="cs"/>
          <w:sz w:val="30"/>
          <w:szCs w:val="30"/>
          <w:cs/>
          <w:lang w:bidi="th-TH"/>
        </w:rPr>
        <w:t>อย่างสม่ำเสมอ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ยอดขายที่เกินกว่าวงเงิน</w:t>
      </w:r>
      <w:r w:rsidR="003C487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ที่กำหนด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ต้องได้รับการอนุมัติจากคณะกรรมการบริหาร</w:t>
      </w:r>
    </w:p>
    <w:p w14:paraId="714B4C9A" w14:textId="77777777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C6A08F" w14:textId="0CFBEBB1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B5A7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F0A8E74" w14:textId="77777777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0F49C2B" w14:textId="407072F6" w:rsidR="00EA0682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05DDC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  <w:r w:rsidR="004B5A7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B5A7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Pr="004B5A7C">
        <w:rPr>
          <w:rFonts w:asciiTheme="majorBidi" w:hAnsiTheme="majorBidi" w:cstheme="majorBidi"/>
          <w:i/>
          <w:iCs/>
          <w:sz w:val="30"/>
          <w:szCs w:val="30"/>
          <w:lang w:bidi="th-TH"/>
        </w:rPr>
        <w:t>2563</w:t>
      </w:r>
      <w:r w:rsidRPr="004B5A7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: ระยะเวลาตั้งแต่ </w:t>
      </w:r>
      <w:r w:rsidRPr="004B5A7C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15 </w:t>
      </w:r>
      <w:r w:rsidRPr="004B5A7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วัน ถึง </w:t>
      </w:r>
      <w:r w:rsidRPr="004B5A7C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60 </w:t>
      </w:r>
      <w:r w:rsidRPr="004B5A7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วัน)</w:t>
      </w:r>
    </w:p>
    <w:p w14:paraId="7228517C" w14:textId="47E93D61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01C09DC" w14:textId="1AADE0AD" w:rsidR="004B5A7C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3EA6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 w:rsidRPr="001A3EA6">
        <w:rPr>
          <w:rFonts w:asciiTheme="majorBidi" w:hAnsiTheme="majorBidi" w:cstheme="majorBidi"/>
          <w:sz w:val="30"/>
          <w:szCs w:val="30"/>
          <w:cs/>
          <w:lang w:bidi="th-TH"/>
        </w:rPr>
        <w:t>ค.</w:t>
      </w:r>
      <w:r w:rsidRPr="001A3EA6">
        <w:rPr>
          <w:rFonts w:asciiTheme="majorBidi" w:hAnsiTheme="majorBidi" w:cstheme="majorBidi"/>
          <w:sz w:val="30"/>
          <w:szCs w:val="30"/>
          <w:lang w:bidi="th-TH"/>
        </w:rPr>
        <w:t xml:space="preserve">1.2) </w:t>
      </w:r>
      <w:r w:rsidRPr="001A3EA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</w:p>
    <w:p w14:paraId="3EA06BAD" w14:textId="630679D5" w:rsidR="001A3EA6" w:rsidRPr="001A3EA6" w:rsidRDefault="001A3EA6" w:rsidP="001A3EA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1A3EA6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1A3EA6">
        <w:rPr>
          <w:rFonts w:asciiTheme="majorBidi" w:hAnsi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</w:t>
      </w:r>
      <w:r w:rsidRPr="001A3EA6">
        <w:rPr>
          <w:rFonts w:asciiTheme="majorBidi" w:hAnsiTheme="majorBidi" w:hint="cs"/>
          <w:sz w:val="30"/>
          <w:szCs w:val="30"/>
          <w:cs/>
        </w:rPr>
        <w:t>ด้านเครดิตที่   คาดว่าจะเกิดขึ้นซึ่ง</w:t>
      </w:r>
      <w:r w:rsidRPr="001A3EA6">
        <w:rPr>
          <w:rFonts w:asciiTheme="majorBidi" w:hAnsiTheme="majorBidi"/>
          <w:sz w:val="30"/>
          <w:szCs w:val="30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12 </w:t>
      </w:r>
      <w:r w:rsidRPr="001A3EA6">
        <w:rPr>
          <w:rFonts w:asciiTheme="majorBidi" w:hAnsiTheme="majorBidi"/>
          <w:sz w:val="30"/>
          <w:szCs w:val="30"/>
          <w:cs/>
        </w:rPr>
        <w:t>เดือน</w:t>
      </w:r>
      <w:r w:rsidRPr="001A3EA6">
        <w:rPr>
          <w:rFonts w:asciiTheme="majorBidi" w:hAnsiTheme="majorBidi" w:hint="cs"/>
          <w:sz w:val="30"/>
          <w:szCs w:val="30"/>
          <w:cs/>
        </w:rPr>
        <w:t xml:space="preserve">หรือ </w:t>
      </w:r>
      <w:r w:rsidRPr="001A3EA6">
        <w:rPr>
          <w:rFonts w:asciiTheme="majorBidi" w:hAnsiTheme="majorBidi"/>
          <w:sz w:val="30"/>
          <w:szCs w:val="30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1A3EA6">
        <w:rPr>
          <w:rFonts w:asciiTheme="majorBidi" w:hAnsiTheme="majorBidi" w:hint="cs"/>
          <w:sz w:val="30"/>
          <w:szCs w:val="30"/>
          <w:cs/>
        </w:rPr>
        <w:t>โดย</w:t>
      </w:r>
      <w:r w:rsidRPr="001A3EA6">
        <w:rPr>
          <w:rFonts w:asciiTheme="majorBidi" w:hAnsiTheme="majorBidi"/>
          <w:sz w:val="30"/>
          <w:szCs w:val="30"/>
          <w:cs/>
        </w:rPr>
        <w:t>พิจารณาจาก</w:t>
      </w:r>
      <w:r w:rsidRPr="001A3EA6">
        <w:rPr>
          <w:rFonts w:asciiTheme="majorBidi" w:hAnsiTheme="majorBidi" w:hint="cs"/>
          <w:sz w:val="30"/>
          <w:szCs w:val="30"/>
          <w:cs/>
        </w:rPr>
        <w:t>อันดับเครดิต</w:t>
      </w:r>
      <w:r w:rsidRPr="001A3EA6">
        <w:rPr>
          <w:rFonts w:asciiTheme="majorBidi" w:hAnsiTheme="majorBidi"/>
          <w:sz w:val="30"/>
          <w:szCs w:val="30"/>
          <w:cs/>
        </w:rPr>
        <w:t>ที่อยู่ในระดับ</w:t>
      </w:r>
      <w:r w:rsidRPr="001A3EA6">
        <w:rPr>
          <w:rFonts w:asciiTheme="majorBidi" w:hAnsiTheme="majorBidi" w:hint="cs"/>
          <w:sz w:val="30"/>
          <w:szCs w:val="30"/>
          <w:cs/>
        </w:rPr>
        <w:t>น่า</w:t>
      </w:r>
      <w:r w:rsidRPr="001A3EA6">
        <w:rPr>
          <w:rFonts w:asciiTheme="majorBidi" w:hAnsiTheme="majorBidi"/>
          <w:sz w:val="30"/>
          <w:szCs w:val="30"/>
          <w:cs/>
        </w:rPr>
        <w:t xml:space="preserve">ลงทุน 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(Investment grade credit rating) </w:t>
      </w:r>
      <w:r w:rsidRPr="001A3EA6">
        <w:rPr>
          <w:rFonts w:asciiTheme="majorBidi" w:hAnsiTheme="majorBidi"/>
          <w:sz w:val="30"/>
          <w:szCs w:val="30"/>
          <w:cs/>
        </w:rPr>
        <w:t>จากหน่วยงานจัด</w:t>
      </w:r>
      <w:r w:rsidRPr="001A3EA6">
        <w:rPr>
          <w:rFonts w:asciiTheme="majorBidi" w:hAnsiTheme="majorBidi" w:hint="cs"/>
          <w:sz w:val="30"/>
          <w:szCs w:val="30"/>
          <w:cs/>
        </w:rPr>
        <w:t>อันดับเครดิตภายนอกที่มีการเผยแพร่</w:t>
      </w:r>
      <w:r w:rsidRPr="001A3EA6">
        <w:rPr>
          <w:rFonts w:asciiTheme="majorBidi" w:hAnsiTheme="majorBidi"/>
          <w:sz w:val="30"/>
          <w:szCs w:val="30"/>
          <w:cs/>
        </w:rPr>
        <w:t xml:space="preserve"> ตราสารอื่น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1A3EA6">
        <w:rPr>
          <w:rFonts w:asciiTheme="majorBidi" w:hAnsiTheme="majorBidi" w:hint="cs"/>
          <w:sz w:val="30"/>
          <w:szCs w:val="30"/>
          <w:cs/>
        </w:rPr>
        <w:t>หนี้</w:t>
      </w:r>
      <w:r w:rsidRPr="001A3EA6">
        <w:rPr>
          <w:rFonts w:asciiTheme="majorBidi" w:hAnsiTheme="majorBidi"/>
          <w:sz w:val="30"/>
          <w:szCs w:val="30"/>
          <w:cs/>
        </w:rPr>
        <w:t>อยู่ในระดับต่ำ และ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1B911335" w14:textId="77777777" w:rsidR="001A3EA6" w:rsidRPr="004B5A7C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2EFB73" w14:textId="4E5B2BD8" w:rsidR="004B5A7C" w:rsidRPr="00A20639" w:rsidRDefault="004B5A7C" w:rsidP="004B5A7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A2063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A3EA6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 xml:space="preserve">)  </w:t>
      </w:r>
      <w:r w:rsidRPr="004B5A7C">
        <w:rPr>
          <w:rFonts w:asciiTheme="majorBidi" w:hAnsi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0309C93" w14:textId="11F3CD2F" w:rsidR="004B5A7C" w:rsidRPr="004B5A7C" w:rsidRDefault="009A4DA2" w:rsidP="004B5A7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A4DA2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9A4DA2">
        <w:rPr>
          <w:rFonts w:asciiTheme="majorBidi" w:hAnsiTheme="majorBidi"/>
          <w:sz w:val="30"/>
          <w:szCs w:val="30"/>
          <w:cs/>
          <w:lang w:bidi="th-TH"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B7C94A5" w14:textId="77F9D20D" w:rsidR="00B31FF5" w:rsidRDefault="00B31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A5F89A4" w14:textId="51132D5C" w:rsidR="00822533" w:rsidRPr="00822533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253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822533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82253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E305734" w14:textId="4FF1C135" w:rsidR="00822533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822533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822533">
        <w:rPr>
          <w:rFonts w:ascii="Angsana New" w:hAnsi="Angsana New"/>
          <w:color w:val="000000"/>
          <w:sz w:val="30"/>
          <w:szCs w:val="30"/>
          <w:cs/>
        </w:rPr>
        <w:t>กำกับดูแลความเสี่ยง</w:t>
      </w:r>
      <w:r w:rsidRPr="00822533">
        <w:rPr>
          <w:rFonts w:ascii="Angsana New" w:hAnsi="Angsana New" w:hint="cs"/>
          <w:color w:val="000000"/>
          <w:sz w:val="30"/>
          <w:szCs w:val="30"/>
          <w:cs/>
        </w:rPr>
        <w:t>ด้าน</w:t>
      </w:r>
      <w:r w:rsidRPr="00822533">
        <w:rPr>
          <w:rFonts w:ascii="Angsana New" w:hAnsi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22533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 </w:t>
      </w:r>
      <w:r w:rsidRPr="00822533">
        <w:rPr>
          <w:rFonts w:ascii="Angsana New" w:hAnsi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</w:p>
    <w:p w14:paraId="088DF403" w14:textId="48D6BDD4" w:rsidR="005837DC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3D4455" w14:textId="5F1F3A59" w:rsidR="005837DC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837DC">
        <w:rPr>
          <w:rFonts w:ascii="Angsana New" w:hAnsi="Angsana New"/>
          <w:color w:val="00000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C0E5DAB" w14:textId="306E6679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080"/>
        <w:gridCol w:w="272"/>
        <w:gridCol w:w="1077"/>
        <w:gridCol w:w="272"/>
        <w:gridCol w:w="989"/>
        <w:gridCol w:w="241"/>
        <w:gridCol w:w="1075"/>
        <w:gridCol w:w="263"/>
        <w:gridCol w:w="1031"/>
      </w:tblGrid>
      <w:tr w:rsidR="005837DC" w:rsidRPr="00A21D14" w14:paraId="2FA97267" w14:textId="77777777" w:rsidTr="005837DC">
        <w:trPr>
          <w:tblHeader/>
        </w:trPr>
        <w:tc>
          <w:tcPr>
            <w:tcW w:w="3155" w:type="dxa"/>
            <w:shd w:val="clear" w:color="auto" w:fill="auto"/>
            <w:vAlign w:val="bottom"/>
          </w:tcPr>
          <w:p w14:paraId="4AD1E0E0" w14:textId="0CF7ACC9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shd w:val="clear" w:color="auto" w:fill="auto"/>
            <w:vAlign w:val="bottom"/>
          </w:tcPr>
          <w:p w14:paraId="70ACC90A" w14:textId="59AD0863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37DC" w:rsidRPr="00A21D14" w14:paraId="0EA9A3A9" w14:textId="77777777" w:rsidTr="005837DC">
        <w:trPr>
          <w:tblHeader/>
        </w:trPr>
        <w:tc>
          <w:tcPr>
            <w:tcW w:w="3155" w:type="dxa"/>
            <w:shd w:val="clear" w:color="auto" w:fill="auto"/>
          </w:tcPr>
          <w:p w14:paraId="1296B74E" w14:textId="14AC6341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02F5AA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7B975BC9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8" w:type="dxa"/>
            <w:gridSpan w:val="7"/>
            <w:shd w:val="clear" w:color="auto" w:fill="auto"/>
            <w:vAlign w:val="bottom"/>
          </w:tcPr>
          <w:p w14:paraId="78A936D6" w14:textId="42B4BE74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A21D14" w14:paraId="12F2BFAE" w14:textId="77777777" w:rsidTr="005837DC">
        <w:trPr>
          <w:tblHeader/>
        </w:trPr>
        <w:tc>
          <w:tcPr>
            <w:tcW w:w="3155" w:type="dxa"/>
            <w:shd w:val="clear" w:color="auto" w:fill="auto"/>
            <w:vAlign w:val="bottom"/>
            <w:hideMark/>
          </w:tcPr>
          <w:p w14:paraId="1CF83DDF" w14:textId="7777777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6A65AE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ECBC3F6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4A29A90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B466AA1" w14:textId="77777777" w:rsidR="005837DC" w:rsidRPr="005837DC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7756A59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  <w:hideMark/>
          </w:tcPr>
          <w:p w14:paraId="0E7D933B" w14:textId="77777777" w:rsidR="005837DC" w:rsidRPr="005837DC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85E912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664B1893" w14:textId="77777777" w:rsidR="005837DC" w:rsidRPr="005837DC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9FAB2B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51A71C3A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407324" w14:paraId="03BC7DE1" w14:textId="77777777" w:rsidTr="005837DC">
        <w:trPr>
          <w:tblHeader/>
        </w:trPr>
        <w:tc>
          <w:tcPr>
            <w:tcW w:w="3155" w:type="dxa"/>
            <w:shd w:val="clear" w:color="auto" w:fill="auto"/>
          </w:tcPr>
          <w:p w14:paraId="05B02B30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shd w:val="clear" w:color="auto" w:fill="auto"/>
          </w:tcPr>
          <w:p w14:paraId="52759406" w14:textId="12D9E8DB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37DC" w:rsidRPr="00A21D14" w14:paraId="56A87F1A" w14:textId="77777777" w:rsidTr="005837DC">
        <w:tc>
          <w:tcPr>
            <w:tcW w:w="3155" w:type="dxa"/>
            <w:shd w:val="clear" w:color="auto" w:fill="auto"/>
            <w:hideMark/>
          </w:tcPr>
          <w:p w14:paraId="7135D017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87CFAC4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DAD0726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1F7FD64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1C0D533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DBFC045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40007F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25FC20E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EA47C96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74C56BE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37DC" w:rsidRPr="00A21D14" w14:paraId="3752CEDC" w14:textId="77777777" w:rsidTr="005837DC">
        <w:tc>
          <w:tcPr>
            <w:tcW w:w="3155" w:type="dxa"/>
            <w:shd w:val="clear" w:color="auto" w:fill="auto"/>
            <w:hideMark/>
          </w:tcPr>
          <w:p w14:paraId="36B8D47D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BBC9666" w14:textId="608645F6" w:rsidR="005837DC" w:rsidRPr="005837DC" w:rsidRDefault="00441C3A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  <w:r w:rsidR="00AE0C0B">
              <w:rPr>
                <w:rFonts w:asciiTheme="majorBidi" w:hAnsiTheme="majorBidi" w:cstheme="majorBidi"/>
                <w:sz w:val="30"/>
                <w:szCs w:val="30"/>
              </w:rPr>
              <w:t>9,099</w:t>
            </w:r>
          </w:p>
        </w:tc>
        <w:tc>
          <w:tcPr>
            <w:tcW w:w="272" w:type="dxa"/>
            <w:shd w:val="clear" w:color="auto" w:fill="auto"/>
          </w:tcPr>
          <w:p w14:paraId="3CE2C2D6" w14:textId="77777777" w:rsidR="005837DC" w:rsidRPr="005837DC" w:rsidRDefault="005837DC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2596847" w14:textId="2E6AE7EE" w:rsidR="005837DC" w:rsidRPr="005837DC" w:rsidRDefault="00AE0C0B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9,099</w:t>
            </w:r>
          </w:p>
        </w:tc>
        <w:tc>
          <w:tcPr>
            <w:tcW w:w="272" w:type="dxa"/>
            <w:shd w:val="clear" w:color="auto" w:fill="auto"/>
          </w:tcPr>
          <w:p w14:paraId="1B025226" w14:textId="40187AF8" w:rsidR="005837DC" w:rsidRPr="005837DC" w:rsidRDefault="005837DC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31633ED" w14:textId="3CF3F097" w:rsidR="005837DC" w:rsidRPr="005837DC" w:rsidRDefault="00441C3A" w:rsidP="00A25EA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D2E6CF" w14:textId="77777777" w:rsidR="005837DC" w:rsidRPr="005837DC" w:rsidRDefault="005837DC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6ED79A0" w14:textId="7561AA3E" w:rsidR="005837DC" w:rsidRPr="005837DC" w:rsidRDefault="00441C3A" w:rsidP="00A25EA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5FD495" w14:textId="59B08149" w:rsidR="005837DC" w:rsidRPr="005837DC" w:rsidRDefault="005837DC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A6B095C" w14:textId="6346F71F" w:rsidR="005837DC" w:rsidRPr="005837DC" w:rsidRDefault="00AE0C0B" w:rsidP="00A510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9,099</w:t>
            </w:r>
          </w:p>
        </w:tc>
      </w:tr>
      <w:tr w:rsidR="00441C3A" w:rsidRPr="00A21D14" w14:paraId="23C0403B" w14:textId="77777777" w:rsidTr="005837DC">
        <w:trPr>
          <w:trHeight w:val="119"/>
        </w:trPr>
        <w:tc>
          <w:tcPr>
            <w:tcW w:w="3155" w:type="dxa"/>
            <w:shd w:val="clear" w:color="auto" w:fill="auto"/>
            <w:hideMark/>
          </w:tcPr>
          <w:p w14:paraId="1E5B2FFF" w14:textId="77777777" w:rsidR="00441C3A" w:rsidRPr="005837DC" w:rsidRDefault="00441C3A" w:rsidP="00441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D0E33" w14:textId="471EAD3C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,381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2675B8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C7F00B7" w14:textId="5E5C8F5A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98,151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4B4366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656E81" w14:textId="03F28C46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258,230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4D2B85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8B734C" w14:textId="0AFC0B69" w:rsidR="00441C3A" w:rsidRPr="005837DC" w:rsidRDefault="00441C3A" w:rsidP="00A25EA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D2E641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3D81591" w14:textId="3BE3803A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356,381</w:t>
            </w:r>
          </w:p>
        </w:tc>
      </w:tr>
      <w:tr w:rsidR="00441C3A" w:rsidRPr="00A21D14" w14:paraId="7B8960BB" w14:textId="77777777" w:rsidTr="005837DC">
        <w:tc>
          <w:tcPr>
            <w:tcW w:w="3155" w:type="dxa"/>
            <w:shd w:val="clear" w:color="auto" w:fill="auto"/>
          </w:tcPr>
          <w:p w14:paraId="06BAE42C" w14:textId="77777777" w:rsidR="00441C3A" w:rsidRPr="005837DC" w:rsidRDefault="00441C3A" w:rsidP="00441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D01E1C" w14:textId="24CC649F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845,480</w:t>
            </w:r>
          </w:p>
        </w:tc>
        <w:tc>
          <w:tcPr>
            <w:tcW w:w="272" w:type="dxa"/>
            <w:shd w:val="clear" w:color="auto" w:fill="auto"/>
          </w:tcPr>
          <w:p w14:paraId="2D2005DE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DEC7E" w14:textId="055379CA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587,250</w:t>
            </w:r>
          </w:p>
        </w:tc>
        <w:tc>
          <w:tcPr>
            <w:tcW w:w="272" w:type="dxa"/>
            <w:shd w:val="clear" w:color="auto" w:fill="auto"/>
          </w:tcPr>
          <w:p w14:paraId="1FB66542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75365" w14:textId="7E1A1820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258,230</w:t>
            </w:r>
          </w:p>
        </w:tc>
        <w:tc>
          <w:tcPr>
            <w:tcW w:w="241" w:type="dxa"/>
            <w:shd w:val="clear" w:color="auto" w:fill="auto"/>
          </w:tcPr>
          <w:p w14:paraId="382708EF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8E77FD" w14:textId="4A1C7FA2" w:rsidR="00441C3A" w:rsidRPr="005837DC" w:rsidRDefault="00441C3A" w:rsidP="00A25EA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09E0379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F547" w14:textId="7A5CE226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845,480</w:t>
            </w:r>
          </w:p>
        </w:tc>
      </w:tr>
    </w:tbl>
    <w:p w14:paraId="65A6CB4B" w14:textId="5A63B43E" w:rsidR="007A33EA" w:rsidRDefault="007A33EA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080"/>
        <w:gridCol w:w="272"/>
        <w:gridCol w:w="1077"/>
        <w:gridCol w:w="272"/>
        <w:gridCol w:w="989"/>
        <w:gridCol w:w="241"/>
        <w:gridCol w:w="1075"/>
        <w:gridCol w:w="263"/>
        <w:gridCol w:w="1031"/>
      </w:tblGrid>
      <w:tr w:rsidR="005837DC" w:rsidRPr="005837DC" w14:paraId="718868D9" w14:textId="77777777" w:rsidTr="00A510B7">
        <w:trPr>
          <w:tblHeader/>
        </w:trPr>
        <w:tc>
          <w:tcPr>
            <w:tcW w:w="3155" w:type="dxa"/>
            <w:shd w:val="clear" w:color="auto" w:fill="auto"/>
            <w:vAlign w:val="bottom"/>
          </w:tcPr>
          <w:p w14:paraId="25DC5724" w14:textId="7777777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shd w:val="clear" w:color="auto" w:fill="auto"/>
            <w:vAlign w:val="bottom"/>
          </w:tcPr>
          <w:p w14:paraId="1107C11E" w14:textId="1951F315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7DC" w:rsidRPr="005837DC" w14:paraId="14816D7A" w14:textId="77777777" w:rsidTr="00A510B7">
        <w:trPr>
          <w:tblHeader/>
        </w:trPr>
        <w:tc>
          <w:tcPr>
            <w:tcW w:w="3155" w:type="dxa"/>
            <w:shd w:val="clear" w:color="auto" w:fill="auto"/>
          </w:tcPr>
          <w:p w14:paraId="192B3B94" w14:textId="7777777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9623A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95A0D2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8" w:type="dxa"/>
            <w:gridSpan w:val="7"/>
            <w:shd w:val="clear" w:color="auto" w:fill="auto"/>
            <w:vAlign w:val="bottom"/>
          </w:tcPr>
          <w:p w14:paraId="6EB7994F" w14:textId="77777777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5837DC" w14:paraId="4FE3E6B9" w14:textId="77777777" w:rsidTr="00A510B7">
        <w:trPr>
          <w:tblHeader/>
        </w:trPr>
        <w:tc>
          <w:tcPr>
            <w:tcW w:w="3155" w:type="dxa"/>
            <w:shd w:val="clear" w:color="auto" w:fill="auto"/>
            <w:vAlign w:val="bottom"/>
            <w:hideMark/>
          </w:tcPr>
          <w:p w14:paraId="4451ABE0" w14:textId="7777777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3B7FF4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1A8635E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3F9020A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52CFFAE5" w14:textId="77777777" w:rsidR="005837DC" w:rsidRPr="005837DC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D9050D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  <w:hideMark/>
          </w:tcPr>
          <w:p w14:paraId="13A37FBE" w14:textId="77777777" w:rsidR="005837DC" w:rsidRPr="005837DC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686276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7995F273" w14:textId="77777777" w:rsidR="005837DC" w:rsidRPr="005837DC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831EB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293E237B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5837DC" w14:paraId="25083641" w14:textId="77777777" w:rsidTr="00A510B7">
        <w:trPr>
          <w:tblHeader/>
        </w:trPr>
        <w:tc>
          <w:tcPr>
            <w:tcW w:w="3155" w:type="dxa"/>
            <w:shd w:val="clear" w:color="auto" w:fill="auto"/>
          </w:tcPr>
          <w:p w14:paraId="75171428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shd w:val="clear" w:color="auto" w:fill="auto"/>
          </w:tcPr>
          <w:p w14:paraId="116D3147" w14:textId="36B99444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37DC" w:rsidRPr="005837DC" w14:paraId="36DA0C2C" w14:textId="77777777" w:rsidTr="00A510B7">
        <w:tc>
          <w:tcPr>
            <w:tcW w:w="3155" w:type="dxa"/>
            <w:shd w:val="clear" w:color="auto" w:fill="auto"/>
            <w:hideMark/>
          </w:tcPr>
          <w:p w14:paraId="47161DB3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7E3DCF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416099D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C7B9696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C4CEE6E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E63C835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5044F59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1650F14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D0054F2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0C7AA38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1C3A" w:rsidRPr="005837DC" w14:paraId="58210904" w14:textId="77777777" w:rsidTr="00A510B7">
        <w:tc>
          <w:tcPr>
            <w:tcW w:w="3155" w:type="dxa"/>
            <w:shd w:val="clear" w:color="auto" w:fill="auto"/>
            <w:hideMark/>
          </w:tcPr>
          <w:p w14:paraId="1265E7BD" w14:textId="77777777" w:rsidR="00441C3A" w:rsidRPr="005837DC" w:rsidRDefault="00441C3A" w:rsidP="00441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A77F122" w14:textId="1814CEA8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736,730</w:t>
            </w:r>
          </w:p>
        </w:tc>
        <w:tc>
          <w:tcPr>
            <w:tcW w:w="272" w:type="dxa"/>
            <w:shd w:val="clear" w:color="auto" w:fill="auto"/>
          </w:tcPr>
          <w:p w14:paraId="166A9D64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324B85B" w14:textId="637662AC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736,730</w:t>
            </w:r>
          </w:p>
        </w:tc>
        <w:tc>
          <w:tcPr>
            <w:tcW w:w="272" w:type="dxa"/>
            <w:shd w:val="clear" w:color="auto" w:fill="auto"/>
          </w:tcPr>
          <w:p w14:paraId="02C1494A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C254146" w14:textId="7BBF33F5" w:rsidR="00441C3A" w:rsidRPr="005837DC" w:rsidRDefault="00441C3A" w:rsidP="00BC4F1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C45E669" w14:textId="77777777" w:rsidR="00441C3A" w:rsidRPr="005837DC" w:rsidRDefault="00441C3A" w:rsidP="00BC4F1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0A51BAB" w14:textId="713933CA" w:rsidR="00441C3A" w:rsidRPr="005837DC" w:rsidRDefault="00441C3A" w:rsidP="00BC4F1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233A93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78AEFDE" w14:textId="501FF478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736,730</w:t>
            </w:r>
          </w:p>
        </w:tc>
      </w:tr>
      <w:tr w:rsidR="00441C3A" w:rsidRPr="005837DC" w14:paraId="3A2F12D0" w14:textId="77777777" w:rsidTr="00A510B7">
        <w:trPr>
          <w:trHeight w:val="119"/>
        </w:trPr>
        <w:tc>
          <w:tcPr>
            <w:tcW w:w="3155" w:type="dxa"/>
            <w:shd w:val="clear" w:color="auto" w:fill="auto"/>
            <w:hideMark/>
          </w:tcPr>
          <w:p w14:paraId="272BA3B2" w14:textId="77777777" w:rsidR="00441C3A" w:rsidRPr="005837DC" w:rsidRDefault="00441C3A" w:rsidP="00441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3B509" w14:textId="3C8DB4E6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352,606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B4FE26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C86D684" w14:textId="3F54A9F5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E05036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771DB52" w14:textId="4736D33D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22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F79901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6B58863" w14:textId="3B70235B" w:rsidR="00441C3A" w:rsidRPr="005837DC" w:rsidRDefault="00441C3A" w:rsidP="00BC4F1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D3E33AE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6515B79" w14:textId="3D027B69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,606</w:t>
            </w:r>
          </w:p>
        </w:tc>
      </w:tr>
      <w:tr w:rsidR="00441C3A" w:rsidRPr="005837DC" w14:paraId="49AF6F8F" w14:textId="77777777" w:rsidTr="00A510B7">
        <w:tc>
          <w:tcPr>
            <w:tcW w:w="3155" w:type="dxa"/>
            <w:shd w:val="clear" w:color="auto" w:fill="auto"/>
          </w:tcPr>
          <w:p w14:paraId="735B7868" w14:textId="77777777" w:rsidR="00441C3A" w:rsidRPr="005837DC" w:rsidRDefault="00441C3A" w:rsidP="00441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271094" w14:textId="0E499342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</w:t>
            </w:r>
            <w:r w:rsidR="00AE0C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9,336</w:t>
            </w:r>
          </w:p>
        </w:tc>
        <w:tc>
          <w:tcPr>
            <w:tcW w:w="272" w:type="dxa"/>
            <w:shd w:val="clear" w:color="auto" w:fill="auto"/>
          </w:tcPr>
          <w:p w14:paraId="50B3B117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DA975" w14:textId="6BAC5BBC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833,726</w:t>
            </w:r>
          </w:p>
        </w:tc>
        <w:tc>
          <w:tcPr>
            <w:tcW w:w="272" w:type="dxa"/>
            <w:shd w:val="clear" w:color="auto" w:fill="auto"/>
          </w:tcPr>
          <w:p w14:paraId="737AA8C5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A98168" w14:textId="522B7D10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255,610</w:t>
            </w:r>
          </w:p>
        </w:tc>
        <w:tc>
          <w:tcPr>
            <w:tcW w:w="241" w:type="dxa"/>
            <w:shd w:val="clear" w:color="auto" w:fill="auto"/>
          </w:tcPr>
          <w:p w14:paraId="58D645BA" w14:textId="77777777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3DCD55" w14:textId="6DC7B183" w:rsidR="00441C3A" w:rsidRPr="00BC4F1F" w:rsidRDefault="00441C3A" w:rsidP="00BC4F1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FB0AC5" w14:textId="7ACA85DB" w:rsidR="00441C3A" w:rsidRPr="005837DC" w:rsidRDefault="00441C3A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9200D" w14:textId="7C153A0F" w:rsidR="00441C3A" w:rsidRPr="005837DC" w:rsidRDefault="00AE0C0B" w:rsidP="00441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,089,336</w:t>
            </w:r>
          </w:p>
        </w:tc>
      </w:tr>
    </w:tbl>
    <w:p w14:paraId="110C7475" w14:textId="12076287" w:rsidR="005837DC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BED584" w14:textId="2C9291E1" w:rsidR="004A57CC" w:rsidRPr="004A57CC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57CC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A57CC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4A57C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0121394" w14:textId="73FFDE9F" w:rsidR="004A57CC" w:rsidRPr="004A57CC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A57CC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4A57CC">
        <w:rPr>
          <w:rFonts w:ascii="Angsana New" w:hAnsi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738B4">
        <w:rPr>
          <w:rFonts w:ascii="Angsana New" w:hAnsi="Angsana New"/>
          <w:color w:val="000000"/>
          <w:sz w:val="30"/>
          <w:szCs w:val="30"/>
        </w:rPr>
        <w:br/>
      </w:r>
      <w:r w:rsidRPr="004A57CC">
        <w:rPr>
          <w:rFonts w:ascii="Angsana New" w:hAnsi="Angsana New"/>
          <w:color w:val="00000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  <w:r w:rsidRPr="004A57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085DA72" w14:textId="3030C77A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41654C0" w14:textId="15031C1F" w:rsidR="004A57CC" w:rsidRPr="004A57CC" w:rsidRDefault="004A57CC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A57CC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4A57CC">
        <w:rPr>
          <w:rFonts w:asciiTheme="majorBidi" w:hAnsiTheme="majorBidi" w:cstheme="majorBidi"/>
          <w:sz w:val="30"/>
          <w:szCs w:val="30"/>
          <w:lang w:bidi="th-TH"/>
        </w:rPr>
        <w:t xml:space="preserve">.3.1) </w:t>
      </w:r>
      <w:r w:rsidRPr="004A57C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214F8B0" w14:textId="00066F91" w:rsidR="004A57CC" w:rsidRPr="004A57CC" w:rsidRDefault="004A57CC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A57C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4A57CC">
        <w:rPr>
          <w:rFonts w:asciiTheme="majorBidi" w:hAnsiTheme="majorBidi"/>
          <w:sz w:val="30"/>
          <w:szCs w:val="30"/>
          <w:cs/>
          <w:lang w:bidi="th-TH"/>
        </w:rPr>
        <w:t>ซึ่งกลุ่มบริษัทคาดว่าผลกระทบจากอัตราแลกเปลี่ยนเงินตราต่างประเทศที่เปลี่ยนแปลงสำหรับสินทรัพย์และหนี้สินที่เป็นเงินตราต่างประเทศในงบแสดงฐานะการเงินจะไม่มีสาระสำคัญต่อฐานะการเงินและผลการดำเนินงาน เนื่องจากกลุ่มบริษัทไม่มีเงินกู้หรือรายการค้าที่เป็นสกุลเงินตราต่างประเทศอย่างมีสาระสำคัญ นอกจากนี้การซื้อวัตถุดิบและบรรจุภัณฑ์ส่วนใหญ่ยังเป็นการซื้อจากแหล่งภายในประเทศ ความเสี่ยงจากอัตราแลกเปลี่ยนส่วนใหญ่จึงมีขอบเขตเพียงการซื้ออะไหล่และอุปกรณ์จากต่างประเทศ</w:t>
      </w:r>
    </w:p>
    <w:p w14:paraId="76806BED" w14:textId="77777777" w:rsidR="004A57CC" w:rsidRPr="00482669" w:rsidRDefault="004A57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630"/>
        <w:gridCol w:w="990"/>
        <w:gridCol w:w="180"/>
        <w:gridCol w:w="981"/>
        <w:gridCol w:w="180"/>
        <w:gridCol w:w="1010"/>
        <w:gridCol w:w="180"/>
        <w:gridCol w:w="1066"/>
      </w:tblGrid>
      <w:tr w:rsidR="00477C1E" w:rsidRPr="00C1266B" w14:paraId="30AD731A" w14:textId="77777777" w:rsidTr="00482669">
        <w:trPr>
          <w:cantSplit/>
          <w:tblHeader/>
        </w:trPr>
        <w:tc>
          <w:tcPr>
            <w:tcW w:w="4039" w:type="dxa"/>
            <w:hideMark/>
          </w:tcPr>
          <w:p w14:paraId="5EFE8AF9" w14:textId="40E21FBA" w:rsidR="00477C1E" w:rsidRPr="00C1266B" w:rsidRDefault="00477C1E" w:rsidP="00430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6626634C" w14:textId="77777777" w:rsidR="00477C1E" w:rsidRPr="00C1266B" w:rsidRDefault="00477C1E" w:rsidP="0043001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69BC4993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75F8CFA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56" w:type="dxa"/>
            <w:gridSpan w:val="3"/>
            <w:hideMark/>
          </w:tcPr>
          <w:p w14:paraId="27B04756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23A0E" w:rsidRPr="00C1266B" w14:paraId="70A1A8BD" w14:textId="77777777" w:rsidTr="00482669">
        <w:trPr>
          <w:cantSplit/>
          <w:tblHeader/>
        </w:trPr>
        <w:tc>
          <w:tcPr>
            <w:tcW w:w="4039" w:type="dxa"/>
          </w:tcPr>
          <w:p w14:paraId="09258384" w14:textId="77777777" w:rsidR="00423A0E" w:rsidRPr="00C1266B" w:rsidRDefault="00423A0E" w:rsidP="00423A0E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7F3314F9" w14:textId="19E61348" w:rsidR="00423A0E" w:rsidRPr="00C1266B" w:rsidRDefault="00423A0E" w:rsidP="00423A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65B8933C" w14:textId="198B5D88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4F54B85" w14:textId="77777777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15F2EA6" w14:textId="37E34EDF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B8D3733" w14:textId="77777777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38B6F67" w14:textId="3E30A2B6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73D997D" w14:textId="77777777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136066F" w14:textId="068704EC" w:rsidR="00423A0E" w:rsidRPr="00C1266B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23A0E" w:rsidRPr="00C1266B" w14:paraId="43810014" w14:textId="77777777" w:rsidTr="00482669">
        <w:trPr>
          <w:cantSplit/>
          <w:tblHeader/>
        </w:trPr>
        <w:tc>
          <w:tcPr>
            <w:tcW w:w="4039" w:type="dxa"/>
          </w:tcPr>
          <w:p w14:paraId="5935E8DB" w14:textId="77777777" w:rsidR="00423A0E" w:rsidRPr="00C1266B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432F919" w14:textId="77777777" w:rsidR="00423A0E" w:rsidRPr="00C1266B" w:rsidRDefault="00423A0E" w:rsidP="00423A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87" w:type="dxa"/>
            <w:gridSpan w:val="7"/>
          </w:tcPr>
          <w:p w14:paraId="3CE1F501" w14:textId="4B3E5EDA" w:rsidR="00423A0E" w:rsidRDefault="00423A0E" w:rsidP="004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423A0E" w:rsidRPr="00C1266B" w14:paraId="5A5D8EDE" w14:textId="77777777" w:rsidTr="00482669">
        <w:trPr>
          <w:cantSplit/>
        </w:trPr>
        <w:tc>
          <w:tcPr>
            <w:tcW w:w="4039" w:type="dxa"/>
            <w:hideMark/>
          </w:tcPr>
          <w:p w14:paraId="04D34164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30" w:type="dxa"/>
          </w:tcPr>
          <w:p w14:paraId="37804E01" w14:textId="77777777" w:rsidR="00423A0E" w:rsidRPr="00C1266B" w:rsidRDefault="00423A0E" w:rsidP="00423A0E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87" w:type="dxa"/>
            <w:gridSpan w:val="7"/>
            <w:hideMark/>
          </w:tcPr>
          <w:p w14:paraId="503D4A70" w14:textId="485A4CBA" w:rsidR="00423A0E" w:rsidRPr="00C1266B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23A0E" w:rsidRPr="00423A0E" w14:paraId="4D0708F6" w14:textId="77777777" w:rsidTr="00482669">
        <w:trPr>
          <w:cantSplit/>
        </w:trPr>
        <w:tc>
          <w:tcPr>
            <w:tcW w:w="4039" w:type="dxa"/>
            <w:hideMark/>
          </w:tcPr>
          <w:p w14:paraId="523EAEDE" w14:textId="34B4FE85" w:rsidR="00423A0E" w:rsidRPr="00423A0E" w:rsidRDefault="005A4E80" w:rsidP="00423A0E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49C75AC8" w14:textId="77777777" w:rsidR="00423A0E" w:rsidRPr="00423A0E" w:rsidRDefault="00423A0E" w:rsidP="00423A0E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FF28637" w14:textId="07C4E04A" w:rsidR="00423A0E" w:rsidRPr="00423A0E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</w:t>
            </w:r>
            <w:r w:rsidR="008774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660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13EAD6" w14:textId="77777777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524DB27" w14:textId="2C9E6BC9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(12,171)</w:t>
            </w:r>
          </w:p>
        </w:tc>
        <w:tc>
          <w:tcPr>
            <w:tcW w:w="180" w:type="dxa"/>
            <w:vAlign w:val="bottom"/>
          </w:tcPr>
          <w:p w14:paraId="41F81E9D" w14:textId="77777777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vAlign w:val="bottom"/>
          </w:tcPr>
          <w:p w14:paraId="66BB56C2" w14:textId="4179C5CB" w:rsidR="00423A0E" w:rsidRPr="00423A0E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</w:t>
            </w:r>
            <w:r w:rsidR="0082453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615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FC35A1" w14:textId="77777777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vAlign w:val="bottom"/>
            <w:hideMark/>
          </w:tcPr>
          <w:p w14:paraId="55A24392" w14:textId="56A30E53" w:rsidR="00423A0E" w:rsidRPr="00423A0E" w:rsidRDefault="00423A0E" w:rsidP="00423A0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(12,129)</w:t>
            </w:r>
          </w:p>
        </w:tc>
      </w:tr>
      <w:tr w:rsidR="00423A0E" w:rsidRPr="00423A0E" w14:paraId="79974B22" w14:textId="77777777" w:rsidTr="00482669">
        <w:trPr>
          <w:cantSplit/>
        </w:trPr>
        <w:tc>
          <w:tcPr>
            <w:tcW w:w="4669" w:type="dxa"/>
            <w:gridSpan w:val="2"/>
            <w:hideMark/>
          </w:tcPr>
          <w:p w14:paraId="21EFA5CD" w14:textId="77777777" w:rsidR="00423A0E" w:rsidRPr="00423A0E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23A0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87A8D" w14:textId="1DF31EA7" w:rsidR="00423A0E" w:rsidRPr="00423A0E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(5,</w:t>
            </w:r>
            <w:r w:rsidR="008774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4214DE" w14:textId="77777777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27517C" w14:textId="34130D92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(12,171)</w:t>
            </w:r>
          </w:p>
        </w:tc>
        <w:tc>
          <w:tcPr>
            <w:tcW w:w="180" w:type="dxa"/>
            <w:vAlign w:val="bottom"/>
          </w:tcPr>
          <w:p w14:paraId="7E6DBB70" w14:textId="77777777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CBD22" w14:textId="07FAB2DB" w:rsidR="00423A0E" w:rsidRPr="00423A0E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(5,</w:t>
            </w:r>
            <w:r w:rsidR="00824539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B0AE86" w14:textId="77777777" w:rsidR="00423A0E" w:rsidRP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4171B" w14:textId="4BA6BCBA" w:rsidR="00423A0E" w:rsidRPr="00423A0E" w:rsidRDefault="00423A0E" w:rsidP="00423A0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(12,129)</w:t>
            </w:r>
          </w:p>
        </w:tc>
      </w:tr>
    </w:tbl>
    <w:p w14:paraId="3C2A5FF2" w14:textId="786002E3" w:rsidR="007A33EA" w:rsidRDefault="007A33EA" w:rsidP="008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6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630"/>
        <w:gridCol w:w="990"/>
        <w:gridCol w:w="180"/>
        <w:gridCol w:w="981"/>
        <w:gridCol w:w="180"/>
        <w:gridCol w:w="999"/>
        <w:gridCol w:w="180"/>
        <w:gridCol w:w="1087"/>
      </w:tblGrid>
      <w:tr w:rsidR="00423A0E" w:rsidRPr="00C1266B" w14:paraId="1A1D048B" w14:textId="77777777" w:rsidTr="00423A0E">
        <w:trPr>
          <w:cantSplit/>
        </w:trPr>
        <w:tc>
          <w:tcPr>
            <w:tcW w:w="4039" w:type="dxa"/>
            <w:hideMark/>
          </w:tcPr>
          <w:p w14:paraId="23D55910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30" w:type="dxa"/>
          </w:tcPr>
          <w:p w14:paraId="4AC68F7B" w14:textId="77777777" w:rsidR="00423A0E" w:rsidRPr="00C1266B" w:rsidRDefault="00423A0E" w:rsidP="00423A0E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7"/>
            <w:hideMark/>
          </w:tcPr>
          <w:p w14:paraId="3E7B4544" w14:textId="7E9D1078" w:rsidR="00423A0E" w:rsidRPr="00C1266B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23A0E" w:rsidRPr="00C1266B" w14:paraId="6F508233" w14:textId="77777777" w:rsidTr="00423A0E">
        <w:trPr>
          <w:cantSplit/>
        </w:trPr>
        <w:tc>
          <w:tcPr>
            <w:tcW w:w="4039" w:type="dxa"/>
            <w:hideMark/>
          </w:tcPr>
          <w:p w14:paraId="6643FCDE" w14:textId="0B9804C8" w:rsidR="00423A0E" w:rsidRPr="00C1266B" w:rsidRDefault="005A4E80" w:rsidP="00423A0E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5948CF93" w14:textId="77777777" w:rsidR="00423A0E" w:rsidRPr="00C1266B" w:rsidRDefault="00423A0E" w:rsidP="00423A0E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9502F11" w14:textId="3AABDF6E" w:rsidR="00423A0E" w:rsidRPr="00C1266B" w:rsidRDefault="00960A2E" w:rsidP="00423A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(2,</w:t>
            </w:r>
            <w:r w:rsidR="0082453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523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2A71E5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B604C6A" w14:textId="1E9919B8" w:rsidR="00423A0E" w:rsidRPr="00C1266B" w:rsidRDefault="00423A0E" w:rsidP="00423A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(4,121)</w:t>
            </w:r>
          </w:p>
        </w:tc>
        <w:tc>
          <w:tcPr>
            <w:tcW w:w="180" w:type="dxa"/>
            <w:vAlign w:val="bottom"/>
          </w:tcPr>
          <w:p w14:paraId="5860397A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7E89D548" w14:textId="75130551" w:rsidR="00423A0E" w:rsidRPr="00C1266B" w:rsidRDefault="00960A2E" w:rsidP="00423A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(2,</w:t>
            </w:r>
            <w:r w:rsidR="00824539">
              <w:rPr>
                <w:rFonts w:ascii="Angsana New" w:hAnsi="Angsana New"/>
                <w:sz w:val="30"/>
                <w:szCs w:val="30"/>
                <w:lang w:eastAsia="en-GB"/>
              </w:rPr>
              <w:t>523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08C834CE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vAlign w:val="bottom"/>
            <w:hideMark/>
          </w:tcPr>
          <w:p w14:paraId="039E69E1" w14:textId="4C07DF86" w:rsidR="00423A0E" w:rsidRPr="00C1266B" w:rsidRDefault="00423A0E" w:rsidP="00423A0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(4,121)</w:t>
            </w:r>
          </w:p>
        </w:tc>
      </w:tr>
      <w:tr w:rsidR="00423A0E" w:rsidRPr="00C1266B" w14:paraId="1A8A2673" w14:textId="77777777" w:rsidTr="00423A0E">
        <w:trPr>
          <w:cantSplit/>
        </w:trPr>
        <w:tc>
          <w:tcPr>
            <w:tcW w:w="4669" w:type="dxa"/>
            <w:gridSpan w:val="2"/>
            <w:hideMark/>
          </w:tcPr>
          <w:p w14:paraId="7E9FD7D5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80994" w14:textId="152DD006" w:rsidR="00423A0E" w:rsidRPr="00C1266B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(2,</w:t>
            </w:r>
            <w:r w:rsidR="00824539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523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044EB3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4C245C" w14:textId="17DF398D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(4,121)</w:t>
            </w:r>
          </w:p>
        </w:tc>
        <w:tc>
          <w:tcPr>
            <w:tcW w:w="180" w:type="dxa"/>
            <w:vAlign w:val="bottom"/>
          </w:tcPr>
          <w:p w14:paraId="201BB6AA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B580B" w14:textId="110363C5" w:rsidR="00423A0E" w:rsidRPr="00C1266B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(2,</w:t>
            </w:r>
            <w:r w:rsidR="0082453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AD985B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A64A" w14:textId="07327D85" w:rsidR="00423A0E" w:rsidRPr="00944052" w:rsidRDefault="00423A0E" w:rsidP="00423A0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(4,121)</w:t>
            </w:r>
          </w:p>
        </w:tc>
      </w:tr>
      <w:tr w:rsidR="00423A0E" w:rsidRPr="00C1266B" w14:paraId="32A76CDE" w14:textId="77777777" w:rsidTr="00423A0E">
        <w:trPr>
          <w:cantSplit/>
        </w:trPr>
        <w:tc>
          <w:tcPr>
            <w:tcW w:w="4669" w:type="dxa"/>
            <w:gridSpan w:val="2"/>
          </w:tcPr>
          <w:p w14:paraId="40F1BAC8" w14:textId="77777777" w:rsidR="00423A0E" w:rsidRPr="00C1266B" w:rsidRDefault="00423A0E" w:rsidP="00423A0E">
            <w:pPr>
              <w:tabs>
                <w:tab w:val="right" w:pos="3945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975C8E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DC67B85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7D5F2E" w14:textId="77777777" w:rsidR="00423A0E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EB93496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234644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E4B8E93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A95826" w14:textId="77777777" w:rsidR="00423A0E" w:rsidRPr="00944052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423A0E" w:rsidRPr="00C1266B" w14:paraId="336E2A1C" w14:textId="77777777" w:rsidTr="00423A0E">
        <w:trPr>
          <w:cantSplit/>
        </w:trPr>
        <w:tc>
          <w:tcPr>
            <w:tcW w:w="4039" w:type="dxa"/>
            <w:hideMark/>
          </w:tcPr>
          <w:p w14:paraId="2D214D25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630" w:type="dxa"/>
          </w:tcPr>
          <w:p w14:paraId="7199452D" w14:textId="77777777" w:rsidR="00423A0E" w:rsidRPr="00C1266B" w:rsidRDefault="00423A0E" w:rsidP="00423A0E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7"/>
            <w:hideMark/>
          </w:tcPr>
          <w:p w14:paraId="1FFFCD28" w14:textId="5B82B1DB" w:rsidR="00423A0E" w:rsidRPr="00C1266B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23A0E" w:rsidRPr="00C1266B" w14:paraId="7B0FE4DB" w14:textId="77777777" w:rsidTr="00423A0E">
        <w:trPr>
          <w:cantSplit/>
        </w:trPr>
        <w:tc>
          <w:tcPr>
            <w:tcW w:w="4039" w:type="dxa"/>
            <w:hideMark/>
          </w:tcPr>
          <w:p w14:paraId="24523EF4" w14:textId="7883588F" w:rsidR="00423A0E" w:rsidRPr="00C1266B" w:rsidRDefault="005A4E80" w:rsidP="00423A0E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630" w:type="dxa"/>
            <w:hideMark/>
          </w:tcPr>
          <w:p w14:paraId="0245D4C3" w14:textId="26B2B355" w:rsidR="00423A0E" w:rsidRPr="00C1266B" w:rsidRDefault="00423A0E" w:rsidP="00423A0E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BFFE035" w14:textId="26D0BAA1" w:rsidR="00423A0E" w:rsidRPr="00C1266B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2,020</w:t>
            </w:r>
          </w:p>
        </w:tc>
        <w:tc>
          <w:tcPr>
            <w:tcW w:w="180" w:type="dxa"/>
            <w:vAlign w:val="bottom"/>
          </w:tcPr>
          <w:p w14:paraId="324920E8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3A8031FC" w14:textId="6A73761F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2,188</w:t>
            </w:r>
          </w:p>
        </w:tc>
        <w:tc>
          <w:tcPr>
            <w:tcW w:w="180" w:type="dxa"/>
            <w:vAlign w:val="bottom"/>
          </w:tcPr>
          <w:p w14:paraId="630A51E2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1DF433EE" w14:textId="794ED6E7" w:rsidR="00423A0E" w:rsidRPr="00C1266B" w:rsidRDefault="00960A2E" w:rsidP="00423A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78E95C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vAlign w:val="bottom"/>
            <w:hideMark/>
          </w:tcPr>
          <w:p w14:paraId="059D353C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23A0E" w:rsidRPr="00C1266B" w14:paraId="0C2BC540" w14:textId="77777777" w:rsidTr="00423A0E">
        <w:trPr>
          <w:cantSplit/>
        </w:trPr>
        <w:tc>
          <w:tcPr>
            <w:tcW w:w="4039" w:type="dxa"/>
            <w:hideMark/>
          </w:tcPr>
          <w:p w14:paraId="2BCBB041" w14:textId="209D47B3" w:rsidR="00423A0E" w:rsidRPr="00C1266B" w:rsidRDefault="005A4E80" w:rsidP="00423A0E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4035697B" w14:textId="77777777" w:rsidR="00423A0E" w:rsidRPr="00C1266B" w:rsidRDefault="00423A0E" w:rsidP="00423A0E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C1C728B" w14:textId="471D66FE" w:rsidR="00423A0E" w:rsidRPr="00C1266B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(27)</w:t>
            </w:r>
          </w:p>
        </w:tc>
        <w:tc>
          <w:tcPr>
            <w:tcW w:w="180" w:type="dxa"/>
            <w:vAlign w:val="bottom"/>
          </w:tcPr>
          <w:p w14:paraId="4A6316B0" w14:textId="77777777" w:rsidR="00423A0E" w:rsidRPr="00C1266B" w:rsidRDefault="00423A0E" w:rsidP="00423A0E">
            <w:pPr>
              <w:pStyle w:val="acctfourfigures"/>
              <w:tabs>
                <w:tab w:val="decimal" w:pos="4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1" w:type="dxa"/>
            <w:hideMark/>
          </w:tcPr>
          <w:p w14:paraId="566A2FC2" w14:textId="6BD0FDA4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(25)</w:t>
            </w:r>
          </w:p>
        </w:tc>
        <w:tc>
          <w:tcPr>
            <w:tcW w:w="180" w:type="dxa"/>
            <w:vAlign w:val="bottom"/>
          </w:tcPr>
          <w:p w14:paraId="42B70CCE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037300D3" w14:textId="60974ABC" w:rsidR="00423A0E" w:rsidRPr="00C1266B" w:rsidRDefault="00960A2E" w:rsidP="00423A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DF344CA" w14:textId="77777777" w:rsidR="00423A0E" w:rsidRPr="00C1266B" w:rsidRDefault="00423A0E" w:rsidP="00423A0E">
            <w:pPr>
              <w:pStyle w:val="acctfourfigures"/>
              <w:tabs>
                <w:tab w:val="decimal" w:pos="4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vAlign w:val="bottom"/>
            <w:hideMark/>
          </w:tcPr>
          <w:p w14:paraId="28A2E4AF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423A0E" w:rsidRPr="00C1266B" w14:paraId="731D6ACA" w14:textId="77777777" w:rsidTr="00423A0E">
        <w:trPr>
          <w:cantSplit/>
          <w:trHeight w:val="276"/>
        </w:trPr>
        <w:tc>
          <w:tcPr>
            <w:tcW w:w="4669" w:type="dxa"/>
            <w:gridSpan w:val="2"/>
            <w:hideMark/>
          </w:tcPr>
          <w:p w14:paraId="063ADA28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FE2F6" w14:textId="36691B73" w:rsidR="00423A0E" w:rsidRPr="00C1266B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1,993</w:t>
            </w:r>
          </w:p>
        </w:tc>
        <w:tc>
          <w:tcPr>
            <w:tcW w:w="180" w:type="dxa"/>
            <w:vAlign w:val="bottom"/>
          </w:tcPr>
          <w:p w14:paraId="3442B436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0841F9" w14:textId="6FC161F2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2,163</w:t>
            </w:r>
          </w:p>
        </w:tc>
        <w:tc>
          <w:tcPr>
            <w:tcW w:w="180" w:type="dxa"/>
            <w:vAlign w:val="bottom"/>
          </w:tcPr>
          <w:p w14:paraId="1DD7DCCE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E7B50" w14:textId="271B0104" w:rsidR="00423A0E" w:rsidRPr="00C1266B" w:rsidRDefault="00960A2E" w:rsidP="00423A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0D99E8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D63E35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23A0E" w:rsidRPr="00BB3A64" w14:paraId="6C79BFEF" w14:textId="77777777" w:rsidTr="00423A0E">
        <w:trPr>
          <w:cantSplit/>
          <w:tblHeader/>
        </w:trPr>
        <w:tc>
          <w:tcPr>
            <w:tcW w:w="4039" w:type="dxa"/>
          </w:tcPr>
          <w:p w14:paraId="4A96CB08" w14:textId="77777777" w:rsidR="00423A0E" w:rsidRPr="00BB3A64" w:rsidRDefault="00423A0E" w:rsidP="00423A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5F7D14B" w14:textId="77777777" w:rsidR="00423A0E" w:rsidRPr="00BB3A64" w:rsidRDefault="00423A0E" w:rsidP="00423A0E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</w:tcPr>
          <w:p w14:paraId="5F24E67D" w14:textId="77777777" w:rsidR="00423A0E" w:rsidRPr="00BB3A64" w:rsidRDefault="00423A0E" w:rsidP="00423A0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5AB24C0" w14:textId="77777777" w:rsidR="00423A0E" w:rsidRPr="00BB3A64" w:rsidRDefault="00423A0E" w:rsidP="00423A0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66" w:type="dxa"/>
            <w:gridSpan w:val="3"/>
          </w:tcPr>
          <w:p w14:paraId="31AD9D56" w14:textId="77777777" w:rsidR="00423A0E" w:rsidRPr="00BB3A64" w:rsidRDefault="00423A0E" w:rsidP="00423A0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423A0E" w:rsidRPr="00C1266B" w14:paraId="700C63BD" w14:textId="77777777" w:rsidTr="00423A0E">
        <w:trPr>
          <w:cantSplit/>
        </w:trPr>
        <w:tc>
          <w:tcPr>
            <w:tcW w:w="4039" w:type="dxa"/>
            <w:hideMark/>
          </w:tcPr>
          <w:p w14:paraId="4B72455D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เงินปอนด์สเตอร์ริง</w:t>
            </w:r>
          </w:p>
        </w:tc>
        <w:tc>
          <w:tcPr>
            <w:tcW w:w="630" w:type="dxa"/>
          </w:tcPr>
          <w:p w14:paraId="79DBCEDB" w14:textId="77777777" w:rsidR="00423A0E" w:rsidRPr="00C1266B" w:rsidRDefault="00423A0E" w:rsidP="00423A0E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7"/>
            <w:hideMark/>
          </w:tcPr>
          <w:p w14:paraId="009BB21B" w14:textId="3FEE109A" w:rsidR="00423A0E" w:rsidRPr="00C1266B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23A0E" w:rsidRPr="00C1266B" w14:paraId="55BCD3DB" w14:textId="77777777" w:rsidTr="00423A0E">
        <w:trPr>
          <w:cantSplit/>
        </w:trPr>
        <w:tc>
          <w:tcPr>
            <w:tcW w:w="4039" w:type="dxa"/>
            <w:hideMark/>
          </w:tcPr>
          <w:p w14:paraId="265B30C4" w14:textId="08980FEB" w:rsidR="00423A0E" w:rsidRPr="00C1266B" w:rsidRDefault="005A4E80" w:rsidP="00423A0E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136A8BD3" w14:textId="77777777" w:rsidR="00423A0E" w:rsidRPr="00C1266B" w:rsidRDefault="00423A0E" w:rsidP="00423A0E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82CF1A" w14:textId="572936C7" w:rsidR="00423A0E" w:rsidRPr="00C1266B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2A501427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5D21F1CF" w14:textId="3D5F7ED0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7A4683A3" w14:textId="77777777" w:rsidR="00423A0E" w:rsidRPr="00C1266B" w:rsidRDefault="00423A0E" w:rsidP="00423A0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</w:tcPr>
          <w:p w14:paraId="7E350490" w14:textId="1FE4A39B" w:rsidR="00423A0E" w:rsidRPr="00C1266B" w:rsidRDefault="00960A2E" w:rsidP="00423A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FD0E5C" w14:textId="77777777" w:rsidR="00423A0E" w:rsidRPr="00C1266B" w:rsidRDefault="00423A0E" w:rsidP="00423A0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hideMark/>
          </w:tcPr>
          <w:p w14:paraId="511CB79D" w14:textId="0310B556" w:rsidR="00423A0E" w:rsidRPr="00C1266B" w:rsidRDefault="00423A0E" w:rsidP="00423A0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23A0E" w:rsidRPr="00C1266B" w14:paraId="48310DF7" w14:textId="77777777" w:rsidTr="00423A0E">
        <w:trPr>
          <w:cantSplit/>
        </w:trPr>
        <w:tc>
          <w:tcPr>
            <w:tcW w:w="4669" w:type="dxa"/>
            <w:gridSpan w:val="2"/>
            <w:hideMark/>
          </w:tcPr>
          <w:p w14:paraId="48185FE2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34D72" w14:textId="43794F51" w:rsidR="00423A0E" w:rsidRPr="00663DCA" w:rsidRDefault="00960A2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675F0147" w14:textId="77777777" w:rsidR="00423A0E" w:rsidRPr="00C1266B" w:rsidRDefault="00423A0E" w:rsidP="00423A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C0EC17" w14:textId="32D2975F" w:rsidR="00423A0E" w:rsidRPr="00C1266B" w:rsidRDefault="00423A0E" w:rsidP="00423A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7E2E0C63" w14:textId="77777777" w:rsidR="00423A0E" w:rsidRPr="00C1266B" w:rsidRDefault="00423A0E" w:rsidP="00423A0E">
            <w:pPr>
              <w:pStyle w:val="acctfourfigures"/>
              <w:tabs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E3098" w14:textId="2165283C" w:rsidR="00423A0E" w:rsidRPr="00C1266B" w:rsidRDefault="00960A2E" w:rsidP="00423A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B1029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7BFAD" w14:textId="77777777" w:rsidR="00423A0E" w:rsidRPr="00C1266B" w:rsidRDefault="00423A0E" w:rsidP="00423A0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1ADB172C" w14:textId="4EAC8A36" w:rsidR="00347ECB" w:rsidRDefault="00347ECB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4C3F1D59" w14:textId="77777777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EC5627" w14:textId="57BA22EF" w:rsidR="00FC3052" w:rsidRPr="00FC3052" w:rsidRDefault="00FC3052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FC3052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C3052">
        <w:rPr>
          <w:rFonts w:asciiTheme="majorBidi" w:hAnsiTheme="majorBidi" w:cstheme="majorBidi"/>
          <w:sz w:val="30"/>
          <w:szCs w:val="30"/>
          <w:lang w:bidi="th-TH"/>
        </w:rPr>
        <w:t xml:space="preserve">.3.2) </w:t>
      </w:r>
      <w:r w:rsidRPr="00FC305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1E1D46C6" w14:textId="4502B200" w:rsidR="00FC3052" w:rsidRPr="00FC3052" w:rsidRDefault="00FC3052" w:rsidP="00FC305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305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C3052">
        <w:rPr>
          <w:rFonts w:asciiTheme="majorBidi" w:hAnsiTheme="majorBidi" w:cstheme="majorBidi"/>
          <w:sz w:val="30"/>
          <w:szCs w:val="30"/>
          <w:cs/>
        </w:rPr>
        <w:t>เนื่องจาก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ดอกเบี้ย</w:t>
      </w:r>
      <w:r w:rsidRPr="00FC3052">
        <w:rPr>
          <w:rFonts w:asciiTheme="majorBidi" w:hAnsiTheme="majorBidi" w:cstheme="majorBidi"/>
          <w:sz w:val="30"/>
          <w:szCs w:val="30"/>
          <w:cs/>
        </w:rPr>
        <w:t>เงิน</w:t>
      </w:r>
      <w:r w:rsidR="000F096C">
        <w:rPr>
          <w:rFonts w:asciiTheme="majorBidi" w:hAnsiTheme="majorBidi" w:cstheme="majorBidi" w:hint="cs"/>
          <w:sz w:val="30"/>
          <w:szCs w:val="30"/>
          <w:cs/>
          <w:lang w:bidi="th-TH"/>
        </w:rPr>
        <w:t>ให้</w:t>
      </w:r>
      <w:r w:rsidRPr="00FC3052">
        <w:rPr>
          <w:rFonts w:asciiTheme="majorBidi" w:hAnsiTheme="majorBidi" w:cstheme="majorBidi"/>
          <w:sz w:val="30"/>
          <w:szCs w:val="30"/>
          <w:cs/>
        </w:rPr>
        <w:t>กู้ยืม</w:t>
      </w:r>
      <w:r w:rsidRPr="00FC3052">
        <w:rPr>
          <w:rFonts w:asciiTheme="majorBidi" w:hAnsiTheme="majorBidi" w:cstheme="majorBidi" w:hint="cs"/>
          <w:sz w:val="30"/>
          <w:szCs w:val="30"/>
          <w:cs/>
        </w:rPr>
        <w:t xml:space="preserve"> (ดูหมายเหตุข้อ </w:t>
      </w:r>
      <w:r w:rsidR="00E9335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FC3052">
        <w:rPr>
          <w:rFonts w:asciiTheme="majorBidi" w:hAnsiTheme="majorBidi"/>
          <w:sz w:val="30"/>
          <w:szCs w:val="30"/>
          <w:cs/>
          <w:lang w:val="en-US" w:bidi="th-TH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3E8E621" w14:textId="26DC0EE6" w:rsidR="005E62D7" w:rsidRDefault="005E62D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225BCBC" w14:textId="37C0EF06" w:rsidR="003F72B2" w:rsidRPr="00185A7C" w:rsidRDefault="003F72B2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A7C">
        <w:rPr>
          <w:rFonts w:ascii="Angsana New" w:hAnsi="Angsana New"/>
          <w:b/>
          <w:bCs/>
          <w:sz w:val="30"/>
          <w:szCs w:val="30"/>
        </w:rPr>
        <w:t>2</w:t>
      </w:r>
      <w:r w:rsidR="00E93358">
        <w:rPr>
          <w:rFonts w:ascii="Angsana New" w:hAnsi="Angsana New"/>
          <w:b/>
          <w:bCs/>
          <w:sz w:val="30"/>
          <w:szCs w:val="30"/>
        </w:rPr>
        <w:t>6</w:t>
      </w:r>
      <w:r w:rsidRPr="00185A7C">
        <w:rPr>
          <w:rFonts w:ascii="Angsana New" w:hAnsi="Angsana New"/>
          <w:b/>
          <w:bCs/>
          <w:sz w:val="30"/>
          <w:szCs w:val="30"/>
        </w:rPr>
        <w:tab/>
      </w:r>
      <w:r w:rsidRPr="00185A7C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37A638D" w14:textId="36FB52B4" w:rsidR="003F72B2" w:rsidRPr="00185A7C" w:rsidRDefault="003F72B2" w:rsidP="003F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2A09C07" w14:textId="354C3A16" w:rsidR="003F72B2" w:rsidRPr="003F72B2" w:rsidRDefault="003F72B2" w:rsidP="003F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5A7C">
        <w:rPr>
          <w:rFonts w:ascii="Angsana New" w:hAnsi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86D8968" w14:textId="2C55B01B" w:rsidR="007A33EA" w:rsidRDefault="007A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cs/>
        </w:rPr>
      </w:pPr>
    </w:p>
    <w:p w14:paraId="0CF4CA30" w14:textId="6174552F" w:rsidR="00E64F07" w:rsidRPr="00C1266B" w:rsidRDefault="00E13B5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93358">
        <w:rPr>
          <w:rFonts w:ascii="Angsana New" w:hAnsi="Angsana New"/>
          <w:b/>
          <w:bCs/>
          <w:sz w:val="30"/>
          <w:szCs w:val="30"/>
        </w:rPr>
        <w:t>7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FD44D1" w14:textId="77777777" w:rsidR="00E64F07" w:rsidRPr="00185A7C" w:rsidRDefault="00E64F07" w:rsidP="00E84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lang w:val="en-GB"/>
        </w:rPr>
      </w:pPr>
    </w:p>
    <w:tbl>
      <w:tblPr>
        <w:tblW w:w="91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2"/>
        <w:gridCol w:w="242"/>
        <w:gridCol w:w="1112"/>
        <w:gridCol w:w="273"/>
        <w:gridCol w:w="1096"/>
        <w:gridCol w:w="240"/>
        <w:gridCol w:w="1194"/>
      </w:tblGrid>
      <w:tr w:rsidR="00E64F07" w:rsidRPr="00C1266B" w14:paraId="3CEE5176" w14:textId="77777777" w:rsidTr="00482669">
        <w:trPr>
          <w:trHeight w:val="68"/>
          <w:tblHeader/>
        </w:trPr>
        <w:tc>
          <w:tcPr>
            <w:tcW w:w="3780" w:type="dxa"/>
          </w:tcPr>
          <w:p w14:paraId="0045D44E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26" w:type="dxa"/>
            <w:gridSpan w:val="3"/>
          </w:tcPr>
          <w:p w14:paraId="11EE67AA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20BA880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</w:tcPr>
          <w:p w14:paraId="144BD9C7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122" w:rsidRPr="00C1266B" w14:paraId="2E5A1FF7" w14:textId="77777777" w:rsidTr="00482669">
        <w:trPr>
          <w:trHeight w:val="68"/>
          <w:tblHeader/>
        </w:trPr>
        <w:tc>
          <w:tcPr>
            <w:tcW w:w="3780" w:type="dxa"/>
          </w:tcPr>
          <w:p w14:paraId="1DB7F850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BDD5F4" w14:textId="6FA430B4" w:rsidR="00C11122" w:rsidRPr="00C1266B" w:rsidRDefault="00B86731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5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4EC5B0A8" w14:textId="77777777" w:rsidR="00C11122" w:rsidRPr="00C1266B" w:rsidRDefault="00C11122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6EDA8" w14:textId="166064E6" w:rsidR="00C11122" w:rsidRPr="00C1266B" w:rsidRDefault="00B86731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56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37A80A97" w14:textId="77777777" w:rsidR="00C11122" w:rsidRPr="00C1266B" w:rsidRDefault="00C11122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4AB246A" w14:textId="5357449A" w:rsidR="00C11122" w:rsidRPr="00C1266B" w:rsidRDefault="00B86731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5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4A0BD03" w14:textId="77777777" w:rsidR="00C11122" w:rsidRPr="00C1266B" w:rsidRDefault="00C11122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580195E" w14:textId="68182B6B" w:rsidR="00C11122" w:rsidRPr="00C1266B" w:rsidRDefault="00970A57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56F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11122" w:rsidRPr="00C1266B" w14:paraId="2DACC58A" w14:textId="77777777" w:rsidTr="00482669">
        <w:trPr>
          <w:trHeight w:val="68"/>
          <w:tblHeader/>
        </w:trPr>
        <w:tc>
          <w:tcPr>
            <w:tcW w:w="3780" w:type="dxa"/>
          </w:tcPr>
          <w:p w14:paraId="52890106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6CF92928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122" w:rsidRPr="00C1266B" w14:paraId="56A48EC2" w14:textId="77777777" w:rsidTr="009156F2">
        <w:trPr>
          <w:trHeight w:val="68"/>
        </w:trPr>
        <w:tc>
          <w:tcPr>
            <w:tcW w:w="3780" w:type="dxa"/>
          </w:tcPr>
          <w:p w14:paraId="58230916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2" w:type="dxa"/>
          </w:tcPr>
          <w:p w14:paraId="5320758C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F4A4C8F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67D57B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A7586C2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BF875B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3B8B634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032C461" w14:textId="77777777" w:rsidR="00C11122" w:rsidRPr="00C1266B" w:rsidRDefault="00C1112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20BF" w:rsidRPr="00C1266B" w14:paraId="7BD18961" w14:textId="77777777" w:rsidTr="009156F2">
        <w:trPr>
          <w:trHeight w:val="68"/>
        </w:trPr>
        <w:tc>
          <w:tcPr>
            <w:tcW w:w="3780" w:type="dxa"/>
          </w:tcPr>
          <w:p w14:paraId="02059A4C" w14:textId="25ABCAB9" w:rsidR="002920BF" w:rsidRPr="00B20429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B204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2" w:type="dxa"/>
          </w:tcPr>
          <w:p w14:paraId="2BFD05B7" w14:textId="7A45DDA2" w:rsidR="002920BF" w:rsidRPr="00C1266B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42" w:type="dxa"/>
          </w:tcPr>
          <w:p w14:paraId="24D1087D" w14:textId="77777777" w:rsidR="002920BF" w:rsidRPr="00C1266B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3F6713" w14:textId="37024081" w:rsidR="002920BF" w:rsidRPr="00FC1972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9,617</w:t>
            </w:r>
          </w:p>
        </w:tc>
        <w:tc>
          <w:tcPr>
            <w:tcW w:w="273" w:type="dxa"/>
          </w:tcPr>
          <w:p w14:paraId="5561F834" w14:textId="77777777" w:rsidR="002920BF" w:rsidRPr="00C1266B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A7BB47E" w14:textId="0F331801" w:rsidR="002920BF" w:rsidRPr="00C1266B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40" w:type="dxa"/>
          </w:tcPr>
          <w:p w14:paraId="66C808D5" w14:textId="77777777" w:rsidR="002920BF" w:rsidRPr="00C1266B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07C306" w14:textId="2AB62E0B" w:rsidR="002920BF" w:rsidRPr="00C1266B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9,617</w:t>
            </w:r>
          </w:p>
        </w:tc>
      </w:tr>
      <w:tr w:rsidR="002920BF" w:rsidRPr="0057083C" w14:paraId="74D96B55" w14:textId="77777777" w:rsidTr="009156F2">
        <w:trPr>
          <w:trHeight w:val="68"/>
        </w:trPr>
        <w:tc>
          <w:tcPr>
            <w:tcW w:w="3780" w:type="dxa"/>
          </w:tcPr>
          <w:p w14:paraId="30904407" w14:textId="77777777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</w:t>
            </w:r>
            <w:r w:rsidRPr="005708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8E88B3" w14:textId="39CAABE0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  <w:tc>
          <w:tcPr>
            <w:tcW w:w="242" w:type="dxa"/>
          </w:tcPr>
          <w:p w14:paraId="5C1F11CB" w14:textId="77777777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EFA7FA0" w14:textId="535267DC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  <w:tc>
          <w:tcPr>
            <w:tcW w:w="273" w:type="dxa"/>
          </w:tcPr>
          <w:p w14:paraId="5AFEDFA9" w14:textId="77777777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ED73B9F" w14:textId="618238BD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  <w:tc>
          <w:tcPr>
            <w:tcW w:w="240" w:type="dxa"/>
          </w:tcPr>
          <w:p w14:paraId="22172BD0" w14:textId="77777777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DF89783" w14:textId="6E994373" w:rsidR="002920BF" w:rsidRPr="0057083C" w:rsidRDefault="002920BF" w:rsidP="0029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</w:tr>
      <w:tr w:rsidR="009156F2" w:rsidRPr="0057083C" w14:paraId="5F23E949" w14:textId="77777777" w:rsidTr="009156F2">
        <w:trPr>
          <w:trHeight w:val="58"/>
        </w:trPr>
        <w:tc>
          <w:tcPr>
            <w:tcW w:w="3780" w:type="dxa"/>
          </w:tcPr>
          <w:p w14:paraId="53F787B3" w14:textId="77777777" w:rsidR="009156F2" w:rsidRPr="0057083C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A1DC68D" w14:textId="218DACA8" w:rsidR="009156F2" w:rsidRPr="0057083C" w:rsidRDefault="00106A2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</w:t>
            </w:r>
            <w:r w:rsidR="002920B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42" w:type="dxa"/>
          </w:tcPr>
          <w:p w14:paraId="4356F7F9" w14:textId="77777777" w:rsidR="009156F2" w:rsidRPr="0057083C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73E2BF" w14:textId="63D4C806" w:rsidR="009156F2" w:rsidRPr="0057083C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  <w:tc>
          <w:tcPr>
            <w:tcW w:w="273" w:type="dxa"/>
          </w:tcPr>
          <w:p w14:paraId="4ACEAAAE" w14:textId="77777777" w:rsidR="009156F2" w:rsidRPr="0057083C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576A143" w14:textId="6D63C84F" w:rsidR="009156F2" w:rsidRPr="0057083C" w:rsidRDefault="002920BF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9,866</w:t>
            </w:r>
          </w:p>
        </w:tc>
        <w:tc>
          <w:tcPr>
            <w:tcW w:w="240" w:type="dxa"/>
          </w:tcPr>
          <w:p w14:paraId="63156F30" w14:textId="77777777" w:rsidR="009156F2" w:rsidRPr="0057083C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8577B59" w14:textId="6A694830" w:rsidR="009156F2" w:rsidRPr="0057083C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</w:tr>
      <w:tr w:rsidR="00D83643" w:rsidRPr="00C1266B" w14:paraId="3F15179D" w14:textId="77777777" w:rsidTr="00460098">
        <w:trPr>
          <w:trHeight w:val="38"/>
        </w:trPr>
        <w:tc>
          <w:tcPr>
            <w:tcW w:w="3780" w:type="dxa"/>
          </w:tcPr>
          <w:p w14:paraId="158D852D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13ACAFD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8A3C39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561B4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3F1E7C4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2553EF2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5C7D3E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3D7743" w14:textId="77777777" w:rsidR="00D83643" w:rsidRPr="00C1266B" w:rsidRDefault="00D83643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6F2" w:rsidRPr="00C1266B" w14:paraId="2CF5ED7B" w14:textId="77777777" w:rsidTr="00460098">
        <w:trPr>
          <w:trHeight w:val="38"/>
        </w:trPr>
        <w:tc>
          <w:tcPr>
            <w:tcW w:w="3780" w:type="dxa"/>
          </w:tcPr>
          <w:p w14:paraId="07F8F659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2" w:type="dxa"/>
          </w:tcPr>
          <w:p w14:paraId="750F6A21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675DDC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788B415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27190E0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9CFB5F8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084C7B4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0EE31B6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6F2" w:rsidRPr="00C1266B" w14:paraId="3B154902" w14:textId="77777777" w:rsidTr="00460098">
        <w:trPr>
          <w:trHeight w:val="58"/>
        </w:trPr>
        <w:tc>
          <w:tcPr>
            <w:tcW w:w="3780" w:type="dxa"/>
          </w:tcPr>
          <w:p w14:paraId="244D7972" w14:textId="680288F5" w:rsidR="009156F2" w:rsidRPr="00867A3D" w:rsidRDefault="00867A3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867A3D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B38CADA" w14:textId="2DA21C66" w:rsidR="009156F2" w:rsidRPr="00C1266B" w:rsidRDefault="002920BF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4A71BA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5CCAEF20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704487F9" w14:textId="26ED3FBD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39,460</w:t>
            </w:r>
          </w:p>
        </w:tc>
        <w:tc>
          <w:tcPr>
            <w:tcW w:w="273" w:type="dxa"/>
          </w:tcPr>
          <w:p w14:paraId="10214423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673F9CBF" w14:textId="42212F49" w:rsidR="009156F2" w:rsidRPr="00C1266B" w:rsidRDefault="002920BF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4A71BA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0E6D47C5" w14:textId="77777777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1671820" w14:textId="569D13B2" w:rsidR="009156F2" w:rsidRPr="00C1266B" w:rsidRDefault="009156F2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35,184</w:t>
            </w:r>
          </w:p>
        </w:tc>
      </w:tr>
    </w:tbl>
    <w:p w14:paraId="49CF0A7E" w14:textId="4CB650ED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4B63FA" w14:textId="77777777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CD2909B" w14:textId="022D3079" w:rsidR="008D4625" w:rsidRPr="008D4625" w:rsidRDefault="009563B7" w:rsidP="008D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93358">
        <w:rPr>
          <w:rFonts w:ascii="Angsana New" w:hAnsi="Angsana New"/>
          <w:b/>
          <w:bCs/>
          <w:sz w:val="30"/>
          <w:szCs w:val="30"/>
        </w:rPr>
        <w:t>8</w:t>
      </w:r>
      <w:r w:rsidR="002072D6">
        <w:rPr>
          <w:rFonts w:ascii="Angsana New" w:hAnsi="Angsana New"/>
          <w:b/>
          <w:bCs/>
          <w:sz w:val="30"/>
          <w:szCs w:val="30"/>
        </w:rPr>
        <w:tab/>
      </w:r>
      <w:r w:rsidR="008D4625" w:rsidRPr="008D462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502754E" w14:textId="6A61B3CD" w:rsidR="002072D6" w:rsidRDefault="002072D6" w:rsidP="006D6EC9">
      <w:pPr>
        <w:rPr>
          <w:rFonts w:ascii="Angsana New" w:hAnsi="Angsana New"/>
          <w:sz w:val="30"/>
          <w:szCs w:val="30"/>
        </w:rPr>
      </w:pPr>
    </w:p>
    <w:p w14:paraId="3E41AD6B" w14:textId="69B7F574" w:rsidR="003F687E" w:rsidRDefault="003F687E" w:rsidP="003F687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EB276B">
        <w:rPr>
          <w:rFonts w:ascii="Angsana New" w:hAnsi="Angsana New"/>
          <w:sz w:val="30"/>
          <w:szCs w:val="30"/>
        </w:rPr>
        <w:t>(</w:t>
      </w:r>
      <w:r w:rsidRPr="00EB276B">
        <w:rPr>
          <w:rFonts w:ascii="Angsana New" w:hAnsi="Angsana New"/>
          <w:sz w:val="30"/>
          <w:szCs w:val="30"/>
          <w:cs/>
        </w:rPr>
        <w:t xml:space="preserve">ก) </w:t>
      </w:r>
      <w:r w:rsidRPr="00EB276B">
        <w:rPr>
          <w:rFonts w:ascii="Angsana New" w:hAnsi="Angsana New"/>
          <w:sz w:val="30"/>
          <w:szCs w:val="30"/>
          <w:cs/>
        </w:rPr>
        <w:tab/>
      </w:r>
      <w:r w:rsidRPr="003F687E">
        <w:rPr>
          <w:rFonts w:ascii="Angsana New" w:hAnsi="Angsana New"/>
          <w:sz w:val="30"/>
          <w:szCs w:val="30"/>
          <w:cs/>
        </w:rPr>
        <w:t xml:space="preserve"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3F687E">
        <w:rPr>
          <w:rFonts w:ascii="Angsana New" w:hAnsi="Angsana New"/>
          <w:sz w:val="30"/>
          <w:szCs w:val="30"/>
        </w:rPr>
        <w:t>3</w:t>
      </w:r>
      <w:r w:rsidRPr="003F687E">
        <w:rPr>
          <w:rFonts w:ascii="Angsana New" w:hAnsi="Angsana New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</w:t>
      </w:r>
      <w:r w:rsidRPr="003F687E">
        <w:rPr>
          <w:rFonts w:ascii="Angsana New" w:hAnsi="Angsana New" w:hint="cs"/>
          <w:sz w:val="30"/>
          <w:szCs w:val="30"/>
          <w:cs/>
        </w:rPr>
        <w:t xml:space="preserve">ดังนั้น ณ วันที่ </w:t>
      </w:r>
      <w:r w:rsidRPr="003F687E">
        <w:rPr>
          <w:rFonts w:ascii="Angsana New" w:hAnsi="Angsana New"/>
          <w:sz w:val="30"/>
          <w:szCs w:val="30"/>
        </w:rPr>
        <w:t xml:space="preserve">30 </w:t>
      </w:r>
      <w:r w:rsidR="003752D5">
        <w:rPr>
          <w:rFonts w:ascii="Angsana New" w:hAnsi="Angsana New" w:hint="cs"/>
          <w:sz w:val="30"/>
          <w:szCs w:val="30"/>
          <w:cs/>
        </w:rPr>
        <w:t>กันยา</w:t>
      </w:r>
      <w:r w:rsidRPr="003F687E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/>
          <w:sz w:val="30"/>
          <w:szCs w:val="30"/>
        </w:rPr>
        <w:t xml:space="preserve"> </w:t>
      </w:r>
      <w:r w:rsidRPr="003F687E">
        <w:rPr>
          <w:rFonts w:ascii="Angsana New" w:hAnsi="Angsana New"/>
          <w:sz w:val="30"/>
          <w:szCs w:val="30"/>
        </w:rPr>
        <w:t xml:space="preserve">2564 </w:t>
      </w:r>
      <w:r w:rsidRPr="003F687E">
        <w:rPr>
          <w:rFonts w:ascii="Angsana New" w:hAnsi="Angsana New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422E4D">
        <w:rPr>
          <w:rFonts w:ascii="Angsana New" w:hAnsi="Angsana New"/>
          <w:sz w:val="30"/>
          <w:szCs w:val="30"/>
          <w:cs/>
        </w:rPr>
        <w:t xml:space="preserve"> </w:t>
      </w:r>
    </w:p>
    <w:p w14:paraId="51504FA3" w14:textId="77777777" w:rsidR="00D85B5B" w:rsidRPr="00BD1E84" w:rsidRDefault="00D85B5B" w:rsidP="003F687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</w:p>
    <w:p w14:paraId="2C89EC0A" w14:textId="47A2E6C6" w:rsidR="003F687E" w:rsidRDefault="003F687E" w:rsidP="003F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9" w:hanging="360"/>
        <w:jc w:val="thaiDistribute"/>
        <w:outlineLvl w:val="0"/>
        <w:rPr>
          <w:rFonts w:ascii="Angsana New" w:hAnsi="Angsana New"/>
          <w:sz w:val="30"/>
          <w:szCs w:val="30"/>
        </w:rPr>
      </w:pPr>
      <w:r w:rsidRPr="00BD1E84">
        <w:rPr>
          <w:rFonts w:ascii="Angsana New" w:hAnsi="Angsana New" w:hint="cs"/>
          <w:sz w:val="30"/>
          <w:szCs w:val="30"/>
          <w:cs/>
        </w:rPr>
        <w:t xml:space="preserve">(ข) </w:t>
      </w:r>
      <w:r>
        <w:rPr>
          <w:rFonts w:ascii="Angsana New" w:hAnsi="Angsana New"/>
          <w:sz w:val="30"/>
          <w:szCs w:val="30"/>
        </w:rPr>
        <w:t xml:space="preserve"> </w:t>
      </w:r>
      <w:r w:rsidRPr="00BD1E84">
        <w:rPr>
          <w:rFonts w:ascii="Angsana New" w:hAnsi="Angsana New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BD1E84">
        <w:rPr>
          <w:rFonts w:ascii="Angsana New" w:hAnsi="Angsana New" w:hint="cs"/>
          <w:sz w:val="30"/>
          <w:szCs w:val="30"/>
          <w:cs/>
        </w:rPr>
        <w:t xml:space="preserve"> </w:t>
      </w:r>
      <w:r w:rsidRPr="00BD1E84">
        <w:rPr>
          <w:rFonts w:ascii="Angsana New" w:hAnsi="Angsana New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Pr="00BD1E84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เป็นจำนวนเงินรวมประมาณ </w:t>
      </w:r>
      <w:r w:rsidRPr="00BD1E84">
        <w:rPr>
          <w:rFonts w:ascii="Angsana New" w:hAnsi="Angsana New"/>
          <w:spacing w:val="-4"/>
          <w:sz w:val="30"/>
          <w:szCs w:val="30"/>
        </w:rPr>
        <w:t>7.75</w:t>
      </w:r>
      <w:r w:rsidRPr="00BD1E84">
        <w:rPr>
          <w:rFonts w:ascii="Angsana New" w:hAnsi="Angsana New"/>
          <w:spacing w:val="-4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อย่างไรก็ตาม</w:t>
      </w:r>
      <w:r w:rsidRPr="00BD1E84">
        <w:rPr>
          <w:rFonts w:ascii="Angsana New" w:hAnsi="Angsana New"/>
          <w:sz w:val="30"/>
          <w:szCs w:val="30"/>
          <w:cs/>
        </w:rPr>
        <w:t>บริษัทได้บันทึกประมาณการหนี้สินจากคดีความดังกล่าว</w:t>
      </w:r>
      <w:r w:rsidRPr="003F687E">
        <w:rPr>
          <w:rFonts w:ascii="Angsana New" w:hAnsi="Angsana New"/>
          <w:sz w:val="30"/>
          <w:szCs w:val="30"/>
          <w:cs/>
        </w:rPr>
        <w:t xml:space="preserve">ตามความเห็นของฝ่ายบริหารและฝ่ายกฎหมายของบริษัทเป็นจำนวนรวม </w:t>
      </w:r>
      <w:r>
        <w:rPr>
          <w:rFonts w:ascii="Angsana New" w:hAnsi="Angsana New"/>
          <w:sz w:val="30"/>
          <w:szCs w:val="30"/>
        </w:rPr>
        <w:t>5.</w:t>
      </w:r>
      <w:r w:rsidR="00441C3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5</w:t>
      </w:r>
      <w:r w:rsidRPr="003F687E">
        <w:rPr>
          <w:rFonts w:ascii="Angsana New" w:hAnsi="Angsana New"/>
          <w:sz w:val="30"/>
          <w:szCs w:val="30"/>
          <w:cs/>
        </w:rPr>
        <w:t xml:space="preserve"> ล้านบาท ไว้ในงบการเงิน</w:t>
      </w:r>
    </w:p>
    <w:p w14:paraId="4F7C0B27" w14:textId="77777777" w:rsidR="0084215A" w:rsidRDefault="0084215A" w:rsidP="003F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9" w:hanging="36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40C9EC6" w14:textId="35BE6921" w:rsidR="002072D6" w:rsidRPr="00371CB5" w:rsidRDefault="00E93358" w:rsidP="00207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2072D6" w:rsidRPr="00371CB5">
        <w:rPr>
          <w:rFonts w:ascii="Angsana New" w:hAnsi="Angsana New"/>
          <w:b/>
          <w:bCs/>
          <w:sz w:val="30"/>
          <w:szCs w:val="30"/>
        </w:rPr>
        <w:tab/>
      </w:r>
      <w:r w:rsidR="002072D6" w:rsidRPr="00371CB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3340339" w14:textId="77777777" w:rsidR="002072D6" w:rsidRPr="00826A27" w:rsidRDefault="002072D6" w:rsidP="006D6EC9">
      <w:pPr>
        <w:rPr>
          <w:rFonts w:ascii="Angsana New" w:hAnsi="Angsana New"/>
          <w:sz w:val="30"/>
          <w:szCs w:val="30"/>
        </w:rPr>
      </w:pPr>
    </w:p>
    <w:p w14:paraId="1D6C6DC3" w14:textId="57FFEF98" w:rsidR="002072D6" w:rsidRPr="0052555D" w:rsidRDefault="00486F35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034DBC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034DBC">
        <w:rPr>
          <w:rFonts w:ascii="Angsana New" w:hAnsi="Angsana New"/>
          <w:spacing w:val="-2"/>
          <w:sz w:val="30"/>
          <w:szCs w:val="30"/>
        </w:rPr>
        <w:t xml:space="preserve">18 </w:t>
      </w:r>
      <w:r w:rsidRPr="00034DBC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034DBC">
        <w:rPr>
          <w:rFonts w:ascii="Angsana New" w:hAnsi="Angsana New"/>
          <w:spacing w:val="-2"/>
          <w:sz w:val="30"/>
          <w:szCs w:val="30"/>
        </w:rPr>
        <w:t xml:space="preserve"> 256</w:t>
      </w:r>
      <w:r w:rsidR="003B20A1" w:rsidRPr="00034DBC">
        <w:rPr>
          <w:rFonts w:ascii="Angsana New" w:hAnsi="Angsana New"/>
          <w:spacing w:val="-2"/>
          <w:sz w:val="30"/>
          <w:szCs w:val="30"/>
        </w:rPr>
        <w:t>4</w:t>
      </w:r>
      <w:r w:rsidRPr="00034DBC">
        <w:rPr>
          <w:rFonts w:ascii="Angsana New" w:hAnsi="Angsana New"/>
          <w:spacing w:val="-2"/>
          <w:sz w:val="30"/>
          <w:szCs w:val="30"/>
        </w:rPr>
        <w:t xml:space="preserve"> </w:t>
      </w:r>
      <w:r w:rsidRPr="00034DBC">
        <w:rPr>
          <w:rFonts w:ascii="Angsana New" w:hAnsi="Angsana New"/>
          <w:spacing w:val="-2"/>
          <w:sz w:val="30"/>
          <w:szCs w:val="30"/>
          <w:cs/>
        </w:rPr>
        <w:t>คณะกรรมการบริษัท</w:t>
      </w:r>
      <w:r w:rsidR="002C44F7" w:rsidRPr="00034DBC">
        <w:rPr>
          <w:rFonts w:ascii="Angsana New" w:hAnsi="Angsana New" w:hint="cs"/>
          <w:sz w:val="30"/>
          <w:szCs w:val="30"/>
          <w:cs/>
        </w:rPr>
        <w:t>มีมติ</w:t>
      </w:r>
      <w:r w:rsidRPr="00034DBC">
        <w:rPr>
          <w:rFonts w:ascii="Angsana New" w:hAnsi="Angsana New" w:hint="cs"/>
          <w:sz w:val="30"/>
          <w:szCs w:val="30"/>
          <w:cs/>
        </w:rPr>
        <w:t>ให้ความเห็นชอบ</w:t>
      </w:r>
      <w:r w:rsidR="00325CD6" w:rsidRPr="00034DBC">
        <w:rPr>
          <w:rFonts w:ascii="Angsana New" w:hAnsi="Angsana New"/>
          <w:sz w:val="30"/>
          <w:szCs w:val="30"/>
          <w:cs/>
        </w:rPr>
        <w:br/>
      </w:r>
      <w:r w:rsidRPr="00034DBC">
        <w:rPr>
          <w:rFonts w:ascii="Angsana New" w:hAnsi="Angsana New" w:hint="cs"/>
          <w:sz w:val="30"/>
          <w:szCs w:val="30"/>
          <w:cs/>
        </w:rPr>
        <w:t>การ</w:t>
      </w:r>
      <w:r w:rsidR="00E90DE7" w:rsidRPr="00034DBC">
        <w:rPr>
          <w:rFonts w:ascii="Angsana New" w:hAnsi="Angsana New" w:hint="cs"/>
          <w:sz w:val="30"/>
          <w:szCs w:val="30"/>
          <w:cs/>
        </w:rPr>
        <w:t>เสนอ</w:t>
      </w:r>
      <w:r w:rsidRPr="00034DBC">
        <w:rPr>
          <w:rFonts w:ascii="Angsana New" w:hAnsi="Angsana New" w:hint="cs"/>
          <w:sz w:val="30"/>
          <w:szCs w:val="30"/>
          <w:cs/>
        </w:rPr>
        <w:t>จ่ายเงินปันผลในอัตราหุ้นละ</w:t>
      </w:r>
      <w:r w:rsidRPr="00034DBC">
        <w:rPr>
          <w:rFonts w:ascii="Angsana New" w:hAnsi="Angsana New"/>
          <w:sz w:val="30"/>
          <w:szCs w:val="30"/>
          <w:cs/>
        </w:rPr>
        <w:t xml:space="preserve"> </w:t>
      </w:r>
      <w:r w:rsidR="00034DBC">
        <w:rPr>
          <w:rFonts w:ascii="Angsana New" w:hAnsi="Angsana New"/>
          <w:sz w:val="30"/>
          <w:szCs w:val="30"/>
        </w:rPr>
        <w:t>0.34</w:t>
      </w:r>
      <w:r w:rsidRPr="00034DBC">
        <w:rPr>
          <w:rFonts w:ascii="Angsana New" w:hAnsi="Angsana New"/>
          <w:sz w:val="30"/>
          <w:szCs w:val="30"/>
        </w:rPr>
        <w:t xml:space="preserve"> </w:t>
      </w:r>
      <w:r w:rsidRPr="00034DBC">
        <w:rPr>
          <w:rFonts w:ascii="Angsana New" w:hAnsi="Angsana New" w:hint="cs"/>
          <w:sz w:val="30"/>
          <w:szCs w:val="30"/>
          <w:cs/>
        </w:rPr>
        <w:t>บาท</w:t>
      </w:r>
      <w:r w:rsidRPr="00034DBC">
        <w:rPr>
          <w:rFonts w:ascii="Angsana New" w:hAnsi="Angsana New"/>
          <w:sz w:val="30"/>
          <w:szCs w:val="30"/>
          <w:cs/>
        </w:rPr>
        <w:t xml:space="preserve"> </w:t>
      </w:r>
      <w:r w:rsidR="00E90DE7" w:rsidRPr="00034DBC">
        <w:rPr>
          <w:rFonts w:ascii="Angsana New" w:hAnsi="Angsana New" w:hint="cs"/>
          <w:sz w:val="30"/>
          <w:szCs w:val="30"/>
          <w:cs/>
        </w:rPr>
        <w:t>รวม</w:t>
      </w:r>
      <w:r w:rsidRPr="00034DB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34DBC">
        <w:rPr>
          <w:rFonts w:ascii="Angsana New" w:hAnsi="Angsana New"/>
          <w:sz w:val="30"/>
          <w:szCs w:val="30"/>
        </w:rPr>
        <w:t xml:space="preserve"> </w:t>
      </w:r>
      <w:r w:rsidR="00034DBC">
        <w:rPr>
          <w:rFonts w:ascii="Angsana New" w:hAnsi="Angsana New"/>
          <w:sz w:val="30"/>
          <w:szCs w:val="30"/>
        </w:rPr>
        <w:t xml:space="preserve">90.41 </w:t>
      </w:r>
      <w:r w:rsidRPr="00034DBC">
        <w:rPr>
          <w:rFonts w:ascii="Angsana New" w:hAnsi="Angsana New" w:hint="cs"/>
          <w:sz w:val="30"/>
          <w:szCs w:val="30"/>
          <w:cs/>
        </w:rPr>
        <w:t>ล้านบาท</w:t>
      </w:r>
      <w:r w:rsidRPr="00034DBC">
        <w:rPr>
          <w:rFonts w:ascii="Angsana New" w:hAnsi="Angsana New"/>
          <w:sz w:val="30"/>
          <w:szCs w:val="30"/>
          <w:cs/>
        </w:rPr>
        <w:t xml:space="preserve"> </w:t>
      </w:r>
      <w:r w:rsidR="00411718" w:rsidRPr="00034DBC">
        <w:rPr>
          <w:rFonts w:ascii="Angsana New" w:hAnsi="Angsana New"/>
          <w:sz w:val="30"/>
          <w:szCs w:val="30"/>
          <w:cs/>
        </w:rPr>
        <w:t>ทั้งนี้คณะกรรมการบริษัทให้นำเสนอต่อที่ประชุมผู้ถือหุ้นเพื่อพิจารณาอนุมัติต่อไป</w:t>
      </w:r>
    </w:p>
    <w:p w14:paraId="02223747" w14:textId="77777777" w:rsidR="00D522D9" w:rsidRPr="00AA4F07" w:rsidRDefault="00D522D9" w:rsidP="007E07BA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57BF58E" w14:textId="7D6E4CB5" w:rsidR="00482669" w:rsidRDefault="0048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sectPr w:rsidR="00482669" w:rsidSect="00E808BB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2471B" w14:textId="77777777" w:rsidR="00E627B6" w:rsidRDefault="00E627B6" w:rsidP="004956B4">
      <w:r>
        <w:separator/>
      </w:r>
    </w:p>
  </w:endnote>
  <w:endnote w:type="continuationSeparator" w:id="0">
    <w:p w14:paraId="2F0FCB7A" w14:textId="77777777" w:rsidR="00E627B6" w:rsidRDefault="00E627B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A2424" w14:textId="77777777" w:rsidR="00511AE3" w:rsidRPr="00192760" w:rsidRDefault="00511AE3" w:rsidP="0001408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E93027" w14:textId="77777777" w:rsidR="00511AE3" w:rsidRPr="001D246E" w:rsidRDefault="00511AE3" w:rsidP="00E5747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0ECD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57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7FE1" w14:textId="77777777" w:rsidR="00511AE3" w:rsidRPr="00907A32" w:rsidRDefault="00511AE3" w:rsidP="0071456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47B2C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E63C8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66C5AD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48854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FEC5B3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0AAC7" w14:textId="77777777" w:rsidR="00511AE3" w:rsidRPr="00360F7A" w:rsidRDefault="00511AE3" w:rsidP="00871D5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60F7A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60F7A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60</w: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8454A8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42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8FBC4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0F493F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34756" w14:textId="77777777" w:rsidR="00E627B6" w:rsidRDefault="00E627B6" w:rsidP="004956B4">
      <w:r>
        <w:separator/>
      </w:r>
    </w:p>
  </w:footnote>
  <w:footnote w:type="continuationSeparator" w:id="0">
    <w:p w14:paraId="35DA36D7" w14:textId="77777777" w:rsidR="00E627B6" w:rsidRDefault="00E627B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D6A6D" w14:textId="77777777" w:rsidR="00511AE3" w:rsidRDefault="00511AE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D1156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53EB5A2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CAD3D5" w14:textId="77777777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7D2D4CE5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60090" w14:textId="77777777" w:rsidR="00511AE3" w:rsidRDefault="00511AE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C9DC6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7ED72C0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57F49D" w14:textId="2E0F9C8D" w:rsidR="00511AE3" w:rsidRPr="00B46D33" w:rsidRDefault="00511AE3" w:rsidP="00B46D33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46D33">
      <w:rPr>
        <w:rFonts w:ascii="Angsana New" w:hAnsi="Angsana New"/>
        <w:b/>
        <w:bCs/>
        <w:sz w:val="32"/>
        <w:szCs w:val="32"/>
      </w:rPr>
      <w:t xml:space="preserve">0 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B46D3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84FDBBD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77CBD" w14:textId="77777777" w:rsidR="00511AE3" w:rsidRDefault="00511AE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3DCFF" w14:textId="77777777" w:rsidR="00511AE3" w:rsidRDefault="00511AE3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350D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DF80A6A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4646A" w14:textId="11DE131D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267D2388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65B72" w14:textId="77777777" w:rsidR="00511AE3" w:rsidRDefault="00511AE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ED6A2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09CD182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E14BB" w14:textId="77777777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7C0E4616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C9565" w14:textId="77777777" w:rsidR="00511AE3" w:rsidRPr="009B072F" w:rsidRDefault="00511AE3" w:rsidP="00982A9A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BAC4CE3" w14:textId="77777777" w:rsidR="00511AE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E6A6B" w14:textId="4CDAC137" w:rsidR="00511AE3" w:rsidRPr="00D03E7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D03E73">
      <w:rPr>
        <w:rFonts w:ascii="Angsana New" w:hAnsi="Angsana New"/>
        <w:b/>
        <w:bCs/>
        <w:sz w:val="32"/>
        <w:szCs w:val="32"/>
      </w:rPr>
      <w:t xml:space="preserve">0 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D03E7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10156F6E" w14:textId="77777777" w:rsidR="00511AE3" w:rsidRPr="00D03E73" w:rsidRDefault="00511AE3" w:rsidP="007F224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3391F" w14:textId="77777777" w:rsidR="00511AE3" w:rsidRDefault="00511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73257" w14:textId="77777777" w:rsidR="00511AE3" w:rsidRDefault="00511A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5C987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FC1135E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D10B005" w14:textId="77777777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>ปีสิ้นสุดวันที่ 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14:paraId="043DBCD6" w14:textId="77777777" w:rsidR="00511AE3" w:rsidRPr="00E70AC9" w:rsidRDefault="00511AE3">
    <w:pPr>
      <w:pStyle w:val="Head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B8248" w14:textId="77777777" w:rsidR="00511AE3" w:rsidRPr="009B072F" w:rsidRDefault="00511AE3" w:rsidP="00C557B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9B1F55F" w14:textId="77777777" w:rsidR="00511AE3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F28F5" w14:textId="6DDC8729" w:rsidR="00511AE3" w:rsidRPr="009B072F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25732AFA" w14:textId="77777777" w:rsidR="00511AE3" w:rsidRPr="007604E0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4ABB4" w14:textId="77777777" w:rsidR="00511AE3" w:rsidRDefault="00511A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216AB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65C8C45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7DFDFF" w14:textId="11FB105A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5785EBB0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56C2A" w14:textId="77777777" w:rsidR="00511AE3" w:rsidRDefault="00511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4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5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22"/>
  </w:num>
  <w:num w:numId="5">
    <w:abstractNumId w:val="37"/>
  </w:num>
  <w:num w:numId="6">
    <w:abstractNumId w:val="32"/>
  </w:num>
  <w:num w:numId="7">
    <w:abstractNumId w:val="2"/>
  </w:num>
  <w:num w:numId="8">
    <w:abstractNumId w:val="34"/>
  </w:num>
  <w:num w:numId="9">
    <w:abstractNumId w:val="16"/>
  </w:num>
  <w:num w:numId="10">
    <w:abstractNumId w:val="1"/>
  </w:num>
  <w:num w:numId="11">
    <w:abstractNumId w:val="24"/>
  </w:num>
  <w:num w:numId="12">
    <w:abstractNumId w:val="28"/>
  </w:num>
  <w:num w:numId="13">
    <w:abstractNumId w:val="35"/>
  </w:num>
  <w:num w:numId="14">
    <w:abstractNumId w:val="10"/>
  </w:num>
  <w:num w:numId="15">
    <w:abstractNumId w:val="29"/>
  </w:num>
  <w:num w:numId="16">
    <w:abstractNumId w:val="7"/>
  </w:num>
  <w:num w:numId="17">
    <w:abstractNumId w:val="36"/>
  </w:num>
  <w:num w:numId="18">
    <w:abstractNumId w:val="25"/>
  </w:num>
  <w:num w:numId="19">
    <w:abstractNumId w:val="41"/>
  </w:num>
  <w:num w:numId="20">
    <w:abstractNumId w:val="5"/>
  </w:num>
  <w:num w:numId="21">
    <w:abstractNumId w:val="9"/>
  </w:num>
  <w:num w:numId="22">
    <w:abstractNumId w:val="38"/>
  </w:num>
  <w:num w:numId="23">
    <w:abstractNumId w:val="20"/>
  </w:num>
  <w:num w:numId="24">
    <w:abstractNumId w:val="27"/>
  </w:num>
  <w:num w:numId="25">
    <w:abstractNumId w:val="33"/>
  </w:num>
  <w:num w:numId="26">
    <w:abstractNumId w:val="4"/>
  </w:num>
  <w:num w:numId="27">
    <w:abstractNumId w:val="0"/>
  </w:num>
  <w:num w:numId="28">
    <w:abstractNumId w:val="14"/>
  </w:num>
  <w:num w:numId="29">
    <w:abstractNumId w:val="12"/>
  </w:num>
  <w:num w:numId="30">
    <w:abstractNumId w:val="23"/>
  </w:num>
  <w:num w:numId="31">
    <w:abstractNumId w:val="18"/>
  </w:num>
  <w:num w:numId="32">
    <w:abstractNumId w:val="15"/>
  </w:num>
  <w:num w:numId="33">
    <w:abstractNumId w:val="19"/>
  </w:num>
  <w:num w:numId="34">
    <w:abstractNumId w:val="8"/>
  </w:num>
  <w:num w:numId="35">
    <w:abstractNumId w:val="31"/>
  </w:num>
  <w:num w:numId="36">
    <w:abstractNumId w:val="21"/>
  </w:num>
  <w:num w:numId="37">
    <w:abstractNumId w:val="11"/>
  </w:num>
  <w:num w:numId="38">
    <w:abstractNumId w:val="40"/>
  </w:num>
  <w:num w:numId="39">
    <w:abstractNumId w:val="30"/>
  </w:num>
  <w:num w:numId="40">
    <w:abstractNumId w:val="39"/>
  </w:num>
  <w:num w:numId="41">
    <w:abstractNumId w:val="26"/>
  </w:num>
  <w:num w:numId="4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C76"/>
    <w:rsid w:val="00013F7F"/>
    <w:rsid w:val="0001400E"/>
    <w:rsid w:val="00014083"/>
    <w:rsid w:val="00014588"/>
    <w:rsid w:val="00014C53"/>
    <w:rsid w:val="00014F38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23E"/>
    <w:rsid w:val="000176C3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4DA1"/>
    <w:rsid w:val="00025191"/>
    <w:rsid w:val="000252ED"/>
    <w:rsid w:val="00025C68"/>
    <w:rsid w:val="00025E88"/>
    <w:rsid w:val="000261E2"/>
    <w:rsid w:val="00026402"/>
    <w:rsid w:val="000265EE"/>
    <w:rsid w:val="0002675A"/>
    <w:rsid w:val="000267A6"/>
    <w:rsid w:val="00026E8C"/>
    <w:rsid w:val="00027327"/>
    <w:rsid w:val="0002747C"/>
    <w:rsid w:val="0002768D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41B5"/>
    <w:rsid w:val="00034241"/>
    <w:rsid w:val="0003440E"/>
    <w:rsid w:val="00034446"/>
    <w:rsid w:val="000345FA"/>
    <w:rsid w:val="000346A1"/>
    <w:rsid w:val="000347BB"/>
    <w:rsid w:val="0003480C"/>
    <w:rsid w:val="00034DBC"/>
    <w:rsid w:val="00035122"/>
    <w:rsid w:val="0003518E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40D"/>
    <w:rsid w:val="0004478B"/>
    <w:rsid w:val="000448A7"/>
    <w:rsid w:val="00044CDE"/>
    <w:rsid w:val="00044DB5"/>
    <w:rsid w:val="00044E86"/>
    <w:rsid w:val="00044EAE"/>
    <w:rsid w:val="0004518F"/>
    <w:rsid w:val="00045A0C"/>
    <w:rsid w:val="00045AC3"/>
    <w:rsid w:val="00045DDB"/>
    <w:rsid w:val="00046414"/>
    <w:rsid w:val="000465F9"/>
    <w:rsid w:val="00046BD7"/>
    <w:rsid w:val="000473B9"/>
    <w:rsid w:val="00047666"/>
    <w:rsid w:val="00047796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28F"/>
    <w:rsid w:val="00053C2F"/>
    <w:rsid w:val="00053DF2"/>
    <w:rsid w:val="00054009"/>
    <w:rsid w:val="00054150"/>
    <w:rsid w:val="0005461B"/>
    <w:rsid w:val="000549C7"/>
    <w:rsid w:val="000552E8"/>
    <w:rsid w:val="00055960"/>
    <w:rsid w:val="00055BBE"/>
    <w:rsid w:val="00055D43"/>
    <w:rsid w:val="00055D63"/>
    <w:rsid w:val="00056037"/>
    <w:rsid w:val="00056E2E"/>
    <w:rsid w:val="00057244"/>
    <w:rsid w:val="00057300"/>
    <w:rsid w:val="0005742A"/>
    <w:rsid w:val="000574DA"/>
    <w:rsid w:val="000577DF"/>
    <w:rsid w:val="00057866"/>
    <w:rsid w:val="00057FE9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5C9"/>
    <w:rsid w:val="00066642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5DB"/>
    <w:rsid w:val="00070A7B"/>
    <w:rsid w:val="00070AAB"/>
    <w:rsid w:val="00070BD7"/>
    <w:rsid w:val="00070C97"/>
    <w:rsid w:val="0007109D"/>
    <w:rsid w:val="000711C4"/>
    <w:rsid w:val="00071241"/>
    <w:rsid w:val="00071CC0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4012"/>
    <w:rsid w:val="000740D8"/>
    <w:rsid w:val="0007421C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840"/>
    <w:rsid w:val="00082AFE"/>
    <w:rsid w:val="00082B2C"/>
    <w:rsid w:val="00082BD6"/>
    <w:rsid w:val="00082F02"/>
    <w:rsid w:val="000833C4"/>
    <w:rsid w:val="0008356D"/>
    <w:rsid w:val="00083830"/>
    <w:rsid w:val="0008386B"/>
    <w:rsid w:val="00083A3E"/>
    <w:rsid w:val="00083A6A"/>
    <w:rsid w:val="00083C60"/>
    <w:rsid w:val="00083ED1"/>
    <w:rsid w:val="00084BEF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B41"/>
    <w:rsid w:val="00095F10"/>
    <w:rsid w:val="0009618A"/>
    <w:rsid w:val="000962A1"/>
    <w:rsid w:val="0009640F"/>
    <w:rsid w:val="0009654D"/>
    <w:rsid w:val="000965FB"/>
    <w:rsid w:val="00096B6B"/>
    <w:rsid w:val="000970F2"/>
    <w:rsid w:val="0009737D"/>
    <w:rsid w:val="00097400"/>
    <w:rsid w:val="0009756E"/>
    <w:rsid w:val="0009793A"/>
    <w:rsid w:val="000A027F"/>
    <w:rsid w:val="000A0371"/>
    <w:rsid w:val="000A0E54"/>
    <w:rsid w:val="000A106E"/>
    <w:rsid w:val="000A1188"/>
    <w:rsid w:val="000A12A8"/>
    <w:rsid w:val="000A1361"/>
    <w:rsid w:val="000A14AF"/>
    <w:rsid w:val="000A16D0"/>
    <w:rsid w:val="000A1B9B"/>
    <w:rsid w:val="000A1F60"/>
    <w:rsid w:val="000A21BB"/>
    <w:rsid w:val="000A2319"/>
    <w:rsid w:val="000A2452"/>
    <w:rsid w:val="000A26F1"/>
    <w:rsid w:val="000A2840"/>
    <w:rsid w:val="000A289F"/>
    <w:rsid w:val="000A2B19"/>
    <w:rsid w:val="000A3157"/>
    <w:rsid w:val="000A3273"/>
    <w:rsid w:val="000A3AB7"/>
    <w:rsid w:val="000A3AED"/>
    <w:rsid w:val="000A3CD2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FC3"/>
    <w:rsid w:val="000B306D"/>
    <w:rsid w:val="000B3132"/>
    <w:rsid w:val="000B32AF"/>
    <w:rsid w:val="000B37CE"/>
    <w:rsid w:val="000B3A1B"/>
    <w:rsid w:val="000B3D38"/>
    <w:rsid w:val="000B3F81"/>
    <w:rsid w:val="000B3F84"/>
    <w:rsid w:val="000B402A"/>
    <w:rsid w:val="000B4107"/>
    <w:rsid w:val="000B49E5"/>
    <w:rsid w:val="000B4B74"/>
    <w:rsid w:val="000B4D83"/>
    <w:rsid w:val="000B508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7BB"/>
    <w:rsid w:val="000D0B85"/>
    <w:rsid w:val="000D0ECB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758"/>
    <w:rsid w:val="000D2A14"/>
    <w:rsid w:val="000D2A6B"/>
    <w:rsid w:val="000D2D8E"/>
    <w:rsid w:val="000D3048"/>
    <w:rsid w:val="000D3454"/>
    <w:rsid w:val="000D3768"/>
    <w:rsid w:val="000D3CA6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F12"/>
    <w:rsid w:val="000E61D3"/>
    <w:rsid w:val="000E6939"/>
    <w:rsid w:val="000E69AC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F45"/>
    <w:rsid w:val="000F103D"/>
    <w:rsid w:val="000F10BE"/>
    <w:rsid w:val="000F133B"/>
    <w:rsid w:val="000F1440"/>
    <w:rsid w:val="000F1742"/>
    <w:rsid w:val="000F1CAB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FB"/>
    <w:rsid w:val="000F77AA"/>
    <w:rsid w:val="000F7863"/>
    <w:rsid w:val="000F7A3E"/>
    <w:rsid w:val="000F7D99"/>
    <w:rsid w:val="00100012"/>
    <w:rsid w:val="001000A4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C4B"/>
    <w:rsid w:val="0010306F"/>
    <w:rsid w:val="00103258"/>
    <w:rsid w:val="00103454"/>
    <w:rsid w:val="00103764"/>
    <w:rsid w:val="00103791"/>
    <w:rsid w:val="00103A32"/>
    <w:rsid w:val="00103BB1"/>
    <w:rsid w:val="00103BCF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30B6"/>
    <w:rsid w:val="001132D0"/>
    <w:rsid w:val="00113EA9"/>
    <w:rsid w:val="001147B1"/>
    <w:rsid w:val="00114B3D"/>
    <w:rsid w:val="00114FD9"/>
    <w:rsid w:val="001151EB"/>
    <w:rsid w:val="00115279"/>
    <w:rsid w:val="00115357"/>
    <w:rsid w:val="00115952"/>
    <w:rsid w:val="00115C74"/>
    <w:rsid w:val="00115D9D"/>
    <w:rsid w:val="0011615E"/>
    <w:rsid w:val="001161CC"/>
    <w:rsid w:val="001162A6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CB"/>
    <w:rsid w:val="0012222E"/>
    <w:rsid w:val="00122321"/>
    <w:rsid w:val="00122B34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212"/>
    <w:rsid w:val="00125489"/>
    <w:rsid w:val="00125586"/>
    <w:rsid w:val="00125733"/>
    <w:rsid w:val="00125B3B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64B"/>
    <w:rsid w:val="001306C7"/>
    <w:rsid w:val="00130F2E"/>
    <w:rsid w:val="00131308"/>
    <w:rsid w:val="001319AC"/>
    <w:rsid w:val="00131A65"/>
    <w:rsid w:val="00132190"/>
    <w:rsid w:val="001326A2"/>
    <w:rsid w:val="00132A16"/>
    <w:rsid w:val="00132C41"/>
    <w:rsid w:val="00132E9E"/>
    <w:rsid w:val="001338C4"/>
    <w:rsid w:val="00133DF5"/>
    <w:rsid w:val="00133EB9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22D"/>
    <w:rsid w:val="001443BB"/>
    <w:rsid w:val="00144450"/>
    <w:rsid w:val="001450AA"/>
    <w:rsid w:val="001452B8"/>
    <w:rsid w:val="0014541E"/>
    <w:rsid w:val="0014569C"/>
    <w:rsid w:val="0014591C"/>
    <w:rsid w:val="00145E96"/>
    <w:rsid w:val="00146126"/>
    <w:rsid w:val="00146854"/>
    <w:rsid w:val="00146917"/>
    <w:rsid w:val="00146D3F"/>
    <w:rsid w:val="0014707B"/>
    <w:rsid w:val="0014710D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6EA"/>
    <w:rsid w:val="00150A2B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9D2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CF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89"/>
    <w:rsid w:val="001635A5"/>
    <w:rsid w:val="0016367C"/>
    <w:rsid w:val="0016385C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C21"/>
    <w:rsid w:val="00166C68"/>
    <w:rsid w:val="0016706D"/>
    <w:rsid w:val="0016711F"/>
    <w:rsid w:val="001677D0"/>
    <w:rsid w:val="001677E6"/>
    <w:rsid w:val="00167F8B"/>
    <w:rsid w:val="0017027F"/>
    <w:rsid w:val="00170688"/>
    <w:rsid w:val="001708FE"/>
    <w:rsid w:val="00170A6D"/>
    <w:rsid w:val="00171561"/>
    <w:rsid w:val="001715CF"/>
    <w:rsid w:val="001716C9"/>
    <w:rsid w:val="00171984"/>
    <w:rsid w:val="00171CB1"/>
    <w:rsid w:val="00171D05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908"/>
    <w:rsid w:val="0018693A"/>
    <w:rsid w:val="00186AEA"/>
    <w:rsid w:val="00186BD3"/>
    <w:rsid w:val="00186DF6"/>
    <w:rsid w:val="00186EC8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E36"/>
    <w:rsid w:val="00194FF7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8"/>
    <w:rsid w:val="001A3175"/>
    <w:rsid w:val="001A31C5"/>
    <w:rsid w:val="001A33C2"/>
    <w:rsid w:val="001A3431"/>
    <w:rsid w:val="001A38D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947"/>
    <w:rsid w:val="001B0A6C"/>
    <w:rsid w:val="001B0DFF"/>
    <w:rsid w:val="001B0FA8"/>
    <w:rsid w:val="001B1127"/>
    <w:rsid w:val="001B1303"/>
    <w:rsid w:val="001B1A7B"/>
    <w:rsid w:val="001B1C98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53F"/>
    <w:rsid w:val="001B3558"/>
    <w:rsid w:val="001B37F0"/>
    <w:rsid w:val="001B3DDE"/>
    <w:rsid w:val="001B3F43"/>
    <w:rsid w:val="001B4679"/>
    <w:rsid w:val="001B4751"/>
    <w:rsid w:val="001B4BD4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BC8"/>
    <w:rsid w:val="001C4D57"/>
    <w:rsid w:val="001C4F81"/>
    <w:rsid w:val="001C52F3"/>
    <w:rsid w:val="001C5875"/>
    <w:rsid w:val="001C5F2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729A"/>
    <w:rsid w:val="001C7CB7"/>
    <w:rsid w:val="001C7E5D"/>
    <w:rsid w:val="001D0200"/>
    <w:rsid w:val="001D0FB5"/>
    <w:rsid w:val="001D0FEE"/>
    <w:rsid w:val="001D12FD"/>
    <w:rsid w:val="001D1318"/>
    <w:rsid w:val="001D1401"/>
    <w:rsid w:val="001D159C"/>
    <w:rsid w:val="001D1639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F5C"/>
    <w:rsid w:val="001D479D"/>
    <w:rsid w:val="001D4829"/>
    <w:rsid w:val="001D590F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E0"/>
    <w:rsid w:val="001E2DA6"/>
    <w:rsid w:val="001E31CF"/>
    <w:rsid w:val="001E369C"/>
    <w:rsid w:val="001E3885"/>
    <w:rsid w:val="001E3A72"/>
    <w:rsid w:val="001E3C77"/>
    <w:rsid w:val="001E48D4"/>
    <w:rsid w:val="001E4E02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848"/>
    <w:rsid w:val="002028A3"/>
    <w:rsid w:val="00202937"/>
    <w:rsid w:val="00202EA8"/>
    <w:rsid w:val="00203447"/>
    <w:rsid w:val="0020352E"/>
    <w:rsid w:val="00204191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CB"/>
    <w:rsid w:val="00211336"/>
    <w:rsid w:val="002118FC"/>
    <w:rsid w:val="00211981"/>
    <w:rsid w:val="002119DF"/>
    <w:rsid w:val="00212261"/>
    <w:rsid w:val="002122E2"/>
    <w:rsid w:val="00212612"/>
    <w:rsid w:val="00212991"/>
    <w:rsid w:val="00212C44"/>
    <w:rsid w:val="00212C6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72DD"/>
    <w:rsid w:val="00227669"/>
    <w:rsid w:val="0022799D"/>
    <w:rsid w:val="00227A4E"/>
    <w:rsid w:val="0023038A"/>
    <w:rsid w:val="002305D9"/>
    <w:rsid w:val="00230639"/>
    <w:rsid w:val="002306ED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B0A"/>
    <w:rsid w:val="00235D65"/>
    <w:rsid w:val="00235F57"/>
    <w:rsid w:val="0023606C"/>
    <w:rsid w:val="002366F5"/>
    <w:rsid w:val="00236ACC"/>
    <w:rsid w:val="00237042"/>
    <w:rsid w:val="00237246"/>
    <w:rsid w:val="00237554"/>
    <w:rsid w:val="00237B37"/>
    <w:rsid w:val="00240217"/>
    <w:rsid w:val="00240A89"/>
    <w:rsid w:val="00240B9F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9B2"/>
    <w:rsid w:val="002429E4"/>
    <w:rsid w:val="0024335C"/>
    <w:rsid w:val="00243D00"/>
    <w:rsid w:val="00243EBF"/>
    <w:rsid w:val="002444C3"/>
    <w:rsid w:val="002444FA"/>
    <w:rsid w:val="002447D6"/>
    <w:rsid w:val="00244B63"/>
    <w:rsid w:val="00244D3E"/>
    <w:rsid w:val="00245559"/>
    <w:rsid w:val="00245C94"/>
    <w:rsid w:val="00245D55"/>
    <w:rsid w:val="00245EAF"/>
    <w:rsid w:val="00245FFF"/>
    <w:rsid w:val="00246774"/>
    <w:rsid w:val="00246A1F"/>
    <w:rsid w:val="00246D93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35F"/>
    <w:rsid w:val="0025255B"/>
    <w:rsid w:val="00252AAA"/>
    <w:rsid w:val="00252CE5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858"/>
    <w:rsid w:val="002571BB"/>
    <w:rsid w:val="00257347"/>
    <w:rsid w:val="002573B8"/>
    <w:rsid w:val="002576B7"/>
    <w:rsid w:val="00257E2F"/>
    <w:rsid w:val="002604A4"/>
    <w:rsid w:val="002608DE"/>
    <w:rsid w:val="00260900"/>
    <w:rsid w:val="00260958"/>
    <w:rsid w:val="002617B0"/>
    <w:rsid w:val="00261C07"/>
    <w:rsid w:val="00261C33"/>
    <w:rsid w:val="00261F1B"/>
    <w:rsid w:val="0026231D"/>
    <w:rsid w:val="00262481"/>
    <w:rsid w:val="002626D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7A2"/>
    <w:rsid w:val="00265A63"/>
    <w:rsid w:val="00265BB8"/>
    <w:rsid w:val="00265C14"/>
    <w:rsid w:val="00265C6E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E29"/>
    <w:rsid w:val="0028006D"/>
    <w:rsid w:val="002803FD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41D"/>
    <w:rsid w:val="00291451"/>
    <w:rsid w:val="00291729"/>
    <w:rsid w:val="00291743"/>
    <w:rsid w:val="002918A5"/>
    <w:rsid w:val="00291976"/>
    <w:rsid w:val="002920BF"/>
    <w:rsid w:val="002922C1"/>
    <w:rsid w:val="00292C73"/>
    <w:rsid w:val="002930C3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6EE"/>
    <w:rsid w:val="00297740"/>
    <w:rsid w:val="00297808"/>
    <w:rsid w:val="00297B19"/>
    <w:rsid w:val="00297CED"/>
    <w:rsid w:val="00297E94"/>
    <w:rsid w:val="002A010D"/>
    <w:rsid w:val="002A011F"/>
    <w:rsid w:val="002A0306"/>
    <w:rsid w:val="002A0530"/>
    <w:rsid w:val="002A0FA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ADC"/>
    <w:rsid w:val="002A7C29"/>
    <w:rsid w:val="002A7CEF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7F4"/>
    <w:rsid w:val="002C1C78"/>
    <w:rsid w:val="002C1E46"/>
    <w:rsid w:val="002C2246"/>
    <w:rsid w:val="002C23F8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1D4"/>
    <w:rsid w:val="002C435A"/>
    <w:rsid w:val="002C44F7"/>
    <w:rsid w:val="002C480B"/>
    <w:rsid w:val="002C4A97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3D2"/>
    <w:rsid w:val="002D0410"/>
    <w:rsid w:val="002D045A"/>
    <w:rsid w:val="002D046B"/>
    <w:rsid w:val="002D0586"/>
    <w:rsid w:val="002D0939"/>
    <w:rsid w:val="002D0998"/>
    <w:rsid w:val="002D0A4E"/>
    <w:rsid w:val="002D0A52"/>
    <w:rsid w:val="002D0C4F"/>
    <w:rsid w:val="002D0D5E"/>
    <w:rsid w:val="002D1030"/>
    <w:rsid w:val="002D1396"/>
    <w:rsid w:val="002D1927"/>
    <w:rsid w:val="002D2148"/>
    <w:rsid w:val="002D23A8"/>
    <w:rsid w:val="002D24DD"/>
    <w:rsid w:val="002D2CAC"/>
    <w:rsid w:val="002D2E00"/>
    <w:rsid w:val="002D3556"/>
    <w:rsid w:val="002D358B"/>
    <w:rsid w:val="002D3B0C"/>
    <w:rsid w:val="002D3E10"/>
    <w:rsid w:val="002D3E81"/>
    <w:rsid w:val="002D43CB"/>
    <w:rsid w:val="002D48BF"/>
    <w:rsid w:val="002D4AC8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7230"/>
    <w:rsid w:val="002D737A"/>
    <w:rsid w:val="002D7405"/>
    <w:rsid w:val="002D7427"/>
    <w:rsid w:val="002D766F"/>
    <w:rsid w:val="002D777A"/>
    <w:rsid w:val="002D78EE"/>
    <w:rsid w:val="002D7AFB"/>
    <w:rsid w:val="002D7BA3"/>
    <w:rsid w:val="002E0084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BC"/>
    <w:rsid w:val="002E7145"/>
    <w:rsid w:val="002E7486"/>
    <w:rsid w:val="002E75A7"/>
    <w:rsid w:val="002E765B"/>
    <w:rsid w:val="002E76F6"/>
    <w:rsid w:val="002E7801"/>
    <w:rsid w:val="002E7DFB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59F"/>
    <w:rsid w:val="002F4782"/>
    <w:rsid w:val="002F5177"/>
    <w:rsid w:val="002F54CB"/>
    <w:rsid w:val="002F55BE"/>
    <w:rsid w:val="002F5721"/>
    <w:rsid w:val="002F5909"/>
    <w:rsid w:val="002F5B4F"/>
    <w:rsid w:val="002F5C8B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189"/>
    <w:rsid w:val="003031DC"/>
    <w:rsid w:val="00303F8C"/>
    <w:rsid w:val="00304062"/>
    <w:rsid w:val="003044D0"/>
    <w:rsid w:val="00304C69"/>
    <w:rsid w:val="00305033"/>
    <w:rsid w:val="00305440"/>
    <w:rsid w:val="00305504"/>
    <w:rsid w:val="003057D6"/>
    <w:rsid w:val="00305961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539"/>
    <w:rsid w:val="00310612"/>
    <w:rsid w:val="00310A94"/>
    <w:rsid w:val="00310B15"/>
    <w:rsid w:val="00310C3E"/>
    <w:rsid w:val="003119B5"/>
    <w:rsid w:val="00311ABB"/>
    <w:rsid w:val="00311FCD"/>
    <w:rsid w:val="00312003"/>
    <w:rsid w:val="003126BD"/>
    <w:rsid w:val="00312864"/>
    <w:rsid w:val="00312DC5"/>
    <w:rsid w:val="00312FB7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F98"/>
    <w:rsid w:val="003150E9"/>
    <w:rsid w:val="003151E9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DBC"/>
    <w:rsid w:val="00322045"/>
    <w:rsid w:val="003222BB"/>
    <w:rsid w:val="003227C0"/>
    <w:rsid w:val="0032293F"/>
    <w:rsid w:val="00322A83"/>
    <w:rsid w:val="00323366"/>
    <w:rsid w:val="00323C9C"/>
    <w:rsid w:val="0032401C"/>
    <w:rsid w:val="0032434C"/>
    <w:rsid w:val="003248AA"/>
    <w:rsid w:val="003249F8"/>
    <w:rsid w:val="00324DFE"/>
    <w:rsid w:val="00324F40"/>
    <w:rsid w:val="0032519F"/>
    <w:rsid w:val="003252BE"/>
    <w:rsid w:val="00325449"/>
    <w:rsid w:val="00325B2C"/>
    <w:rsid w:val="00325CD6"/>
    <w:rsid w:val="00325D6E"/>
    <w:rsid w:val="003262F9"/>
    <w:rsid w:val="003263F4"/>
    <w:rsid w:val="0032679C"/>
    <w:rsid w:val="00326BC8"/>
    <w:rsid w:val="003271F2"/>
    <w:rsid w:val="0032763E"/>
    <w:rsid w:val="00327707"/>
    <w:rsid w:val="00327BEB"/>
    <w:rsid w:val="00327DAB"/>
    <w:rsid w:val="003304B8"/>
    <w:rsid w:val="00330B14"/>
    <w:rsid w:val="00330DDB"/>
    <w:rsid w:val="00330E5B"/>
    <w:rsid w:val="0033103F"/>
    <w:rsid w:val="0033138C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33E"/>
    <w:rsid w:val="0033552F"/>
    <w:rsid w:val="00335700"/>
    <w:rsid w:val="00335F55"/>
    <w:rsid w:val="00336233"/>
    <w:rsid w:val="00336246"/>
    <w:rsid w:val="00336429"/>
    <w:rsid w:val="00336C3A"/>
    <w:rsid w:val="003372CC"/>
    <w:rsid w:val="0033755F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940"/>
    <w:rsid w:val="00346B37"/>
    <w:rsid w:val="00346D7C"/>
    <w:rsid w:val="0034704D"/>
    <w:rsid w:val="00347108"/>
    <w:rsid w:val="003477C2"/>
    <w:rsid w:val="003479B8"/>
    <w:rsid w:val="003479C1"/>
    <w:rsid w:val="00347A64"/>
    <w:rsid w:val="00347BAC"/>
    <w:rsid w:val="00347DF4"/>
    <w:rsid w:val="00347ECB"/>
    <w:rsid w:val="0035006C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E24"/>
    <w:rsid w:val="00357EBA"/>
    <w:rsid w:val="00357F08"/>
    <w:rsid w:val="00360A27"/>
    <w:rsid w:val="00360AF2"/>
    <w:rsid w:val="00360BEA"/>
    <w:rsid w:val="00360DE2"/>
    <w:rsid w:val="00360F7A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DE6"/>
    <w:rsid w:val="00364ED8"/>
    <w:rsid w:val="00364F40"/>
    <w:rsid w:val="00364FB5"/>
    <w:rsid w:val="0036503B"/>
    <w:rsid w:val="0036558F"/>
    <w:rsid w:val="00365A74"/>
    <w:rsid w:val="00365B05"/>
    <w:rsid w:val="00365D47"/>
    <w:rsid w:val="003663DE"/>
    <w:rsid w:val="0036682F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D20"/>
    <w:rsid w:val="00370F14"/>
    <w:rsid w:val="00371097"/>
    <w:rsid w:val="0037111A"/>
    <w:rsid w:val="003716B6"/>
    <w:rsid w:val="003719FB"/>
    <w:rsid w:val="00371AA8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F12"/>
    <w:rsid w:val="003771F9"/>
    <w:rsid w:val="00377226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819"/>
    <w:rsid w:val="0038399F"/>
    <w:rsid w:val="00383AD8"/>
    <w:rsid w:val="00383D39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F5"/>
    <w:rsid w:val="003875E6"/>
    <w:rsid w:val="003878A2"/>
    <w:rsid w:val="00387984"/>
    <w:rsid w:val="00387D97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6AC"/>
    <w:rsid w:val="003968B6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AC7"/>
    <w:rsid w:val="003A3C16"/>
    <w:rsid w:val="003A3E74"/>
    <w:rsid w:val="003A4184"/>
    <w:rsid w:val="003A43CA"/>
    <w:rsid w:val="003A442E"/>
    <w:rsid w:val="003A4711"/>
    <w:rsid w:val="003A47B7"/>
    <w:rsid w:val="003A4858"/>
    <w:rsid w:val="003A4CCB"/>
    <w:rsid w:val="003A4D29"/>
    <w:rsid w:val="003A4DD5"/>
    <w:rsid w:val="003A501F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E2E"/>
    <w:rsid w:val="003A7034"/>
    <w:rsid w:val="003A73E3"/>
    <w:rsid w:val="003A777E"/>
    <w:rsid w:val="003A7804"/>
    <w:rsid w:val="003A78A5"/>
    <w:rsid w:val="003A78E4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95C"/>
    <w:rsid w:val="003B2B29"/>
    <w:rsid w:val="003B2D8F"/>
    <w:rsid w:val="003B2DE7"/>
    <w:rsid w:val="003B3A58"/>
    <w:rsid w:val="003B4500"/>
    <w:rsid w:val="003B45FA"/>
    <w:rsid w:val="003B472B"/>
    <w:rsid w:val="003B47C3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2E6"/>
    <w:rsid w:val="003C4601"/>
    <w:rsid w:val="003C484C"/>
    <w:rsid w:val="003C4873"/>
    <w:rsid w:val="003C4B98"/>
    <w:rsid w:val="003C4CCC"/>
    <w:rsid w:val="003C4CD3"/>
    <w:rsid w:val="003C50B0"/>
    <w:rsid w:val="003C53B8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717A"/>
    <w:rsid w:val="003E71EF"/>
    <w:rsid w:val="003E726B"/>
    <w:rsid w:val="003E74F6"/>
    <w:rsid w:val="003E76DE"/>
    <w:rsid w:val="003E7722"/>
    <w:rsid w:val="003F0370"/>
    <w:rsid w:val="003F07D1"/>
    <w:rsid w:val="003F0B5E"/>
    <w:rsid w:val="003F0B90"/>
    <w:rsid w:val="003F0BAB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41CC"/>
    <w:rsid w:val="003F443C"/>
    <w:rsid w:val="003F4666"/>
    <w:rsid w:val="003F4734"/>
    <w:rsid w:val="003F49C8"/>
    <w:rsid w:val="003F4EBE"/>
    <w:rsid w:val="003F548B"/>
    <w:rsid w:val="003F5601"/>
    <w:rsid w:val="003F5777"/>
    <w:rsid w:val="003F6094"/>
    <w:rsid w:val="003F66A5"/>
    <w:rsid w:val="003F677C"/>
    <w:rsid w:val="003F687E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664"/>
    <w:rsid w:val="00405777"/>
    <w:rsid w:val="0040592A"/>
    <w:rsid w:val="004059ED"/>
    <w:rsid w:val="00405C43"/>
    <w:rsid w:val="00405E55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4058"/>
    <w:rsid w:val="0042429F"/>
    <w:rsid w:val="00424B30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BF1"/>
    <w:rsid w:val="00434EE2"/>
    <w:rsid w:val="0043534C"/>
    <w:rsid w:val="004356B4"/>
    <w:rsid w:val="00435AD3"/>
    <w:rsid w:val="00435ADD"/>
    <w:rsid w:val="00435CC7"/>
    <w:rsid w:val="00435D37"/>
    <w:rsid w:val="0043627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961"/>
    <w:rsid w:val="00444976"/>
    <w:rsid w:val="00444BA6"/>
    <w:rsid w:val="00444C40"/>
    <w:rsid w:val="00444CB0"/>
    <w:rsid w:val="00444FDB"/>
    <w:rsid w:val="004452AD"/>
    <w:rsid w:val="004455AC"/>
    <w:rsid w:val="00445CD6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25D"/>
    <w:rsid w:val="00452566"/>
    <w:rsid w:val="0045287D"/>
    <w:rsid w:val="00452945"/>
    <w:rsid w:val="004537A2"/>
    <w:rsid w:val="00453CD2"/>
    <w:rsid w:val="00453D3F"/>
    <w:rsid w:val="004546DE"/>
    <w:rsid w:val="00454D7E"/>
    <w:rsid w:val="004550AB"/>
    <w:rsid w:val="004550FA"/>
    <w:rsid w:val="0045536C"/>
    <w:rsid w:val="004553B9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AEE"/>
    <w:rsid w:val="00462FB1"/>
    <w:rsid w:val="0046306C"/>
    <w:rsid w:val="0046383C"/>
    <w:rsid w:val="00463ACD"/>
    <w:rsid w:val="00463BB5"/>
    <w:rsid w:val="00463CAB"/>
    <w:rsid w:val="00464020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6022"/>
    <w:rsid w:val="00466032"/>
    <w:rsid w:val="00466128"/>
    <w:rsid w:val="004661DD"/>
    <w:rsid w:val="00466432"/>
    <w:rsid w:val="004669B0"/>
    <w:rsid w:val="00466A5B"/>
    <w:rsid w:val="004670A0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1734"/>
    <w:rsid w:val="004717BF"/>
    <w:rsid w:val="004719D0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4293"/>
    <w:rsid w:val="004742AD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954"/>
    <w:rsid w:val="00483CE1"/>
    <w:rsid w:val="00483F88"/>
    <w:rsid w:val="00484106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60AC"/>
    <w:rsid w:val="004861C7"/>
    <w:rsid w:val="004864AE"/>
    <w:rsid w:val="00486530"/>
    <w:rsid w:val="00486910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9A6"/>
    <w:rsid w:val="00491C6D"/>
    <w:rsid w:val="00491E26"/>
    <w:rsid w:val="00492062"/>
    <w:rsid w:val="004922C5"/>
    <w:rsid w:val="00492BF1"/>
    <w:rsid w:val="00492C87"/>
    <w:rsid w:val="004934C3"/>
    <w:rsid w:val="00493754"/>
    <w:rsid w:val="004938AD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A45"/>
    <w:rsid w:val="004A7AF7"/>
    <w:rsid w:val="004A7B0B"/>
    <w:rsid w:val="004A7CFE"/>
    <w:rsid w:val="004A7FE4"/>
    <w:rsid w:val="004B036E"/>
    <w:rsid w:val="004B04C9"/>
    <w:rsid w:val="004B0601"/>
    <w:rsid w:val="004B08F6"/>
    <w:rsid w:val="004B0929"/>
    <w:rsid w:val="004B0978"/>
    <w:rsid w:val="004B0CC4"/>
    <w:rsid w:val="004B16FC"/>
    <w:rsid w:val="004B17CB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5291"/>
    <w:rsid w:val="004B5303"/>
    <w:rsid w:val="004B56C4"/>
    <w:rsid w:val="004B591B"/>
    <w:rsid w:val="004B5A7C"/>
    <w:rsid w:val="004B5E5D"/>
    <w:rsid w:val="004B6263"/>
    <w:rsid w:val="004B62C8"/>
    <w:rsid w:val="004B6344"/>
    <w:rsid w:val="004B6379"/>
    <w:rsid w:val="004B654B"/>
    <w:rsid w:val="004B65E7"/>
    <w:rsid w:val="004B70EE"/>
    <w:rsid w:val="004B73DF"/>
    <w:rsid w:val="004B7513"/>
    <w:rsid w:val="004B7A91"/>
    <w:rsid w:val="004B7B4D"/>
    <w:rsid w:val="004B7CBC"/>
    <w:rsid w:val="004B7CE6"/>
    <w:rsid w:val="004C0205"/>
    <w:rsid w:val="004C02A4"/>
    <w:rsid w:val="004C035B"/>
    <w:rsid w:val="004C0422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E0B"/>
    <w:rsid w:val="004C3EE2"/>
    <w:rsid w:val="004C43F0"/>
    <w:rsid w:val="004C4A20"/>
    <w:rsid w:val="004C4BAA"/>
    <w:rsid w:val="004C4C36"/>
    <w:rsid w:val="004C548F"/>
    <w:rsid w:val="004C5A0B"/>
    <w:rsid w:val="004C5B12"/>
    <w:rsid w:val="004C5B3F"/>
    <w:rsid w:val="004C645B"/>
    <w:rsid w:val="004C64DB"/>
    <w:rsid w:val="004C69EE"/>
    <w:rsid w:val="004C69F4"/>
    <w:rsid w:val="004C6CA4"/>
    <w:rsid w:val="004C6CF7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63"/>
    <w:rsid w:val="004D4296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90"/>
    <w:rsid w:val="004E4AE8"/>
    <w:rsid w:val="004E4B3B"/>
    <w:rsid w:val="004E4D80"/>
    <w:rsid w:val="004E4DBB"/>
    <w:rsid w:val="004E4E42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895"/>
    <w:rsid w:val="004F5BF8"/>
    <w:rsid w:val="004F60B2"/>
    <w:rsid w:val="004F631D"/>
    <w:rsid w:val="004F645C"/>
    <w:rsid w:val="004F6634"/>
    <w:rsid w:val="004F678F"/>
    <w:rsid w:val="004F67EE"/>
    <w:rsid w:val="004F69E1"/>
    <w:rsid w:val="004F6A78"/>
    <w:rsid w:val="004F6A90"/>
    <w:rsid w:val="004F6CBF"/>
    <w:rsid w:val="004F6F99"/>
    <w:rsid w:val="004F70C8"/>
    <w:rsid w:val="004F70DD"/>
    <w:rsid w:val="004F71AF"/>
    <w:rsid w:val="004F7932"/>
    <w:rsid w:val="004F79B4"/>
    <w:rsid w:val="004F7F20"/>
    <w:rsid w:val="00500471"/>
    <w:rsid w:val="005004B8"/>
    <w:rsid w:val="005004BB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40E"/>
    <w:rsid w:val="00507430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5CE"/>
    <w:rsid w:val="00512EDD"/>
    <w:rsid w:val="00513305"/>
    <w:rsid w:val="0051350F"/>
    <w:rsid w:val="005136DF"/>
    <w:rsid w:val="00513EE9"/>
    <w:rsid w:val="00513F49"/>
    <w:rsid w:val="00514145"/>
    <w:rsid w:val="005141D8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41D"/>
    <w:rsid w:val="0052752D"/>
    <w:rsid w:val="00527626"/>
    <w:rsid w:val="00527770"/>
    <w:rsid w:val="0052796E"/>
    <w:rsid w:val="00527CC7"/>
    <w:rsid w:val="00527E27"/>
    <w:rsid w:val="00530291"/>
    <w:rsid w:val="00530413"/>
    <w:rsid w:val="00530AF4"/>
    <w:rsid w:val="00530D27"/>
    <w:rsid w:val="00530E81"/>
    <w:rsid w:val="00530F2F"/>
    <w:rsid w:val="00530FBA"/>
    <w:rsid w:val="005310CA"/>
    <w:rsid w:val="00531129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B8E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7CA"/>
    <w:rsid w:val="00546D7E"/>
    <w:rsid w:val="00546F31"/>
    <w:rsid w:val="005474B9"/>
    <w:rsid w:val="005475A3"/>
    <w:rsid w:val="00547B38"/>
    <w:rsid w:val="00547C3B"/>
    <w:rsid w:val="00547ED5"/>
    <w:rsid w:val="005501D7"/>
    <w:rsid w:val="005502CD"/>
    <w:rsid w:val="005502EE"/>
    <w:rsid w:val="00550304"/>
    <w:rsid w:val="00550441"/>
    <w:rsid w:val="00550960"/>
    <w:rsid w:val="005509C8"/>
    <w:rsid w:val="00550AD0"/>
    <w:rsid w:val="005512ED"/>
    <w:rsid w:val="00551405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730"/>
    <w:rsid w:val="00563748"/>
    <w:rsid w:val="0056392D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B97"/>
    <w:rsid w:val="00566CB7"/>
    <w:rsid w:val="0056769F"/>
    <w:rsid w:val="00567C3B"/>
    <w:rsid w:val="00567DA3"/>
    <w:rsid w:val="00567EA8"/>
    <w:rsid w:val="00567F03"/>
    <w:rsid w:val="0057058C"/>
    <w:rsid w:val="0057083C"/>
    <w:rsid w:val="00570AEE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691"/>
    <w:rsid w:val="00576738"/>
    <w:rsid w:val="005767E1"/>
    <w:rsid w:val="00576EFF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A24"/>
    <w:rsid w:val="00586037"/>
    <w:rsid w:val="005860C3"/>
    <w:rsid w:val="00586375"/>
    <w:rsid w:val="005869FA"/>
    <w:rsid w:val="00586D40"/>
    <w:rsid w:val="005871F4"/>
    <w:rsid w:val="0058724F"/>
    <w:rsid w:val="005873DB"/>
    <w:rsid w:val="0058749D"/>
    <w:rsid w:val="00587748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BC"/>
    <w:rsid w:val="0059343D"/>
    <w:rsid w:val="00593706"/>
    <w:rsid w:val="00593746"/>
    <w:rsid w:val="0059385F"/>
    <w:rsid w:val="00593C33"/>
    <w:rsid w:val="00593CB6"/>
    <w:rsid w:val="00593F8D"/>
    <w:rsid w:val="00594551"/>
    <w:rsid w:val="00594A9D"/>
    <w:rsid w:val="00594CAA"/>
    <w:rsid w:val="005952DA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1000"/>
    <w:rsid w:val="005A104F"/>
    <w:rsid w:val="005A14AA"/>
    <w:rsid w:val="005A174E"/>
    <w:rsid w:val="005A1906"/>
    <w:rsid w:val="005A19F1"/>
    <w:rsid w:val="005A1FD1"/>
    <w:rsid w:val="005A21E3"/>
    <w:rsid w:val="005A2C4F"/>
    <w:rsid w:val="005A2DD8"/>
    <w:rsid w:val="005A3563"/>
    <w:rsid w:val="005A3EDF"/>
    <w:rsid w:val="005A3F9F"/>
    <w:rsid w:val="005A3FD2"/>
    <w:rsid w:val="005A415A"/>
    <w:rsid w:val="005A446F"/>
    <w:rsid w:val="005A487B"/>
    <w:rsid w:val="005A4A9B"/>
    <w:rsid w:val="005A4C46"/>
    <w:rsid w:val="005A4E80"/>
    <w:rsid w:val="005A5032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672"/>
    <w:rsid w:val="005B1678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757"/>
    <w:rsid w:val="005B4A53"/>
    <w:rsid w:val="005B4C42"/>
    <w:rsid w:val="005B4DD1"/>
    <w:rsid w:val="005B4F30"/>
    <w:rsid w:val="005B518A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FE"/>
    <w:rsid w:val="005C215A"/>
    <w:rsid w:val="005C21AE"/>
    <w:rsid w:val="005C2250"/>
    <w:rsid w:val="005C2264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3EC"/>
    <w:rsid w:val="005C6BB1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678"/>
    <w:rsid w:val="005E3734"/>
    <w:rsid w:val="005E386E"/>
    <w:rsid w:val="005E44A0"/>
    <w:rsid w:val="005E45C9"/>
    <w:rsid w:val="005E45F1"/>
    <w:rsid w:val="005E47F5"/>
    <w:rsid w:val="005E4ADB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AA4"/>
    <w:rsid w:val="005E7C1D"/>
    <w:rsid w:val="005E7C8A"/>
    <w:rsid w:val="005F025E"/>
    <w:rsid w:val="005F09D8"/>
    <w:rsid w:val="005F0B5B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6486"/>
    <w:rsid w:val="005F6527"/>
    <w:rsid w:val="005F6554"/>
    <w:rsid w:val="005F6A5C"/>
    <w:rsid w:val="005F76DF"/>
    <w:rsid w:val="005F7BC2"/>
    <w:rsid w:val="005F7C03"/>
    <w:rsid w:val="005F7D23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589"/>
    <w:rsid w:val="006057BE"/>
    <w:rsid w:val="006058C4"/>
    <w:rsid w:val="00605A56"/>
    <w:rsid w:val="00605B97"/>
    <w:rsid w:val="00605EAE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887"/>
    <w:rsid w:val="00611E0E"/>
    <w:rsid w:val="00611EB2"/>
    <w:rsid w:val="006120A2"/>
    <w:rsid w:val="00612970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DF3"/>
    <w:rsid w:val="00615DFA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30D"/>
    <w:rsid w:val="00620429"/>
    <w:rsid w:val="00620467"/>
    <w:rsid w:val="00620661"/>
    <w:rsid w:val="006207D7"/>
    <w:rsid w:val="00620929"/>
    <w:rsid w:val="00620BDD"/>
    <w:rsid w:val="006216A6"/>
    <w:rsid w:val="00621F63"/>
    <w:rsid w:val="006221D5"/>
    <w:rsid w:val="00622789"/>
    <w:rsid w:val="006227C3"/>
    <w:rsid w:val="00622CF2"/>
    <w:rsid w:val="00623690"/>
    <w:rsid w:val="00623A3B"/>
    <w:rsid w:val="00623A62"/>
    <w:rsid w:val="00624125"/>
    <w:rsid w:val="00624284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74F"/>
    <w:rsid w:val="0062578E"/>
    <w:rsid w:val="006259C0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2BEC"/>
    <w:rsid w:val="00633178"/>
    <w:rsid w:val="00633265"/>
    <w:rsid w:val="006334CA"/>
    <w:rsid w:val="00633729"/>
    <w:rsid w:val="00633A83"/>
    <w:rsid w:val="00634734"/>
    <w:rsid w:val="00634736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9F4"/>
    <w:rsid w:val="00637A84"/>
    <w:rsid w:val="00637E85"/>
    <w:rsid w:val="006402DE"/>
    <w:rsid w:val="00640477"/>
    <w:rsid w:val="00640B62"/>
    <w:rsid w:val="00640B74"/>
    <w:rsid w:val="00640CE6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4"/>
    <w:rsid w:val="006459E3"/>
    <w:rsid w:val="00645B67"/>
    <w:rsid w:val="00645CD5"/>
    <w:rsid w:val="00646118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1D6"/>
    <w:rsid w:val="00663360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317"/>
    <w:rsid w:val="0066799A"/>
    <w:rsid w:val="00667A2B"/>
    <w:rsid w:val="0067017D"/>
    <w:rsid w:val="006701F2"/>
    <w:rsid w:val="0067033C"/>
    <w:rsid w:val="006704E3"/>
    <w:rsid w:val="00670571"/>
    <w:rsid w:val="006708F4"/>
    <w:rsid w:val="00670904"/>
    <w:rsid w:val="00671066"/>
    <w:rsid w:val="006710C2"/>
    <w:rsid w:val="0067149A"/>
    <w:rsid w:val="00671513"/>
    <w:rsid w:val="006716B8"/>
    <w:rsid w:val="006716BC"/>
    <w:rsid w:val="00671749"/>
    <w:rsid w:val="006718B1"/>
    <w:rsid w:val="00672168"/>
    <w:rsid w:val="006721E1"/>
    <w:rsid w:val="00672585"/>
    <w:rsid w:val="00672643"/>
    <w:rsid w:val="00672A80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337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444"/>
    <w:rsid w:val="006855CB"/>
    <w:rsid w:val="0068597F"/>
    <w:rsid w:val="006859A7"/>
    <w:rsid w:val="00685E66"/>
    <w:rsid w:val="00685F91"/>
    <w:rsid w:val="00686172"/>
    <w:rsid w:val="006861F9"/>
    <w:rsid w:val="00686510"/>
    <w:rsid w:val="00686BF4"/>
    <w:rsid w:val="00687122"/>
    <w:rsid w:val="00687228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32B6"/>
    <w:rsid w:val="0069360E"/>
    <w:rsid w:val="00693820"/>
    <w:rsid w:val="006939D6"/>
    <w:rsid w:val="00693A7A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CD"/>
    <w:rsid w:val="006A008D"/>
    <w:rsid w:val="006A044A"/>
    <w:rsid w:val="006A04E7"/>
    <w:rsid w:val="006A080C"/>
    <w:rsid w:val="006A088D"/>
    <w:rsid w:val="006A08AE"/>
    <w:rsid w:val="006A0B62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659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91D"/>
    <w:rsid w:val="006C1AB0"/>
    <w:rsid w:val="006C1B7D"/>
    <w:rsid w:val="006C1DCF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E30"/>
    <w:rsid w:val="00700FF2"/>
    <w:rsid w:val="007015F4"/>
    <w:rsid w:val="00701869"/>
    <w:rsid w:val="00701B95"/>
    <w:rsid w:val="0070242D"/>
    <w:rsid w:val="007024E1"/>
    <w:rsid w:val="007026EE"/>
    <w:rsid w:val="0070277C"/>
    <w:rsid w:val="007029EC"/>
    <w:rsid w:val="00702F2A"/>
    <w:rsid w:val="0070310D"/>
    <w:rsid w:val="0070318F"/>
    <w:rsid w:val="00703265"/>
    <w:rsid w:val="0070328B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EC"/>
    <w:rsid w:val="00712CC7"/>
    <w:rsid w:val="00713227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20AD5"/>
    <w:rsid w:val="00720CA6"/>
    <w:rsid w:val="00720CC4"/>
    <w:rsid w:val="007210E0"/>
    <w:rsid w:val="0072150E"/>
    <w:rsid w:val="007216C3"/>
    <w:rsid w:val="007217A0"/>
    <w:rsid w:val="00721832"/>
    <w:rsid w:val="00721C6A"/>
    <w:rsid w:val="00721E33"/>
    <w:rsid w:val="00722758"/>
    <w:rsid w:val="00722863"/>
    <w:rsid w:val="00722A00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F0"/>
    <w:rsid w:val="00740229"/>
    <w:rsid w:val="00740634"/>
    <w:rsid w:val="00740666"/>
    <w:rsid w:val="00741674"/>
    <w:rsid w:val="00741731"/>
    <w:rsid w:val="00741752"/>
    <w:rsid w:val="00742338"/>
    <w:rsid w:val="0074240D"/>
    <w:rsid w:val="00742ADF"/>
    <w:rsid w:val="00742CB3"/>
    <w:rsid w:val="00742DA1"/>
    <w:rsid w:val="00742E71"/>
    <w:rsid w:val="00742FC9"/>
    <w:rsid w:val="0074305A"/>
    <w:rsid w:val="00743A68"/>
    <w:rsid w:val="00743E7F"/>
    <w:rsid w:val="007440EB"/>
    <w:rsid w:val="007443F1"/>
    <w:rsid w:val="007445FB"/>
    <w:rsid w:val="007446B7"/>
    <w:rsid w:val="00744865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6F"/>
    <w:rsid w:val="0075398F"/>
    <w:rsid w:val="00753C45"/>
    <w:rsid w:val="00753C53"/>
    <w:rsid w:val="00753E03"/>
    <w:rsid w:val="00754718"/>
    <w:rsid w:val="0075487E"/>
    <w:rsid w:val="007548EC"/>
    <w:rsid w:val="00754F26"/>
    <w:rsid w:val="007552AB"/>
    <w:rsid w:val="0075563A"/>
    <w:rsid w:val="00755884"/>
    <w:rsid w:val="00755A20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93"/>
    <w:rsid w:val="0076220A"/>
    <w:rsid w:val="00762680"/>
    <w:rsid w:val="00762731"/>
    <w:rsid w:val="00762A5B"/>
    <w:rsid w:val="00762A60"/>
    <w:rsid w:val="00762B3A"/>
    <w:rsid w:val="00763063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717D"/>
    <w:rsid w:val="00777675"/>
    <w:rsid w:val="00777BED"/>
    <w:rsid w:val="00777F25"/>
    <w:rsid w:val="00780159"/>
    <w:rsid w:val="00780288"/>
    <w:rsid w:val="00780292"/>
    <w:rsid w:val="00780702"/>
    <w:rsid w:val="00780764"/>
    <w:rsid w:val="007807F0"/>
    <w:rsid w:val="00781803"/>
    <w:rsid w:val="007819AF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1D5"/>
    <w:rsid w:val="007843AB"/>
    <w:rsid w:val="00784633"/>
    <w:rsid w:val="00784E39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717"/>
    <w:rsid w:val="007947FA"/>
    <w:rsid w:val="007948F7"/>
    <w:rsid w:val="00794FC3"/>
    <w:rsid w:val="0079504C"/>
    <w:rsid w:val="007950E0"/>
    <w:rsid w:val="007953DB"/>
    <w:rsid w:val="0079544E"/>
    <w:rsid w:val="007955CD"/>
    <w:rsid w:val="00795F91"/>
    <w:rsid w:val="007963D0"/>
    <w:rsid w:val="00796788"/>
    <w:rsid w:val="0079690C"/>
    <w:rsid w:val="007969A2"/>
    <w:rsid w:val="00796B1B"/>
    <w:rsid w:val="00796B4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70A"/>
    <w:rsid w:val="007A2F78"/>
    <w:rsid w:val="007A338C"/>
    <w:rsid w:val="007A33EA"/>
    <w:rsid w:val="007A363F"/>
    <w:rsid w:val="007A3929"/>
    <w:rsid w:val="007A3C2B"/>
    <w:rsid w:val="007A42AC"/>
    <w:rsid w:val="007A42FF"/>
    <w:rsid w:val="007A499E"/>
    <w:rsid w:val="007A4AF1"/>
    <w:rsid w:val="007A4B77"/>
    <w:rsid w:val="007A4BF2"/>
    <w:rsid w:val="007A4E54"/>
    <w:rsid w:val="007A5258"/>
    <w:rsid w:val="007A54AD"/>
    <w:rsid w:val="007A5640"/>
    <w:rsid w:val="007A57CE"/>
    <w:rsid w:val="007A5C1E"/>
    <w:rsid w:val="007A5CE2"/>
    <w:rsid w:val="007A5F49"/>
    <w:rsid w:val="007A63B1"/>
    <w:rsid w:val="007A6706"/>
    <w:rsid w:val="007A67BA"/>
    <w:rsid w:val="007A6BAC"/>
    <w:rsid w:val="007A70CE"/>
    <w:rsid w:val="007A73C2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CA6"/>
    <w:rsid w:val="007B50AC"/>
    <w:rsid w:val="007B55A7"/>
    <w:rsid w:val="007B5B5F"/>
    <w:rsid w:val="007B5F6D"/>
    <w:rsid w:val="007B616B"/>
    <w:rsid w:val="007B61B4"/>
    <w:rsid w:val="007B6258"/>
    <w:rsid w:val="007B65A7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556"/>
    <w:rsid w:val="007C55DB"/>
    <w:rsid w:val="007C569F"/>
    <w:rsid w:val="007C59E4"/>
    <w:rsid w:val="007C5D0F"/>
    <w:rsid w:val="007C5E01"/>
    <w:rsid w:val="007C627A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FCD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7AE"/>
    <w:rsid w:val="007D19E5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402C"/>
    <w:rsid w:val="007D430A"/>
    <w:rsid w:val="007D453E"/>
    <w:rsid w:val="007D46F4"/>
    <w:rsid w:val="007D4756"/>
    <w:rsid w:val="007D49DC"/>
    <w:rsid w:val="007D4A90"/>
    <w:rsid w:val="007D524B"/>
    <w:rsid w:val="007D5822"/>
    <w:rsid w:val="007D5C41"/>
    <w:rsid w:val="007D61C4"/>
    <w:rsid w:val="007D6561"/>
    <w:rsid w:val="007D65BC"/>
    <w:rsid w:val="007D6649"/>
    <w:rsid w:val="007D678D"/>
    <w:rsid w:val="007D6DBE"/>
    <w:rsid w:val="007D705B"/>
    <w:rsid w:val="007D73E3"/>
    <w:rsid w:val="007D7479"/>
    <w:rsid w:val="007D7E0E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128"/>
    <w:rsid w:val="007E2302"/>
    <w:rsid w:val="007E2350"/>
    <w:rsid w:val="007E2357"/>
    <w:rsid w:val="007E248F"/>
    <w:rsid w:val="007E2BA3"/>
    <w:rsid w:val="007E2DE0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F07"/>
    <w:rsid w:val="007E7200"/>
    <w:rsid w:val="007E7354"/>
    <w:rsid w:val="007E7371"/>
    <w:rsid w:val="007E74AF"/>
    <w:rsid w:val="007E7973"/>
    <w:rsid w:val="007E7AD7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3615"/>
    <w:rsid w:val="007F3736"/>
    <w:rsid w:val="007F3744"/>
    <w:rsid w:val="007F3B55"/>
    <w:rsid w:val="007F3CDD"/>
    <w:rsid w:val="007F3D87"/>
    <w:rsid w:val="007F3E05"/>
    <w:rsid w:val="007F3F43"/>
    <w:rsid w:val="007F40AA"/>
    <w:rsid w:val="007F42AF"/>
    <w:rsid w:val="007F4651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72"/>
    <w:rsid w:val="008022E4"/>
    <w:rsid w:val="0080234F"/>
    <w:rsid w:val="00802D15"/>
    <w:rsid w:val="00803139"/>
    <w:rsid w:val="00803313"/>
    <w:rsid w:val="0080354D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865"/>
    <w:rsid w:val="008168B8"/>
    <w:rsid w:val="00816CC2"/>
    <w:rsid w:val="008170C3"/>
    <w:rsid w:val="00817368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539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8EB"/>
    <w:rsid w:val="0084793E"/>
    <w:rsid w:val="00847B0B"/>
    <w:rsid w:val="00847FDF"/>
    <w:rsid w:val="0085030E"/>
    <w:rsid w:val="0085061B"/>
    <w:rsid w:val="008509C0"/>
    <w:rsid w:val="00850C5F"/>
    <w:rsid w:val="00850C92"/>
    <w:rsid w:val="008511C2"/>
    <w:rsid w:val="008511D9"/>
    <w:rsid w:val="00851B8A"/>
    <w:rsid w:val="00851BAD"/>
    <w:rsid w:val="00852094"/>
    <w:rsid w:val="008520E2"/>
    <w:rsid w:val="008521BC"/>
    <w:rsid w:val="00852330"/>
    <w:rsid w:val="0085258A"/>
    <w:rsid w:val="00852669"/>
    <w:rsid w:val="008527EA"/>
    <w:rsid w:val="008530D7"/>
    <w:rsid w:val="008533C2"/>
    <w:rsid w:val="00853A42"/>
    <w:rsid w:val="00853B7B"/>
    <w:rsid w:val="00853C20"/>
    <w:rsid w:val="00854051"/>
    <w:rsid w:val="008540F6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72F"/>
    <w:rsid w:val="00862840"/>
    <w:rsid w:val="00863099"/>
    <w:rsid w:val="0086332C"/>
    <w:rsid w:val="008635DF"/>
    <w:rsid w:val="008636B0"/>
    <w:rsid w:val="008637D4"/>
    <w:rsid w:val="008637E5"/>
    <w:rsid w:val="008639A1"/>
    <w:rsid w:val="00863BA7"/>
    <w:rsid w:val="00864044"/>
    <w:rsid w:val="008640E6"/>
    <w:rsid w:val="00864130"/>
    <w:rsid w:val="008642BF"/>
    <w:rsid w:val="008642FC"/>
    <w:rsid w:val="00864371"/>
    <w:rsid w:val="00864A42"/>
    <w:rsid w:val="00864AD7"/>
    <w:rsid w:val="00864B03"/>
    <w:rsid w:val="00864B40"/>
    <w:rsid w:val="00864E70"/>
    <w:rsid w:val="00864E94"/>
    <w:rsid w:val="008658CC"/>
    <w:rsid w:val="00865ACE"/>
    <w:rsid w:val="00865DF8"/>
    <w:rsid w:val="00865FD5"/>
    <w:rsid w:val="0086615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991"/>
    <w:rsid w:val="008710A3"/>
    <w:rsid w:val="008710CF"/>
    <w:rsid w:val="00871153"/>
    <w:rsid w:val="0087116F"/>
    <w:rsid w:val="0087185B"/>
    <w:rsid w:val="00871BB0"/>
    <w:rsid w:val="00871D0F"/>
    <w:rsid w:val="00871D56"/>
    <w:rsid w:val="00871EBE"/>
    <w:rsid w:val="00871F20"/>
    <w:rsid w:val="00871F52"/>
    <w:rsid w:val="0087252D"/>
    <w:rsid w:val="00872921"/>
    <w:rsid w:val="00872E5F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AA5"/>
    <w:rsid w:val="00875B0C"/>
    <w:rsid w:val="00875BF8"/>
    <w:rsid w:val="00875C1E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96"/>
    <w:rsid w:val="008979C6"/>
    <w:rsid w:val="00897C32"/>
    <w:rsid w:val="008A04FF"/>
    <w:rsid w:val="008A06C6"/>
    <w:rsid w:val="008A06E6"/>
    <w:rsid w:val="008A0E69"/>
    <w:rsid w:val="008A15D7"/>
    <w:rsid w:val="008A1D39"/>
    <w:rsid w:val="008A1D46"/>
    <w:rsid w:val="008A1E94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41E1"/>
    <w:rsid w:val="008A43BF"/>
    <w:rsid w:val="008A4690"/>
    <w:rsid w:val="008A48E4"/>
    <w:rsid w:val="008A4AFE"/>
    <w:rsid w:val="008A4D19"/>
    <w:rsid w:val="008A4FE4"/>
    <w:rsid w:val="008A5376"/>
    <w:rsid w:val="008A537C"/>
    <w:rsid w:val="008A5A35"/>
    <w:rsid w:val="008A5A7B"/>
    <w:rsid w:val="008A5C16"/>
    <w:rsid w:val="008A5DCA"/>
    <w:rsid w:val="008A6040"/>
    <w:rsid w:val="008A6404"/>
    <w:rsid w:val="008A6F17"/>
    <w:rsid w:val="008A71E5"/>
    <w:rsid w:val="008A7852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C1B"/>
    <w:rsid w:val="008B3150"/>
    <w:rsid w:val="008B3466"/>
    <w:rsid w:val="008B379C"/>
    <w:rsid w:val="008B3D48"/>
    <w:rsid w:val="008B3DBA"/>
    <w:rsid w:val="008B3E23"/>
    <w:rsid w:val="008B3E92"/>
    <w:rsid w:val="008B40C6"/>
    <w:rsid w:val="008B41E1"/>
    <w:rsid w:val="008B422D"/>
    <w:rsid w:val="008B48F0"/>
    <w:rsid w:val="008B491E"/>
    <w:rsid w:val="008B533E"/>
    <w:rsid w:val="008B5519"/>
    <w:rsid w:val="008B59AC"/>
    <w:rsid w:val="008B5C5F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BA4"/>
    <w:rsid w:val="008C7E55"/>
    <w:rsid w:val="008C7EB5"/>
    <w:rsid w:val="008D0345"/>
    <w:rsid w:val="008D083E"/>
    <w:rsid w:val="008D08B4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76D"/>
    <w:rsid w:val="008D3811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95"/>
    <w:rsid w:val="008D629F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E1"/>
    <w:rsid w:val="008E2A29"/>
    <w:rsid w:val="008E33B8"/>
    <w:rsid w:val="008E33CE"/>
    <w:rsid w:val="008E369B"/>
    <w:rsid w:val="008E36D2"/>
    <w:rsid w:val="008E3932"/>
    <w:rsid w:val="008E39E5"/>
    <w:rsid w:val="008E3A79"/>
    <w:rsid w:val="008E3B31"/>
    <w:rsid w:val="008E3FAF"/>
    <w:rsid w:val="008E4296"/>
    <w:rsid w:val="008E45CF"/>
    <w:rsid w:val="008E4BA3"/>
    <w:rsid w:val="008E4C99"/>
    <w:rsid w:val="008E4D33"/>
    <w:rsid w:val="008E5B4E"/>
    <w:rsid w:val="008E5F9F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5050"/>
    <w:rsid w:val="008F5095"/>
    <w:rsid w:val="008F510A"/>
    <w:rsid w:val="008F5660"/>
    <w:rsid w:val="008F5963"/>
    <w:rsid w:val="008F5B54"/>
    <w:rsid w:val="008F5D0F"/>
    <w:rsid w:val="008F5E5E"/>
    <w:rsid w:val="008F5EB9"/>
    <w:rsid w:val="008F6037"/>
    <w:rsid w:val="008F616A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D33"/>
    <w:rsid w:val="00902D6D"/>
    <w:rsid w:val="00902FE4"/>
    <w:rsid w:val="00903266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636"/>
    <w:rsid w:val="00910F1B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348"/>
    <w:rsid w:val="00914431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CB"/>
    <w:rsid w:val="00916162"/>
    <w:rsid w:val="00916341"/>
    <w:rsid w:val="0091640E"/>
    <w:rsid w:val="0091673C"/>
    <w:rsid w:val="0091679F"/>
    <w:rsid w:val="00916A68"/>
    <w:rsid w:val="0091741D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A5A"/>
    <w:rsid w:val="00923BBE"/>
    <w:rsid w:val="00923D53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F9E"/>
    <w:rsid w:val="00931FFE"/>
    <w:rsid w:val="00932518"/>
    <w:rsid w:val="0093262E"/>
    <w:rsid w:val="00932867"/>
    <w:rsid w:val="00932A15"/>
    <w:rsid w:val="00932AF7"/>
    <w:rsid w:val="00932C34"/>
    <w:rsid w:val="00932DEF"/>
    <w:rsid w:val="009332C1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4052"/>
    <w:rsid w:val="009442FD"/>
    <w:rsid w:val="0094431E"/>
    <w:rsid w:val="009446A4"/>
    <w:rsid w:val="009449AC"/>
    <w:rsid w:val="00944A4B"/>
    <w:rsid w:val="00944B1F"/>
    <w:rsid w:val="00944D4E"/>
    <w:rsid w:val="00945E93"/>
    <w:rsid w:val="00946674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1FC"/>
    <w:rsid w:val="00955242"/>
    <w:rsid w:val="00955247"/>
    <w:rsid w:val="009554D8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708"/>
    <w:rsid w:val="0095671C"/>
    <w:rsid w:val="0095681E"/>
    <w:rsid w:val="00956CDE"/>
    <w:rsid w:val="009572DF"/>
    <w:rsid w:val="0095765A"/>
    <w:rsid w:val="00957CAC"/>
    <w:rsid w:val="00957E5A"/>
    <w:rsid w:val="009604A6"/>
    <w:rsid w:val="009608E8"/>
    <w:rsid w:val="00960A2E"/>
    <w:rsid w:val="00961087"/>
    <w:rsid w:val="0096139D"/>
    <w:rsid w:val="0096141D"/>
    <w:rsid w:val="00961C71"/>
    <w:rsid w:val="00961D52"/>
    <w:rsid w:val="00961D75"/>
    <w:rsid w:val="00961F27"/>
    <w:rsid w:val="009621F0"/>
    <w:rsid w:val="00962236"/>
    <w:rsid w:val="009622B5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A57"/>
    <w:rsid w:val="00970C81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C0C"/>
    <w:rsid w:val="00972C35"/>
    <w:rsid w:val="00972FF0"/>
    <w:rsid w:val="00973948"/>
    <w:rsid w:val="00973E13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C78"/>
    <w:rsid w:val="009779B4"/>
    <w:rsid w:val="00977BF8"/>
    <w:rsid w:val="00977E6A"/>
    <w:rsid w:val="00977F3C"/>
    <w:rsid w:val="00980178"/>
    <w:rsid w:val="009801D9"/>
    <w:rsid w:val="00980386"/>
    <w:rsid w:val="009803DF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C55"/>
    <w:rsid w:val="00984D7C"/>
    <w:rsid w:val="00984FD6"/>
    <w:rsid w:val="00985346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ED0"/>
    <w:rsid w:val="009A1F5A"/>
    <w:rsid w:val="009A257C"/>
    <w:rsid w:val="009A27FA"/>
    <w:rsid w:val="009A29D0"/>
    <w:rsid w:val="009A364C"/>
    <w:rsid w:val="009A39A4"/>
    <w:rsid w:val="009A3AA7"/>
    <w:rsid w:val="009A45EB"/>
    <w:rsid w:val="009A4DA2"/>
    <w:rsid w:val="009A5023"/>
    <w:rsid w:val="009A5317"/>
    <w:rsid w:val="009A5556"/>
    <w:rsid w:val="009A56DC"/>
    <w:rsid w:val="009A57E5"/>
    <w:rsid w:val="009A5CC1"/>
    <w:rsid w:val="009A606D"/>
    <w:rsid w:val="009A60A1"/>
    <w:rsid w:val="009A6A64"/>
    <w:rsid w:val="009A6AD4"/>
    <w:rsid w:val="009A72F6"/>
    <w:rsid w:val="009A7361"/>
    <w:rsid w:val="009A738E"/>
    <w:rsid w:val="009A7482"/>
    <w:rsid w:val="009A7871"/>
    <w:rsid w:val="009A79A5"/>
    <w:rsid w:val="009B0554"/>
    <w:rsid w:val="009B09D6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648"/>
    <w:rsid w:val="009C0BA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5545"/>
    <w:rsid w:val="009C5689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F1A"/>
    <w:rsid w:val="009C707E"/>
    <w:rsid w:val="009C70FF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062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E24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D8"/>
    <w:rsid w:val="009F038D"/>
    <w:rsid w:val="009F05BA"/>
    <w:rsid w:val="009F09B4"/>
    <w:rsid w:val="009F1117"/>
    <w:rsid w:val="009F12E6"/>
    <w:rsid w:val="009F165A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504"/>
    <w:rsid w:val="009F4BBC"/>
    <w:rsid w:val="009F4BCB"/>
    <w:rsid w:val="009F5650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110D"/>
    <w:rsid w:val="00A0122A"/>
    <w:rsid w:val="00A01256"/>
    <w:rsid w:val="00A015A1"/>
    <w:rsid w:val="00A016DA"/>
    <w:rsid w:val="00A016F2"/>
    <w:rsid w:val="00A0228B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C4"/>
    <w:rsid w:val="00A04E2A"/>
    <w:rsid w:val="00A050AB"/>
    <w:rsid w:val="00A051B1"/>
    <w:rsid w:val="00A0525D"/>
    <w:rsid w:val="00A05290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64C"/>
    <w:rsid w:val="00A07CD1"/>
    <w:rsid w:val="00A07EB1"/>
    <w:rsid w:val="00A1078C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4003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FD"/>
    <w:rsid w:val="00A2002D"/>
    <w:rsid w:val="00A20639"/>
    <w:rsid w:val="00A20731"/>
    <w:rsid w:val="00A20844"/>
    <w:rsid w:val="00A20B02"/>
    <w:rsid w:val="00A20C86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941"/>
    <w:rsid w:val="00A23B9D"/>
    <w:rsid w:val="00A23BD1"/>
    <w:rsid w:val="00A23FBC"/>
    <w:rsid w:val="00A2445C"/>
    <w:rsid w:val="00A245F4"/>
    <w:rsid w:val="00A24C9B"/>
    <w:rsid w:val="00A24E25"/>
    <w:rsid w:val="00A24EBC"/>
    <w:rsid w:val="00A24F8C"/>
    <w:rsid w:val="00A25028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7D"/>
    <w:rsid w:val="00A26B32"/>
    <w:rsid w:val="00A26D5D"/>
    <w:rsid w:val="00A274AE"/>
    <w:rsid w:val="00A2776C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DCB"/>
    <w:rsid w:val="00A31120"/>
    <w:rsid w:val="00A3163B"/>
    <w:rsid w:val="00A31658"/>
    <w:rsid w:val="00A31F3D"/>
    <w:rsid w:val="00A32551"/>
    <w:rsid w:val="00A32AB0"/>
    <w:rsid w:val="00A32CC1"/>
    <w:rsid w:val="00A32CD6"/>
    <w:rsid w:val="00A3371A"/>
    <w:rsid w:val="00A33C5C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AB7"/>
    <w:rsid w:val="00A35CA2"/>
    <w:rsid w:val="00A35CCE"/>
    <w:rsid w:val="00A35DFF"/>
    <w:rsid w:val="00A364F8"/>
    <w:rsid w:val="00A36E88"/>
    <w:rsid w:val="00A371EE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A59"/>
    <w:rsid w:val="00A44ED3"/>
    <w:rsid w:val="00A44EFD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52E"/>
    <w:rsid w:val="00A475DB"/>
    <w:rsid w:val="00A476DF"/>
    <w:rsid w:val="00A47967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B2F"/>
    <w:rsid w:val="00A70F14"/>
    <w:rsid w:val="00A7147C"/>
    <w:rsid w:val="00A71BED"/>
    <w:rsid w:val="00A71C11"/>
    <w:rsid w:val="00A72015"/>
    <w:rsid w:val="00A7204E"/>
    <w:rsid w:val="00A722C2"/>
    <w:rsid w:val="00A725DA"/>
    <w:rsid w:val="00A726B1"/>
    <w:rsid w:val="00A72784"/>
    <w:rsid w:val="00A7286E"/>
    <w:rsid w:val="00A72DAC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6436"/>
    <w:rsid w:val="00A76811"/>
    <w:rsid w:val="00A76922"/>
    <w:rsid w:val="00A769EF"/>
    <w:rsid w:val="00A76A86"/>
    <w:rsid w:val="00A76B4E"/>
    <w:rsid w:val="00A76D92"/>
    <w:rsid w:val="00A76DB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F60"/>
    <w:rsid w:val="00A8104D"/>
    <w:rsid w:val="00A8133B"/>
    <w:rsid w:val="00A815F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E13"/>
    <w:rsid w:val="00A85FCE"/>
    <w:rsid w:val="00A86177"/>
    <w:rsid w:val="00A86330"/>
    <w:rsid w:val="00A86526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FE7"/>
    <w:rsid w:val="00A93098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2DB"/>
    <w:rsid w:val="00AA25A7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89"/>
    <w:rsid w:val="00AA40A4"/>
    <w:rsid w:val="00AA422E"/>
    <w:rsid w:val="00AA467C"/>
    <w:rsid w:val="00AA4CC6"/>
    <w:rsid w:val="00AA4F07"/>
    <w:rsid w:val="00AA5149"/>
    <w:rsid w:val="00AA5C29"/>
    <w:rsid w:val="00AA6207"/>
    <w:rsid w:val="00AA62EF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88D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270E"/>
    <w:rsid w:val="00AC2A8D"/>
    <w:rsid w:val="00AC2CFF"/>
    <w:rsid w:val="00AC2D1C"/>
    <w:rsid w:val="00AC2EF4"/>
    <w:rsid w:val="00AC300B"/>
    <w:rsid w:val="00AC30CF"/>
    <w:rsid w:val="00AC36ED"/>
    <w:rsid w:val="00AC3ACC"/>
    <w:rsid w:val="00AC3B69"/>
    <w:rsid w:val="00AC3CEB"/>
    <w:rsid w:val="00AC422D"/>
    <w:rsid w:val="00AC4568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7C1"/>
    <w:rsid w:val="00AD0BC3"/>
    <w:rsid w:val="00AD0C48"/>
    <w:rsid w:val="00AD1550"/>
    <w:rsid w:val="00AD18E9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388"/>
    <w:rsid w:val="00AD645E"/>
    <w:rsid w:val="00AD6DE2"/>
    <w:rsid w:val="00AD7842"/>
    <w:rsid w:val="00AD7A7A"/>
    <w:rsid w:val="00AD7AAF"/>
    <w:rsid w:val="00AD7D8D"/>
    <w:rsid w:val="00AE0108"/>
    <w:rsid w:val="00AE0973"/>
    <w:rsid w:val="00AE0B22"/>
    <w:rsid w:val="00AE0C0B"/>
    <w:rsid w:val="00AE0C72"/>
    <w:rsid w:val="00AE0DAD"/>
    <w:rsid w:val="00AE1148"/>
    <w:rsid w:val="00AE1246"/>
    <w:rsid w:val="00AE12D5"/>
    <w:rsid w:val="00AE194B"/>
    <w:rsid w:val="00AE199A"/>
    <w:rsid w:val="00AE1EE4"/>
    <w:rsid w:val="00AE2066"/>
    <w:rsid w:val="00AE23F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28C"/>
    <w:rsid w:val="00AE6790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22B4"/>
    <w:rsid w:val="00AF238B"/>
    <w:rsid w:val="00AF29F5"/>
    <w:rsid w:val="00AF2BCD"/>
    <w:rsid w:val="00AF2CDA"/>
    <w:rsid w:val="00AF2F57"/>
    <w:rsid w:val="00AF3045"/>
    <w:rsid w:val="00AF3266"/>
    <w:rsid w:val="00AF32AD"/>
    <w:rsid w:val="00AF32CA"/>
    <w:rsid w:val="00AF357E"/>
    <w:rsid w:val="00AF3602"/>
    <w:rsid w:val="00AF3931"/>
    <w:rsid w:val="00AF3DFC"/>
    <w:rsid w:val="00AF4404"/>
    <w:rsid w:val="00AF4841"/>
    <w:rsid w:val="00AF4909"/>
    <w:rsid w:val="00AF4B06"/>
    <w:rsid w:val="00AF4CD7"/>
    <w:rsid w:val="00AF4FC3"/>
    <w:rsid w:val="00AF539E"/>
    <w:rsid w:val="00AF591E"/>
    <w:rsid w:val="00AF5E7C"/>
    <w:rsid w:val="00AF62A8"/>
    <w:rsid w:val="00AF6F4D"/>
    <w:rsid w:val="00AF728F"/>
    <w:rsid w:val="00AF7C58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504"/>
    <w:rsid w:val="00B04737"/>
    <w:rsid w:val="00B04E09"/>
    <w:rsid w:val="00B051FF"/>
    <w:rsid w:val="00B057E1"/>
    <w:rsid w:val="00B05845"/>
    <w:rsid w:val="00B0593D"/>
    <w:rsid w:val="00B05987"/>
    <w:rsid w:val="00B05DB7"/>
    <w:rsid w:val="00B05F2B"/>
    <w:rsid w:val="00B05FA1"/>
    <w:rsid w:val="00B06463"/>
    <w:rsid w:val="00B06799"/>
    <w:rsid w:val="00B06F85"/>
    <w:rsid w:val="00B075ED"/>
    <w:rsid w:val="00B077DB"/>
    <w:rsid w:val="00B07948"/>
    <w:rsid w:val="00B079C7"/>
    <w:rsid w:val="00B079E3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840"/>
    <w:rsid w:val="00B26E4A"/>
    <w:rsid w:val="00B27936"/>
    <w:rsid w:val="00B27CB0"/>
    <w:rsid w:val="00B30096"/>
    <w:rsid w:val="00B303E7"/>
    <w:rsid w:val="00B3080A"/>
    <w:rsid w:val="00B309EA"/>
    <w:rsid w:val="00B30E87"/>
    <w:rsid w:val="00B314F6"/>
    <w:rsid w:val="00B31FF5"/>
    <w:rsid w:val="00B3204E"/>
    <w:rsid w:val="00B321F6"/>
    <w:rsid w:val="00B3271E"/>
    <w:rsid w:val="00B3287E"/>
    <w:rsid w:val="00B328D1"/>
    <w:rsid w:val="00B32ADD"/>
    <w:rsid w:val="00B32B46"/>
    <w:rsid w:val="00B33383"/>
    <w:rsid w:val="00B33973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C4B"/>
    <w:rsid w:val="00B35D9C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C8B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A5"/>
    <w:rsid w:val="00B470AF"/>
    <w:rsid w:val="00B4719D"/>
    <w:rsid w:val="00B47477"/>
    <w:rsid w:val="00B477C3"/>
    <w:rsid w:val="00B47B7F"/>
    <w:rsid w:val="00B50047"/>
    <w:rsid w:val="00B503C8"/>
    <w:rsid w:val="00B50949"/>
    <w:rsid w:val="00B50C19"/>
    <w:rsid w:val="00B510A1"/>
    <w:rsid w:val="00B5118E"/>
    <w:rsid w:val="00B5119A"/>
    <w:rsid w:val="00B511B4"/>
    <w:rsid w:val="00B511E1"/>
    <w:rsid w:val="00B51391"/>
    <w:rsid w:val="00B51BE5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AE"/>
    <w:rsid w:val="00B55481"/>
    <w:rsid w:val="00B559DD"/>
    <w:rsid w:val="00B55D33"/>
    <w:rsid w:val="00B55DA9"/>
    <w:rsid w:val="00B56065"/>
    <w:rsid w:val="00B56A18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D62"/>
    <w:rsid w:val="00B62E43"/>
    <w:rsid w:val="00B63009"/>
    <w:rsid w:val="00B631A2"/>
    <w:rsid w:val="00B6363F"/>
    <w:rsid w:val="00B638B4"/>
    <w:rsid w:val="00B63930"/>
    <w:rsid w:val="00B63992"/>
    <w:rsid w:val="00B639C6"/>
    <w:rsid w:val="00B63A3C"/>
    <w:rsid w:val="00B63C9F"/>
    <w:rsid w:val="00B63EED"/>
    <w:rsid w:val="00B640F9"/>
    <w:rsid w:val="00B64447"/>
    <w:rsid w:val="00B647D1"/>
    <w:rsid w:val="00B65270"/>
    <w:rsid w:val="00B65A63"/>
    <w:rsid w:val="00B65C44"/>
    <w:rsid w:val="00B65EF0"/>
    <w:rsid w:val="00B66195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3DB"/>
    <w:rsid w:val="00B6745F"/>
    <w:rsid w:val="00B67664"/>
    <w:rsid w:val="00B6781E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2BA"/>
    <w:rsid w:val="00B75883"/>
    <w:rsid w:val="00B75959"/>
    <w:rsid w:val="00B75C06"/>
    <w:rsid w:val="00B75D3C"/>
    <w:rsid w:val="00B761AA"/>
    <w:rsid w:val="00B761BB"/>
    <w:rsid w:val="00B76255"/>
    <w:rsid w:val="00B7634A"/>
    <w:rsid w:val="00B76531"/>
    <w:rsid w:val="00B768BC"/>
    <w:rsid w:val="00B76DD3"/>
    <w:rsid w:val="00B76E01"/>
    <w:rsid w:val="00B772CA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405"/>
    <w:rsid w:val="00B83436"/>
    <w:rsid w:val="00B83C3A"/>
    <w:rsid w:val="00B84A04"/>
    <w:rsid w:val="00B84C14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AF"/>
    <w:rsid w:val="00B87B3E"/>
    <w:rsid w:val="00B87E56"/>
    <w:rsid w:val="00B9016C"/>
    <w:rsid w:val="00B90767"/>
    <w:rsid w:val="00B90C15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64C"/>
    <w:rsid w:val="00B9377C"/>
    <w:rsid w:val="00B93CEA"/>
    <w:rsid w:val="00B93F33"/>
    <w:rsid w:val="00B940AF"/>
    <w:rsid w:val="00B94F91"/>
    <w:rsid w:val="00B95CDB"/>
    <w:rsid w:val="00B96295"/>
    <w:rsid w:val="00B965D6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5BF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82"/>
    <w:rsid w:val="00BC14ED"/>
    <w:rsid w:val="00BC16D8"/>
    <w:rsid w:val="00BC187D"/>
    <w:rsid w:val="00BC1B7B"/>
    <w:rsid w:val="00BC23D3"/>
    <w:rsid w:val="00BC2454"/>
    <w:rsid w:val="00BC2761"/>
    <w:rsid w:val="00BC2D13"/>
    <w:rsid w:val="00BC2FA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F1F"/>
    <w:rsid w:val="00BC50B2"/>
    <w:rsid w:val="00BC579C"/>
    <w:rsid w:val="00BC589E"/>
    <w:rsid w:val="00BC5A89"/>
    <w:rsid w:val="00BC5B9A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9A6"/>
    <w:rsid w:val="00BD09C9"/>
    <w:rsid w:val="00BD0A7A"/>
    <w:rsid w:val="00BD0AAD"/>
    <w:rsid w:val="00BD0AC6"/>
    <w:rsid w:val="00BD0E0D"/>
    <w:rsid w:val="00BD0F9A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541"/>
    <w:rsid w:val="00BD35C0"/>
    <w:rsid w:val="00BD4016"/>
    <w:rsid w:val="00BD428B"/>
    <w:rsid w:val="00BD4551"/>
    <w:rsid w:val="00BD4664"/>
    <w:rsid w:val="00BD4A0A"/>
    <w:rsid w:val="00BD4C9E"/>
    <w:rsid w:val="00BD5007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E1A"/>
    <w:rsid w:val="00BE1E6B"/>
    <w:rsid w:val="00BE1EB0"/>
    <w:rsid w:val="00BE1F36"/>
    <w:rsid w:val="00BE2085"/>
    <w:rsid w:val="00BE214A"/>
    <w:rsid w:val="00BE2183"/>
    <w:rsid w:val="00BE2550"/>
    <w:rsid w:val="00BE2766"/>
    <w:rsid w:val="00BE2CC2"/>
    <w:rsid w:val="00BE30EA"/>
    <w:rsid w:val="00BE325E"/>
    <w:rsid w:val="00BE3298"/>
    <w:rsid w:val="00BE376B"/>
    <w:rsid w:val="00BE3BC8"/>
    <w:rsid w:val="00BE3C8F"/>
    <w:rsid w:val="00BE4279"/>
    <w:rsid w:val="00BE42DC"/>
    <w:rsid w:val="00BE4CE8"/>
    <w:rsid w:val="00BE4F07"/>
    <w:rsid w:val="00BE52BC"/>
    <w:rsid w:val="00BE573B"/>
    <w:rsid w:val="00BE5785"/>
    <w:rsid w:val="00BE57BA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825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74"/>
    <w:rsid w:val="00BF44A6"/>
    <w:rsid w:val="00BF51AB"/>
    <w:rsid w:val="00BF5654"/>
    <w:rsid w:val="00BF5B00"/>
    <w:rsid w:val="00BF5B0C"/>
    <w:rsid w:val="00BF5C14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C04"/>
    <w:rsid w:val="00C02F37"/>
    <w:rsid w:val="00C030B7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F63"/>
    <w:rsid w:val="00C0608C"/>
    <w:rsid w:val="00C06296"/>
    <w:rsid w:val="00C063F5"/>
    <w:rsid w:val="00C066A3"/>
    <w:rsid w:val="00C0690F"/>
    <w:rsid w:val="00C069CF"/>
    <w:rsid w:val="00C06A98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406"/>
    <w:rsid w:val="00C16530"/>
    <w:rsid w:val="00C16E53"/>
    <w:rsid w:val="00C17327"/>
    <w:rsid w:val="00C174E4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99"/>
    <w:rsid w:val="00C20EB8"/>
    <w:rsid w:val="00C21398"/>
    <w:rsid w:val="00C2139A"/>
    <w:rsid w:val="00C213A1"/>
    <w:rsid w:val="00C2162F"/>
    <w:rsid w:val="00C2183D"/>
    <w:rsid w:val="00C21ADB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FB"/>
    <w:rsid w:val="00C26E7B"/>
    <w:rsid w:val="00C2713E"/>
    <w:rsid w:val="00C273BA"/>
    <w:rsid w:val="00C27BD2"/>
    <w:rsid w:val="00C27F12"/>
    <w:rsid w:val="00C30384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817"/>
    <w:rsid w:val="00C32826"/>
    <w:rsid w:val="00C32928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6B7"/>
    <w:rsid w:val="00C3753D"/>
    <w:rsid w:val="00C37586"/>
    <w:rsid w:val="00C376AE"/>
    <w:rsid w:val="00C3772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ED"/>
    <w:rsid w:val="00C4217B"/>
    <w:rsid w:val="00C4222C"/>
    <w:rsid w:val="00C42380"/>
    <w:rsid w:val="00C424BA"/>
    <w:rsid w:val="00C42FFD"/>
    <w:rsid w:val="00C4345C"/>
    <w:rsid w:val="00C440E5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D70"/>
    <w:rsid w:val="00C572B1"/>
    <w:rsid w:val="00C57669"/>
    <w:rsid w:val="00C57787"/>
    <w:rsid w:val="00C578AA"/>
    <w:rsid w:val="00C57B23"/>
    <w:rsid w:val="00C57CF8"/>
    <w:rsid w:val="00C602CD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C44"/>
    <w:rsid w:val="00C64EF0"/>
    <w:rsid w:val="00C652EF"/>
    <w:rsid w:val="00C6558B"/>
    <w:rsid w:val="00C65ABD"/>
    <w:rsid w:val="00C664F8"/>
    <w:rsid w:val="00C66E47"/>
    <w:rsid w:val="00C66E79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8B4"/>
    <w:rsid w:val="00C73DEF"/>
    <w:rsid w:val="00C74079"/>
    <w:rsid w:val="00C74608"/>
    <w:rsid w:val="00C746C6"/>
    <w:rsid w:val="00C748D5"/>
    <w:rsid w:val="00C74A04"/>
    <w:rsid w:val="00C74B91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726B"/>
    <w:rsid w:val="00C8760C"/>
    <w:rsid w:val="00C8790B"/>
    <w:rsid w:val="00C87F76"/>
    <w:rsid w:val="00C87F8F"/>
    <w:rsid w:val="00C900DE"/>
    <w:rsid w:val="00C90260"/>
    <w:rsid w:val="00C902BB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2C2"/>
    <w:rsid w:val="00C944B1"/>
    <w:rsid w:val="00C945CE"/>
    <w:rsid w:val="00C94645"/>
    <w:rsid w:val="00C9464D"/>
    <w:rsid w:val="00C94C22"/>
    <w:rsid w:val="00C94EA7"/>
    <w:rsid w:val="00C955B3"/>
    <w:rsid w:val="00C955BB"/>
    <w:rsid w:val="00C9573D"/>
    <w:rsid w:val="00C957D0"/>
    <w:rsid w:val="00C95BD3"/>
    <w:rsid w:val="00C962E6"/>
    <w:rsid w:val="00C965E3"/>
    <w:rsid w:val="00C9690B"/>
    <w:rsid w:val="00C9696E"/>
    <w:rsid w:val="00C970A7"/>
    <w:rsid w:val="00C972AE"/>
    <w:rsid w:val="00C9739D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E8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2EE6"/>
    <w:rsid w:val="00CA2FA2"/>
    <w:rsid w:val="00CA308D"/>
    <w:rsid w:val="00CA30EB"/>
    <w:rsid w:val="00CA3447"/>
    <w:rsid w:val="00CA3507"/>
    <w:rsid w:val="00CA3948"/>
    <w:rsid w:val="00CA3C85"/>
    <w:rsid w:val="00CA4063"/>
    <w:rsid w:val="00CA428D"/>
    <w:rsid w:val="00CA489E"/>
    <w:rsid w:val="00CA4D70"/>
    <w:rsid w:val="00CA4E5E"/>
    <w:rsid w:val="00CA4F67"/>
    <w:rsid w:val="00CA5127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D82"/>
    <w:rsid w:val="00CB0E78"/>
    <w:rsid w:val="00CB108D"/>
    <w:rsid w:val="00CB1435"/>
    <w:rsid w:val="00CB23B9"/>
    <w:rsid w:val="00CB23D3"/>
    <w:rsid w:val="00CB2822"/>
    <w:rsid w:val="00CB2955"/>
    <w:rsid w:val="00CB3C29"/>
    <w:rsid w:val="00CB4CA0"/>
    <w:rsid w:val="00CB4F8D"/>
    <w:rsid w:val="00CB5040"/>
    <w:rsid w:val="00CB51A6"/>
    <w:rsid w:val="00CB54A6"/>
    <w:rsid w:val="00CB5B09"/>
    <w:rsid w:val="00CB5B19"/>
    <w:rsid w:val="00CB6875"/>
    <w:rsid w:val="00CB735A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AA"/>
    <w:rsid w:val="00CC0EA5"/>
    <w:rsid w:val="00CC0EF6"/>
    <w:rsid w:val="00CC11AE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4A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FE6"/>
    <w:rsid w:val="00CD3486"/>
    <w:rsid w:val="00CD35BD"/>
    <w:rsid w:val="00CD3ABF"/>
    <w:rsid w:val="00CD3D3E"/>
    <w:rsid w:val="00CD3F4E"/>
    <w:rsid w:val="00CD4890"/>
    <w:rsid w:val="00CD4D24"/>
    <w:rsid w:val="00CD4EE0"/>
    <w:rsid w:val="00CD511D"/>
    <w:rsid w:val="00CD5748"/>
    <w:rsid w:val="00CD5CC6"/>
    <w:rsid w:val="00CD5EA5"/>
    <w:rsid w:val="00CD5F1E"/>
    <w:rsid w:val="00CD5FFA"/>
    <w:rsid w:val="00CD6193"/>
    <w:rsid w:val="00CD68AE"/>
    <w:rsid w:val="00CD70C3"/>
    <w:rsid w:val="00CD7121"/>
    <w:rsid w:val="00CD7134"/>
    <w:rsid w:val="00CD7197"/>
    <w:rsid w:val="00CD75B6"/>
    <w:rsid w:val="00CD7781"/>
    <w:rsid w:val="00CD77C3"/>
    <w:rsid w:val="00CD7892"/>
    <w:rsid w:val="00CD78EF"/>
    <w:rsid w:val="00CD7949"/>
    <w:rsid w:val="00CD7BF6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25A7"/>
    <w:rsid w:val="00CE2751"/>
    <w:rsid w:val="00CE2864"/>
    <w:rsid w:val="00CE2DCC"/>
    <w:rsid w:val="00CE3386"/>
    <w:rsid w:val="00CE3494"/>
    <w:rsid w:val="00CE37CA"/>
    <w:rsid w:val="00CE38B8"/>
    <w:rsid w:val="00CE3950"/>
    <w:rsid w:val="00CE3D3E"/>
    <w:rsid w:val="00CE3D79"/>
    <w:rsid w:val="00CE40BA"/>
    <w:rsid w:val="00CE4116"/>
    <w:rsid w:val="00CE45D7"/>
    <w:rsid w:val="00CE4859"/>
    <w:rsid w:val="00CE5300"/>
    <w:rsid w:val="00CE5650"/>
    <w:rsid w:val="00CE580D"/>
    <w:rsid w:val="00CE5C46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10AA"/>
    <w:rsid w:val="00CF1172"/>
    <w:rsid w:val="00CF141A"/>
    <w:rsid w:val="00CF1BD3"/>
    <w:rsid w:val="00CF1DA2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322F"/>
    <w:rsid w:val="00CF3A89"/>
    <w:rsid w:val="00CF3CBD"/>
    <w:rsid w:val="00CF3CEC"/>
    <w:rsid w:val="00CF3CED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566"/>
    <w:rsid w:val="00D025DF"/>
    <w:rsid w:val="00D02DF9"/>
    <w:rsid w:val="00D02FB0"/>
    <w:rsid w:val="00D030EE"/>
    <w:rsid w:val="00D032CC"/>
    <w:rsid w:val="00D034FB"/>
    <w:rsid w:val="00D03E73"/>
    <w:rsid w:val="00D03F66"/>
    <w:rsid w:val="00D04529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101BD"/>
    <w:rsid w:val="00D10294"/>
    <w:rsid w:val="00D106B1"/>
    <w:rsid w:val="00D10BA5"/>
    <w:rsid w:val="00D10E44"/>
    <w:rsid w:val="00D11084"/>
    <w:rsid w:val="00D110C9"/>
    <w:rsid w:val="00D112B3"/>
    <w:rsid w:val="00D1192B"/>
    <w:rsid w:val="00D11A8E"/>
    <w:rsid w:val="00D11F87"/>
    <w:rsid w:val="00D1225A"/>
    <w:rsid w:val="00D12496"/>
    <w:rsid w:val="00D124D0"/>
    <w:rsid w:val="00D128AD"/>
    <w:rsid w:val="00D12CA0"/>
    <w:rsid w:val="00D12CAD"/>
    <w:rsid w:val="00D12F6F"/>
    <w:rsid w:val="00D134D9"/>
    <w:rsid w:val="00D13607"/>
    <w:rsid w:val="00D1378D"/>
    <w:rsid w:val="00D13873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7150"/>
    <w:rsid w:val="00D17258"/>
    <w:rsid w:val="00D172AD"/>
    <w:rsid w:val="00D172EE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E59"/>
    <w:rsid w:val="00D2717F"/>
    <w:rsid w:val="00D27197"/>
    <w:rsid w:val="00D27269"/>
    <w:rsid w:val="00D2736A"/>
    <w:rsid w:val="00D27707"/>
    <w:rsid w:val="00D277D6"/>
    <w:rsid w:val="00D30C8D"/>
    <w:rsid w:val="00D30D4C"/>
    <w:rsid w:val="00D30D54"/>
    <w:rsid w:val="00D30F74"/>
    <w:rsid w:val="00D310D9"/>
    <w:rsid w:val="00D311B1"/>
    <w:rsid w:val="00D317C5"/>
    <w:rsid w:val="00D318C3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34F"/>
    <w:rsid w:val="00D4156B"/>
    <w:rsid w:val="00D41695"/>
    <w:rsid w:val="00D416F2"/>
    <w:rsid w:val="00D417A1"/>
    <w:rsid w:val="00D4188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AED"/>
    <w:rsid w:val="00D43D5A"/>
    <w:rsid w:val="00D43F17"/>
    <w:rsid w:val="00D44351"/>
    <w:rsid w:val="00D44591"/>
    <w:rsid w:val="00D44943"/>
    <w:rsid w:val="00D449C7"/>
    <w:rsid w:val="00D44A82"/>
    <w:rsid w:val="00D4503B"/>
    <w:rsid w:val="00D4505D"/>
    <w:rsid w:val="00D45968"/>
    <w:rsid w:val="00D45AB5"/>
    <w:rsid w:val="00D45CFB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5374"/>
    <w:rsid w:val="00D55474"/>
    <w:rsid w:val="00D55482"/>
    <w:rsid w:val="00D55672"/>
    <w:rsid w:val="00D55726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70431"/>
    <w:rsid w:val="00D7085C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530"/>
    <w:rsid w:val="00D767AB"/>
    <w:rsid w:val="00D7694A"/>
    <w:rsid w:val="00D769D2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58E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794"/>
    <w:rsid w:val="00DA1A22"/>
    <w:rsid w:val="00DA1A28"/>
    <w:rsid w:val="00DA1E45"/>
    <w:rsid w:val="00DA1F3F"/>
    <w:rsid w:val="00DA222C"/>
    <w:rsid w:val="00DA235A"/>
    <w:rsid w:val="00DA2370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5083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B03A6"/>
    <w:rsid w:val="00DB03FB"/>
    <w:rsid w:val="00DB08C8"/>
    <w:rsid w:val="00DB0A97"/>
    <w:rsid w:val="00DB0C4A"/>
    <w:rsid w:val="00DB0FC6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69D"/>
    <w:rsid w:val="00DC16B3"/>
    <w:rsid w:val="00DC1E20"/>
    <w:rsid w:val="00DC208C"/>
    <w:rsid w:val="00DC21EB"/>
    <w:rsid w:val="00DC26C5"/>
    <w:rsid w:val="00DC2702"/>
    <w:rsid w:val="00DC272B"/>
    <w:rsid w:val="00DC2E7D"/>
    <w:rsid w:val="00DC2FD0"/>
    <w:rsid w:val="00DC31D4"/>
    <w:rsid w:val="00DC36C0"/>
    <w:rsid w:val="00DC3C4F"/>
    <w:rsid w:val="00DC3D00"/>
    <w:rsid w:val="00DC46A3"/>
    <w:rsid w:val="00DC474F"/>
    <w:rsid w:val="00DC490C"/>
    <w:rsid w:val="00DC4C62"/>
    <w:rsid w:val="00DC56A7"/>
    <w:rsid w:val="00DC57D7"/>
    <w:rsid w:val="00DC5B42"/>
    <w:rsid w:val="00DC5EC3"/>
    <w:rsid w:val="00DC5F04"/>
    <w:rsid w:val="00DC5FCC"/>
    <w:rsid w:val="00DC6763"/>
    <w:rsid w:val="00DC6B24"/>
    <w:rsid w:val="00DC6CFA"/>
    <w:rsid w:val="00DC6DA7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3024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122C"/>
    <w:rsid w:val="00DE187E"/>
    <w:rsid w:val="00DE19BF"/>
    <w:rsid w:val="00DE1B8B"/>
    <w:rsid w:val="00DE1BAE"/>
    <w:rsid w:val="00DE1DEB"/>
    <w:rsid w:val="00DE1E67"/>
    <w:rsid w:val="00DE1F90"/>
    <w:rsid w:val="00DE1FDE"/>
    <w:rsid w:val="00DE22D5"/>
    <w:rsid w:val="00DE238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DE5"/>
    <w:rsid w:val="00DF12B8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30F2"/>
    <w:rsid w:val="00DF35E2"/>
    <w:rsid w:val="00DF363B"/>
    <w:rsid w:val="00DF39A1"/>
    <w:rsid w:val="00DF3A96"/>
    <w:rsid w:val="00DF3BA4"/>
    <w:rsid w:val="00DF4802"/>
    <w:rsid w:val="00DF4B11"/>
    <w:rsid w:val="00DF4F25"/>
    <w:rsid w:val="00DF507F"/>
    <w:rsid w:val="00DF50CF"/>
    <w:rsid w:val="00DF541C"/>
    <w:rsid w:val="00DF55B6"/>
    <w:rsid w:val="00DF7133"/>
    <w:rsid w:val="00DF7466"/>
    <w:rsid w:val="00DF7546"/>
    <w:rsid w:val="00DF77B1"/>
    <w:rsid w:val="00DF7861"/>
    <w:rsid w:val="00DF7C37"/>
    <w:rsid w:val="00DF7F5E"/>
    <w:rsid w:val="00E0070C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2123"/>
    <w:rsid w:val="00E22576"/>
    <w:rsid w:val="00E229A4"/>
    <w:rsid w:val="00E22A39"/>
    <w:rsid w:val="00E22A6F"/>
    <w:rsid w:val="00E22A9B"/>
    <w:rsid w:val="00E22B0A"/>
    <w:rsid w:val="00E22CA1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CC"/>
    <w:rsid w:val="00E26075"/>
    <w:rsid w:val="00E260C9"/>
    <w:rsid w:val="00E261FF"/>
    <w:rsid w:val="00E268B5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AC"/>
    <w:rsid w:val="00E411DF"/>
    <w:rsid w:val="00E4131D"/>
    <w:rsid w:val="00E4162A"/>
    <w:rsid w:val="00E41713"/>
    <w:rsid w:val="00E41997"/>
    <w:rsid w:val="00E4226E"/>
    <w:rsid w:val="00E4247A"/>
    <w:rsid w:val="00E42698"/>
    <w:rsid w:val="00E4279A"/>
    <w:rsid w:val="00E4312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302"/>
    <w:rsid w:val="00E4563A"/>
    <w:rsid w:val="00E456CD"/>
    <w:rsid w:val="00E45969"/>
    <w:rsid w:val="00E459CF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EB3"/>
    <w:rsid w:val="00E520BB"/>
    <w:rsid w:val="00E5297A"/>
    <w:rsid w:val="00E53699"/>
    <w:rsid w:val="00E53840"/>
    <w:rsid w:val="00E53A6C"/>
    <w:rsid w:val="00E53AC7"/>
    <w:rsid w:val="00E53C95"/>
    <w:rsid w:val="00E53FF9"/>
    <w:rsid w:val="00E54674"/>
    <w:rsid w:val="00E54B47"/>
    <w:rsid w:val="00E54D2E"/>
    <w:rsid w:val="00E55122"/>
    <w:rsid w:val="00E551E4"/>
    <w:rsid w:val="00E555B2"/>
    <w:rsid w:val="00E5574F"/>
    <w:rsid w:val="00E55F87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7B6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A3C"/>
    <w:rsid w:val="00E65A5F"/>
    <w:rsid w:val="00E65B93"/>
    <w:rsid w:val="00E65DA6"/>
    <w:rsid w:val="00E6643E"/>
    <w:rsid w:val="00E664DB"/>
    <w:rsid w:val="00E66917"/>
    <w:rsid w:val="00E66F21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AC9"/>
    <w:rsid w:val="00E70B1F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120D"/>
    <w:rsid w:val="00E814B0"/>
    <w:rsid w:val="00E814CE"/>
    <w:rsid w:val="00E814DA"/>
    <w:rsid w:val="00E81579"/>
    <w:rsid w:val="00E81723"/>
    <w:rsid w:val="00E8279E"/>
    <w:rsid w:val="00E82B58"/>
    <w:rsid w:val="00E83109"/>
    <w:rsid w:val="00E8321C"/>
    <w:rsid w:val="00E83266"/>
    <w:rsid w:val="00E83288"/>
    <w:rsid w:val="00E835AF"/>
    <w:rsid w:val="00E83B12"/>
    <w:rsid w:val="00E83B43"/>
    <w:rsid w:val="00E83D75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586"/>
    <w:rsid w:val="00E91736"/>
    <w:rsid w:val="00E917D8"/>
    <w:rsid w:val="00E91ABE"/>
    <w:rsid w:val="00E91DC0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D5"/>
    <w:rsid w:val="00E93F03"/>
    <w:rsid w:val="00E93FF7"/>
    <w:rsid w:val="00E94016"/>
    <w:rsid w:val="00E94468"/>
    <w:rsid w:val="00E94527"/>
    <w:rsid w:val="00E9471C"/>
    <w:rsid w:val="00E94789"/>
    <w:rsid w:val="00E95160"/>
    <w:rsid w:val="00E95703"/>
    <w:rsid w:val="00E959E5"/>
    <w:rsid w:val="00E95A64"/>
    <w:rsid w:val="00E96632"/>
    <w:rsid w:val="00E96714"/>
    <w:rsid w:val="00E96C3B"/>
    <w:rsid w:val="00E96D63"/>
    <w:rsid w:val="00E96F4E"/>
    <w:rsid w:val="00E9704B"/>
    <w:rsid w:val="00E970D5"/>
    <w:rsid w:val="00E972F7"/>
    <w:rsid w:val="00E97396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E02"/>
    <w:rsid w:val="00EA51B0"/>
    <w:rsid w:val="00EA5291"/>
    <w:rsid w:val="00EA5A04"/>
    <w:rsid w:val="00EA60FF"/>
    <w:rsid w:val="00EA6757"/>
    <w:rsid w:val="00EA6C25"/>
    <w:rsid w:val="00EA6D60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C01A0"/>
    <w:rsid w:val="00EC0244"/>
    <w:rsid w:val="00EC061B"/>
    <w:rsid w:val="00EC0C25"/>
    <w:rsid w:val="00EC10D1"/>
    <w:rsid w:val="00EC1149"/>
    <w:rsid w:val="00EC12AB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A22"/>
    <w:rsid w:val="00ED1A70"/>
    <w:rsid w:val="00ED1B92"/>
    <w:rsid w:val="00ED1C5D"/>
    <w:rsid w:val="00ED1D0A"/>
    <w:rsid w:val="00ED1EFD"/>
    <w:rsid w:val="00ED1FD6"/>
    <w:rsid w:val="00ED2238"/>
    <w:rsid w:val="00ED224E"/>
    <w:rsid w:val="00ED2358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F4D"/>
    <w:rsid w:val="00ED7FC7"/>
    <w:rsid w:val="00EE03C6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C2A"/>
    <w:rsid w:val="00EF0D80"/>
    <w:rsid w:val="00EF10A1"/>
    <w:rsid w:val="00EF10D8"/>
    <w:rsid w:val="00EF11B3"/>
    <w:rsid w:val="00EF12D2"/>
    <w:rsid w:val="00EF134A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C73"/>
    <w:rsid w:val="00F0031E"/>
    <w:rsid w:val="00F0039E"/>
    <w:rsid w:val="00F005A3"/>
    <w:rsid w:val="00F006C1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B3"/>
    <w:rsid w:val="00F037E2"/>
    <w:rsid w:val="00F03D3F"/>
    <w:rsid w:val="00F03DAA"/>
    <w:rsid w:val="00F043A1"/>
    <w:rsid w:val="00F043F2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72C9"/>
    <w:rsid w:val="00F072FB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5F1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4106"/>
    <w:rsid w:val="00F142BB"/>
    <w:rsid w:val="00F14524"/>
    <w:rsid w:val="00F14605"/>
    <w:rsid w:val="00F146AE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D98"/>
    <w:rsid w:val="00F251F7"/>
    <w:rsid w:val="00F25367"/>
    <w:rsid w:val="00F259CD"/>
    <w:rsid w:val="00F25AD7"/>
    <w:rsid w:val="00F25AE2"/>
    <w:rsid w:val="00F25D1E"/>
    <w:rsid w:val="00F26047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36F8"/>
    <w:rsid w:val="00F3385D"/>
    <w:rsid w:val="00F339F0"/>
    <w:rsid w:val="00F33A71"/>
    <w:rsid w:val="00F34151"/>
    <w:rsid w:val="00F3445F"/>
    <w:rsid w:val="00F34BAD"/>
    <w:rsid w:val="00F34BCA"/>
    <w:rsid w:val="00F3547B"/>
    <w:rsid w:val="00F35A9E"/>
    <w:rsid w:val="00F35C0B"/>
    <w:rsid w:val="00F3626F"/>
    <w:rsid w:val="00F36A75"/>
    <w:rsid w:val="00F36C71"/>
    <w:rsid w:val="00F37032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BCC"/>
    <w:rsid w:val="00F47D48"/>
    <w:rsid w:val="00F47F70"/>
    <w:rsid w:val="00F5039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F20"/>
    <w:rsid w:val="00F52F95"/>
    <w:rsid w:val="00F53491"/>
    <w:rsid w:val="00F535A6"/>
    <w:rsid w:val="00F536ED"/>
    <w:rsid w:val="00F53ACE"/>
    <w:rsid w:val="00F54182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5C2"/>
    <w:rsid w:val="00F57671"/>
    <w:rsid w:val="00F5777E"/>
    <w:rsid w:val="00F57A41"/>
    <w:rsid w:val="00F57A81"/>
    <w:rsid w:val="00F57CF7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A"/>
    <w:rsid w:val="00F636B3"/>
    <w:rsid w:val="00F638BF"/>
    <w:rsid w:val="00F64168"/>
    <w:rsid w:val="00F64339"/>
    <w:rsid w:val="00F64516"/>
    <w:rsid w:val="00F646C9"/>
    <w:rsid w:val="00F64F2D"/>
    <w:rsid w:val="00F650FC"/>
    <w:rsid w:val="00F65136"/>
    <w:rsid w:val="00F652F5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568"/>
    <w:rsid w:val="00F74843"/>
    <w:rsid w:val="00F74889"/>
    <w:rsid w:val="00F74991"/>
    <w:rsid w:val="00F74BE2"/>
    <w:rsid w:val="00F7540B"/>
    <w:rsid w:val="00F75519"/>
    <w:rsid w:val="00F755BE"/>
    <w:rsid w:val="00F7581A"/>
    <w:rsid w:val="00F75BA2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A71"/>
    <w:rsid w:val="00F8402A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8B8"/>
    <w:rsid w:val="00F979A1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A7B"/>
    <w:rsid w:val="00FB2A8E"/>
    <w:rsid w:val="00FB2AB7"/>
    <w:rsid w:val="00FB3230"/>
    <w:rsid w:val="00FB3236"/>
    <w:rsid w:val="00FB3416"/>
    <w:rsid w:val="00FB346C"/>
    <w:rsid w:val="00FB361C"/>
    <w:rsid w:val="00FB3767"/>
    <w:rsid w:val="00FB3A9E"/>
    <w:rsid w:val="00FB3BCA"/>
    <w:rsid w:val="00FB3ECA"/>
    <w:rsid w:val="00FB44C3"/>
    <w:rsid w:val="00FB4A88"/>
    <w:rsid w:val="00FB4D27"/>
    <w:rsid w:val="00FB5706"/>
    <w:rsid w:val="00FB5B09"/>
    <w:rsid w:val="00FB5C19"/>
    <w:rsid w:val="00FB5C82"/>
    <w:rsid w:val="00FB5E64"/>
    <w:rsid w:val="00FB6076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DBB"/>
    <w:rsid w:val="00FC3052"/>
    <w:rsid w:val="00FC30DC"/>
    <w:rsid w:val="00FC32F9"/>
    <w:rsid w:val="00FC3450"/>
    <w:rsid w:val="00FC3464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31"/>
    <w:rsid w:val="00FC78E5"/>
    <w:rsid w:val="00FC7D27"/>
    <w:rsid w:val="00FC7E1B"/>
    <w:rsid w:val="00FC7FA6"/>
    <w:rsid w:val="00FD012C"/>
    <w:rsid w:val="00FD0226"/>
    <w:rsid w:val="00FD0570"/>
    <w:rsid w:val="00FD072E"/>
    <w:rsid w:val="00FD0C1A"/>
    <w:rsid w:val="00FD0C56"/>
    <w:rsid w:val="00FD0CF8"/>
    <w:rsid w:val="00FD0F53"/>
    <w:rsid w:val="00FD16C6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6D0"/>
    <w:rsid w:val="00FD7F5F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6126"/>
    <w:rsid w:val="00FE618A"/>
    <w:rsid w:val="00FE683D"/>
    <w:rsid w:val="00FE6ED8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B7B"/>
    <w:rsid w:val="00FF1B9A"/>
    <w:rsid w:val="00FF1CFB"/>
    <w:rsid w:val="00FF1FDA"/>
    <w:rsid w:val="00FF27A3"/>
    <w:rsid w:val="00FF2884"/>
    <w:rsid w:val="00FF28BF"/>
    <w:rsid w:val="00FF2B3C"/>
    <w:rsid w:val="00FF3494"/>
    <w:rsid w:val="00FF363C"/>
    <w:rsid w:val="00FF3C1B"/>
    <w:rsid w:val="00FF3E67"/>
    <w:rsid w:val="00FF3FFC"/>
    <w:rsid w:val="00FF41A5"/>
    <w:rsid w:val="00FF42AE"/>
    <w:rsid w:val="00FF43C8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A0BBA"/>
  <w15:chartTrackingRefBased/>
  <w15:docId w15:val="{BF5F9D60-D6EA-47AB-A31E-5B177065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21" Type="http://schemas.openxmlformats.org/officeDocument/2006/relationships/header" Target="header8.xml"/><Relationship Id="rId34" Type="http://schemas.openxmlformats.org/officeDocument/2006/relationships/header" Target="header1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footer" Target="footer5.xml"/><Relationship Id="rId33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7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oter" Target="footer6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header" Target="header1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12.xml"/><Relationship Id="rId30" Type="http://schemas.openxmlformats.org/officeDocument/2006/relationships/header" Target="header14.xml"/><Relationship Id="rId35" Type="http://schemas.openxmlformats.org/officeDocument/2006/relationships/footer" Target="footer8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8C9A6BA42FB046A365A573B9F190E0" ma:contentTypeVersion="2" ma:contentTypeDescription="Create a new document." ma:contentTypeScope="" ma:versionID="bd9768c0b2b571830b55a04f4b2253ad">
  <xsd:schema xmlns:xsd="http://www.w3.org/2001/XMLSchema" xmlns:xs="http://www.w3.org/2001/XMLSchema" xmlns:p="http://schemas.microsoft.com/office/2006/metadata/properties" xmlns:ns2="4f5f97f2-7a29-4ccb-b5d0-ce7f50684987" targetNamespace="http://schemas.microsoft.com/office/2006/metadata/properties" ma:root="true" ma:fieldsID="96cac8b21d63f0be10b90ac73e11d29a" ns2:_="">
    <xsd:import namespace="4f5f97f2-7a29-4ccb-b5d0-ce7f50684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97f2-7a29-4ccb-b5d0-ce7f50684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3E9D4-972D-4DFF-873B-0B56F5E2B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97f2-7a29-4ccb-b5d0-ce7f506849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88</Pages>
  <Words>17601</Words>
  <Characters>100326</Characters>
  <Application>Microsoft Office Word</Application>
  <DocSecurity>0</DocSecurity>
  <Lines>836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Warissara, Wiwantananut</cp:lastModifiedBy>
  <cp:revision>4</cp:revision>
  <cp:lastPrinted>2021-11-18T03:24:00Z</cp:lastPrinted>
  <dcterms:created xsi:type="dcterms:W3CDTF">2021-11-18T06:39:00Z</dcterms:created>
  <dcterms:modified xsi:type="dcterms:W3CDTF">2021-11-18T09:55:00Z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0x010100F08C9A6BA42FB046A365A573B9F190E0</vt:lpwstr>
  </property>
</Properties>
</file>